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AAB" w:rsidRDefault="007F2AAB" w:rsidP="00487D89">
      <w:pPr>
        <w:jc w:val="center"/>
        <w:rPr>
          <w:rFonts w:cs="Times New Roman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3.5pt;margin-top:38.65pt;width:465.8pt;height:49.55pt;z-index:251658240">
            <v:textbox>
              <w:txbxContent>
                <w:p w:rsidR="007F2AAB" w:rsidRDefault="007F2AAB" w:rsidP="00487D89">
                  <w:pPr>
                    <w:pStyle w:val="AralkYok1"/>
                  </w:pPr>
                  <w:r>
                    <w:t>Adı ve Soyadı:                                                        Puanı:                                    Tarih: ………./ 05 / 2013</w:t>
                  </w:r>
                </w:p>
                <w:p w:rsidR="007F2AAB" w:rsidRDefault="007F2AAB" w:rsidP="00487D89">
                  <w:pPr>
                    <w:pStyle w:val="AralkYok1"/>
                  </w:pPr>
                </w:p>
                <w:p w:rsidR="007F2AAB" w:rsidRDefault="007F2AAB" w:rsidP="00487D89">
                  <w:pPr>
                    <w:pStyle w:val="AralkYok1"/>
                  </w:pPr>
                  <w:r>
                    <w:t xml:space="preserve">Sınıfı:                                                  No:       </w:t>
                  </w:r>
                  <w:hyperlink r:id="rId4" w:history="1">
                    <w:r>
                      <w:rPr>
                        <w:rStyle w:val="Hyperlink"/>
                      </w:rPr>
                      <w:t>www.sorubak.com</w:t>
                    </w:r>
                  </w:hyperlink>
                  <w:r>
                    <w:t xml:space="preserve">                                              </w:t>
                  </w:r>
                </w:p>
                <w:p w:rsidR="007F2AAB" w:rsidRDefault="007F2AAB" w:rsidP="00487D89">
                  <w:pPr>
                    <w:rPr>
                      <w:rFonts w:cs="Times New Roman"/>
                    </w:rPr>
                  </w:pPr>
                </w:p>
              </w:txbxContent>
            </v:textbox>
          </v:shape>
        </w:pict>
      </w:r>
      <w:r>
        <w:t>2012-2013 EĞİTİM-</w:t>
      </w:r>
      <w:r w:rsidRPr="003424A9">
        <w:t xml:space="preserve">ÖĞRETİM YILI PAZARCIK İMAM-HATİP LİSESİ </w:t>
      </w:r>
      <w:r w:rsidRPr="00487D89">
        <w:rPr>
          <w:b/>
          <w:bCs/>
        </w:rPr>
        <w:t>HİTABET VE MESLEKİ UYGULAMA DERSİ</w:t>
      </w:r>
      <w:r>
        <w:t xml:space="preserve"> 2. DÖNEM 2</w:t>
      </w:r>
      <w:r w:rsidRPr="003424A9">
        <w:t>. YAZILI SINAVI SORULARI</w:t>
      </w:r>
    </w:p>
    <w:p w:rsidR="007F2AAB" w:rsidRDefault="007F2AAB" w:rsidP="00487D89">
      <w:pPr>
        <w:jc w:val="center"/>
        <w:rPr>
          <w:rFonts w:cs="Times New Roman"/>
        </w:rPr>
      </w:pPr>
    </w:p>
    <w:p w:rsidR="007F2AAB" w:rsidRDefault="007F2AAB" w:rsidP="00487D89">
      <w:pPr>
        <w:jc w:val="center"/>
        <w:rPr>
          <w:rFonts w:cs="Times New Roman"/>
        </w:rPr>
      </w:pPr>
    </w:p>
    <w:p w:rsidR="007F2AAB" w:rsidRDefault="007F2AAB" w:rsidP="00487D89">
      <w:pPr>
        <w:pStyle w:val="NoSpacing"/>
        <w:rPr>
          <w:rFonts w:cs="Times New Roman"/>
        </w:rPr>
      </w:pPr>
    </w:p>
    <w:p w:rsidR="007F2AAB" w:rsidRDefault="007F2AAB" w:rsidP="00487D89">
      <w:pPr>
        <w:pStyle w:val="NoSpacing"/>
        <w:rPr>
          <w:rFonts w:cs="Times New Roman"/>
        </w:rPr>
        <w:sectPr w:rsidR="007F2AAB" w:rsidSect="00955EA8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7F2AAB" w:rsidRDefault="007F2AAB" w:rsidP="00487D89">
      <w:pPr>
        <w:pStyle w:val="NoSpacing"/>
      </w:pPr>
      <w:r>
        <w:t>1-Aşağıdaki bilgilere göre resmi nikâhı yaptıran bir çiftin dini nikâhı nasıl kıyılır? Kısaca açıklayınız. (15 puan)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1"/>
        <w:gridCol w:w="1371"/>
        <w:gridCol w:w="693"/>
        <w:gridCol w:w="1373"/>
      </w:tblGrid>
      <w:tr w:rsidR="007F2AAB" w:rsidRPr="00B30755">
        <w:tc>
          <w:tcPr>
            <w:tcW w:w="2379" w:type="dxa"/>
            <w:gridSpan w:val="2"/>
          </w:tcPr>
          <w:p w:rsidR="007F2AAB" w:rsidRPr="00B30755" w:rsidRDefault="007F2AAB" w:rsidP="00B30755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B30755">
              <w:rPr>
                <w:rFonts w:cs="Times New Roman"/>
                <w:sz w:val="18"/>
                <w:szCs w:val="18"/>
              </w:rPr>
              <w:t>GELİN</w:t>
            </w:r>
          </w:p>
        </w:tc>
        <w:tc>
          <w:tcPr>
            <w:tcW w:w="2019" w:type="dxa"/>
            <w:gridSpan w:val="2"/>
          </w:tcPr>
          <w:p w:rsidR="007F2AAB" w:rsidRPr="00B30755" w:rsidRDefault="007F2AAB" w:rsidP="00B30755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B30755">
              <w:rPr>
                <w:rFonts w:cs="Times New Roman"/>
                <w:sz w:val="18"/>
                <w:szCs w:val="18"/>
              </w:rPr>
              <w:t>DAMAT</w:t>
            </w:r>
          </w:p>
        </w:tc>
      </w:tr>
      <w:tr w:rsidR="007F2AAB" w:rsidRPr="00B30755">
        <w:tc>
          <w:tcPr>
            <w:tcW w:w="972" w:type="dxa"/>
          </w:tcPr>
          <w:p w:rsidR="007F2AAB" w:rsidRPr="00B30755" w:rsidRDefault="007F2AAB" w:rsidP="00B30755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B30755">
              <w:rPr>
                <w:rFonts w:cs="Times New Roman"/>
                <w:sz w:val="18"/>
                <w:szCs w:val="18"/>
              </w:rPr>
              <w:t>Adı</w:t>
            </w:r>
          </w:p>
        </w:tc>
        <w:tc>
          <w:tcPr>
            <w:tcW w:w="1407" w:type="dxa"/>
          </w:tcPr>
          <w:p w:rsidR="007F2AAB" w:rsidRPr="00B30755" w:rsidRDefault="007F2AAB" w:rsidP="00B30755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B30755">
              <w:rPr>
                <w:rFonts w:cs="Times New Roman"/>
                <w:sz w:val="18"/>
                <w:szCs w:val="18"/>
              </w:rPr>
              <w:t>Gülnaz</w:t>
            </w:r>
          </w:p>
        </w:tc>
        <w:tc>
          <w:tcPr>
            <w:tcW w:w="617" w:type="dxa"/>
          </w:tcPr>
          <w:p w:rsidR="007F2AAB" w:rsidRPr="00B30755" w:rsidRDefault="007F2AAB" w:rsidP="00B30755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B30755">
              <w:rPr>
                <w:rFonts w:cs="Times New Roman"/>
                <w:sz w:val="18"/>
                <w:szCs w:val="18"/>
              </w:rPr>
              <w:t>Adı</w:t>
            </w:r>
          </w:p>
        </w:tc>
        <w:tc>
          <w:tcPr>
            <w:tcW w:w="1402" w:type="dxa"/>
          </w:tcPr>
          <w:p w:rsidR="007F2AAB" w:rsidRPr="00B30755" w:rsidRDefault="007F2AAB" w:rsidP="00B30755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B30755">
              <w:rPr>
                <w:rFonts w:cs="Times New Roman"/>
                <w:sz w:val="18"/>
                <w:szCs w:val="18"/>
              </w:rPr>
              <w:t>Ali</w:t>
            </w:r>
          </w:p>
        </w:tc>
      </w:tr>
      <w:tr w:rsidR="007F2AAB" w:rsidRPr="00B30755">
        <w:tc>
          <w:tcPr>
            <w:tcW w:w="972" w:type="dxa"/>
          </w:tcPr>
          <w:p w:rsidR="007F2AAB" w:rsidRPr="00B30755" w:rsidRDefault="007F2AAB" w:rsidP="00B30755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B30755">
              <w:rPr>
                <w:rFonts w:cs="Times New Roman"/>
                <w:sz w:val="18"/>
                <w:szCs w:val="18"/>
              </w:rPr>
              <w:t>Babası</w:t>
            </w:r>
          </w:p>
        </w:tc>
        <w:tc>
          <w:tcPr>
            <w:tcW w:w="1407" w:type="dxa"/>
          </w:tcPr>
          <w:p w:rsidR="007F2AAB" w:rsidRPr="00B30755" w:rsidRDefault="007F2AAB" w:rsidP="00B30755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B30755">
              <w:rPr>
                <w:rFonts w:cs="Times New Roman"/>
                <w:sz w:val="18"/>
                <w:szCs w:val="18"/>
              </w:rPr>
              <w:t>Halil</w:t>
            </w:r>
          </w:p>
        </w:tc>
        <w:tc>
          <w:tcPr>
            <w:tcW w:w="617" w:type="dxa"/>
          </w:tcPr>
          <w:p w:rsidR="007F2AAB" w:rsidRPr="00B30755" w:rsidRDefault="007F2AAB" w:rsidP="00B30755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B30755">
              <w:rPr>
                <w:rFonts w:cs="Times New Roman"/>
                <w:sz w:val="18"/>
                <w:szCs w:val="18"/>
              </w:rPr>
              <w:t>Babası</w:t>
            </w:r>
          </w:p>
        </w:tc>
        <w:tc>
          <w:tcPr>
            <w:tcW w:w="1402" w:type="dxa"/>
          </w:tcPr>
          <w:p w:rsidR="007F2AAB" w:rsidRPr="00B30755" w:rsidRDefault="007F2AAB" w:rsidP="00B30755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B30755">
              <w:rPr>
                <w:rFonts w:cs="Times New Roman"/>
                <w:sz w:val="18"/>
                <w:szCs w:val="18"/>
              </w:rPr>
              <w:t>Mehmet</w:t>
            </w:r>
          </w:p>
        </w:tc>
      </w:tr>
      <w:tr w:rsidR="007F2AAB" w:rsidRPr="00B30755">
        <w:tc>
          <w:tcPr>
            <w:tcW w:w="972" w:type="dxa"/>
          </w:tcPr>
          <w:p w:rsidR="007F2AAB" w:rsidRPr="00B30755" w:rsidRDefault="007F2AAB" w:rsidP="00B30755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B30755">
              <w:rPr>
                <w:rFonts w:cs="Times New Roman"/>
                <w:sz w:val="16"/>
                <w:szCs w:val="16"/>
              </w:rPr>
              <w:t>Mehr-i Muaccel</w:t>
            </w:r>
          </w:p>
        </w:tc>
        <w:tc>
          <w:tcPr>
            <w:tcW w:w="3426" w:type="dxa"/>
            <w:gridSpan w:val="3"/>
          </w:tcPr>
          <w:p w:rsidR="007F2AAB" w:rsidRPr="00B30755" w:rsidRDefault="007F2AAB" w:rsidP="00B30755">
            <w:pPr>
              <w:pStyle w:val="NoSpacing"/>
              <w:jc w:val="center"/>
              <w:rPr>
                <w:rFonts w:cs="Times New Roman"/>
              </w:rPr>
            </w:pPr>
            <w:r w:rsidRPr="00B30755">
              <w:rPr>
                <w:rFonts w:cs="Times New Roman"/>
              </w:rPr>
              <w:t>100 gr. altın</w:t>
            </w:r>
          </w:p>
        </w:tc>
      </w:tr>
    </w:tbl>
    <w:p w:rsidR="007F2AAB" w:rsidRDefault="007F2AAB" w:rsidP="00487D89">
      <w:pPr>
        <w:pStyle w:val="NoSpacing"/>
        <w:rPr>
          <w:rFonts w:cs="Times New Roman"/>
        </w:rPr>
      </w:pPr>
    </w:p>
    <w:p w:rsidR="007F2AAB" w:rsidRDefault="007F2AAB" w:rsidP="00487D89">
      <w:pPr>
        <w:pStyle w:val="NoSpacing"/>
        <w:rPr>
          <w:rFonts w:cs="Times New Roman"/>
        </w:rPr>
      </w:pPr>
    </w:p>
    <w:p w:rsidR="007F2AAB" w:rsidRDefault="007F2AAB" w:rsidP="00487D89">
      <w:pPr>
        <w:pStyle w:val="NoSpacing"/>
        <w:rPr>
          <w:rFonts w:cs="Times New Roman"/>
        </w:rPr>
      </w:pPr>
    </w:p>
    <w:p w:rsidR="007F2AAB" w:rsidRDefault="007F2AAB" w:rsidP="00487D89">
      <w:pPr>
        <w:pStyle w:val="NoSpacing"/>
        <w:rPr>
          <w:rFonts w:cs="Times New Roman"/>
        </w:rPr>
      </w:pPr>
    </w:p>
    <w:p w:rsidR="007F2AAB" w:rsidRDefault="007F2AAB" w:rsidP="00487D89">
      <w:pPr>
        <w:pStyle w:val="NoSpacing"/>
        <w:rPr>
          <w:rFonts w:cs="Times New Roman"/>
        </w:rPr>
      </w:pPr>
    </w:p>
    <w:p w:rsidR="007F2AAB" w:rsidRDefault="007F2AAB" w:rsidP="00487D89">
      <w:pPr>
        <w:pStyle w:val="NoSpacing"/>
        <w:rPr>
          <w:rFonts w:cs="Times New Roman"/>
        </w:rPr>
      </w:pPr>
    </w:p>
    <w:p w:rsidR="007F2AAB" w:rsidRDefault="007F2AAB" w:rsidP="00487D89">
      <w:pPr>
        <w:pStyle w:val="NoSpacing"/>
        <w:rPr>
          <w:rFonts w:cs="Times New Roman"/>
        </w:rPr>
      </w:pPr>
    </w:p>
    <w:p w:rsidR="007F2AAB" w:rsidRDefault="007F2AAB" w:rsidP="00487D89">
      <w:pPr>
        <w:pStyle w:val="NoSpacing"/>
        <w:rPr>
          <w:rFonts w:cs="Times New Roman"/>
        </w:rPr>
      </w:pPr>
    </w:p>
    <w:p w:rsidR="007F2AAB" w:rsidRDefault="007F2AAB" w:rsidP="00487D89">
      <w:pPr>
        <w:pStyle w:val="NoSpacing"/>
        <w:rPr>
          <w:rFonts w:cs="Times New Roman"/>
        </w:rPr>
      </w:pPr>
    </w:p>
    <w:p w:rsidR="007F2AAB" w:rsidRDefault="007F2AAB" w:rsidP="00487D89">
      <w:pPr>
        <w:pStyle w:val="NoSpacing"/>
        <w:rPr>
          <w:rFonts w:cs="Times New Roman"/>
        </w:rPr>
      </w:pPr>
    </w:p>
    <w:p w:rsidR="007F2AAB" w:rsidRDefault="007F2AAB" w:rsidP="00487D89">
      <w:pPr>
        <w:pStyle w:val="NoSpacing"/>
        <w:rPr>
          <w:rFonts w:cs="Times New Roman"/>
        </w:rPr>
      </w:pPr>
    </w:p>
    <w:p w:rsidR="007F2AAB" w:rsidRDefault="007F2AAB" w:rsidP="00487D89">
      <w:pPr>
        <w:pStyle w:val="NoSpacing"/>
        <w:rPr>
          <w:rFonts w:cs="Times New Roman"/>
        </w:rPr>
      </w:pPr>
    </w:p>
    <w:p w:rsidR="007F2AAB" w:rsidRDefault="007F2AAB" w:rsidP="00487D89">
      <w:pPr>
        <w:pStyle w:val="NoSpacing"/>
        <w:rPr>
          <w:rFonts w:cs="Times New Roman"/>
        </w:rPr>
      </w:pPr>
    </w:p>
    <w:p w:rsidR="007F2AAB" w:rsidRDefault="007F2AAB" w:rsidP="00487D89">
      <w:pPr>
        <w:pStyle w:val="NoSpacing"/>
        <w:rPr>
          <w:rFonts w:cs="Times New Roman"/>
        </w:rPr>
      </w:pPr>
    </w:p>
    <w:p w:rsidR="007F2AAB" w:rsidRDefault="007F2AAB" w:rsidP="00487D89">
      <w:pPr>
        <w:pStyle w:val="NoSpacing"/>
        <w:rPr>
          <w:rFonts w:cs="Times New Roman"/>
        </w:rPr>
      </w:pPr>
    </w:p>
    <w:p w:rsidR="007F2AAB" w:rsidRDefault="007F2AAB" w:rsidP="00487D89">
      <w:pPr>
        <w:pStyle w:val="NoSpacing"/>
        <w:rPr>
          <w:rFonts w:cs="Times New Roman"/>
        </w:rPr>
      </w:pPr>
    </w:p>
    <w:p w:rsidR="007F2AAB" w:rsidRDefault="007F2AAB" w:rsidP="00487D89">
      <w:pPr>
        <w:pStyle w:val="NoSpacing"/>
        <w:rPr>
          <w:rFonts w:cs="Times New Roman"/>
        </w:rPr>
      </w:pPr>
    </w:p>
    <w:p w:rsidR="007F2AAB" w:rsidRDefault="007F2AAB" w:rsidP="00A35DC3">
      <w:pPr>
        <w:pStyle w:val="NoSpacing"/>
      </w:pPr>
      <w:r>
        <w:t>2-Aşağıdaki kavramları açıklayınız. (5x2= 10 puan)</w:t>
      </w:r>
    </w:p>
    <w:p w:rsidR="007F2AAB" w:rsidRDefault="007F2AAB" w:rsidP="00A35DC3">
      <w:pPr>
        <w:pStyle w:val="NoSpacing"/>
      </w:pPr>
      <w:r>
        <w:t>a-Gasil:</w:t>
      </w:r>
    </w:p>
    <w:p w:rsidR="007F2AAB" w:rsidRDefault="007F2AAB" w:rsidP="00A35DC3">
      <w:pPr>
        <w:pStyle w:val="NoSpacing"/>
      </w:pPr>
    </w:p>
    <w:p w:rsidR="007F2AAB" w:rsidRDefault="007F2AAB" w:rsidP="00A35DC3">
      <w:pPr>
        <w:pStyle w:val="NoSpacing"/>
      </w:pPr>
    </w:p>
    <w:p w:rsidR="007F2AAB" w:rsidRDefault="007F2AAB" w:rsidP="00A35DC3">
      <w:pPr>
        <w:pStyle w:val="NoSpacing"/>
      </w:pPr>
      <w:r>
        <w:t>b-Teşyi’:</w:t>
      </w:r>
    </w:p>
    <w:p w:rsidR="007F2AAB" w:rsidRDefault="007F2AAB" w:rsidP="00A35DC3">
      <w:pPr>
        <w:pStyle w:val="NoSpacing"/>
      </w:pPr>
    </w:p>
    <w:p w:rsidR="007F2AAB" w:rsidRDefault="007F2AAB" w:rsidP="00A35DC3">
      <w:pPr>
        <w:pStyle w:val="NoSpacing"/>
      </w:pPr>
    </w:p>
    <w:p w:rsidR="007F2AAB" w:rsidRDefault="007F2AAB" w:rsidP="00A35DC3">
      <w:pPr>
        <w:pStyle w:val="NoSpacing"/>
      </w:pPr>
    </w:p>
    <w:p w:rsidR="007F2AAB" w:rsidRDefault="007F2AAB" w:rsidP="00A35DC3">
      <w:pPr>
        <w:pStyle w:val="NoSpacing"/>
      </w:pPr>
      <w:r>
        <w:t>c-Lifafe:</w:t>
      </w:r>
    </w:p>
    <w:p w:rsidR="007F2AAB" w:rsidRDefault="007F2AAB" w:rsidP="00A35DC3">
      <w:pPr>
        <w:pStyle w:val="NoSpacing"/>
      </w:pPr>
    </w:p>
    <w:p w:rsidR="007F2AAB" w:rsidRDefault="007F2AAB" w:rsidP="00A35DC3">
      <w:pPr>
        <w:pStyle w:val="NoSpacing"/>
      </w:pPr>
    </w:p>
    <w:p w:rsidR="007F2AAB" w:rsidRDefault="007F2AAB" w:rsidP="00A35DC3">
      <w:pPr>
        <w:pStyle w:val="NoSpacing"/>
      </w:pPr>
    </w:p>
    <w:p w:rsidR="007F2AAB" w:rsidRDefault="007F2AAB" w:rsidP="00A35DC3">
      <w:pPr>
        <w:pStyle w:val="NoSpacing"/>
      </w:pPr>
      <w:r>
        <w:t xml:space="preserve">d-Tevşih ilahileri: </w:t>
      </w:r>
    </w:p>
    <w:p w:rsidR="007F2AAB" w:rsidRDefault="007F2AAB" w:rsidP="00487D89">
      <w:pPr>
        <w:pStyle w:val="NoSpacing"/>
        <w:rPr>
          <w:rFonts w:cs="Times New Roman"/>
        </w:rPr>
      </w:pPr>
    </w:p>
    <w:p w:rsidR="007F2AAB" w:rsidRDefault="007F2AAB" w:rsidP="00487D89">
      <w:pPr>
        <w:pStyle w:val="NoSpacing"/>
        <w:rPr>
          <w:rFonts w:cs="Times New Roman"/>
        </w:rPr>
      </w:pPr>
    </w:p>
    <w:p w:rsidR="007F2AAB" w:rsidRDefault="007F2AAB" w:rsidP="00487D89">
      <w:pPr>
        <w:pStyle w:val="NoSpacing"/>
        <w:rPr>
          <w:rFonts w:cs="Times New Roman"/>
        </w:rPr>
      </w:pPr>
    </w:p>
    <w:p w:rsidR="007F2AAB" w:rsidRDefault="007F2AAB" w:rsidP="00487D89">
      <w:pPr>
        <w:pStyle w:val="NoSpacing"/>
      </w:pPr>
      <w:r>
        <w:t>e-Mehr-i müeccel:</w:t>
      </w:r>
    </w:p>
    <w:p w:rsidR="007F2AAB" w:rsidRDefault="007F2AAB" w:rsidP="00487D89">
      <w:pPr>
        <w:pStyle w:val="NoSpacing"/>
      </w:pPr>
    </w:p>
    <w:p w:rsidR="007F2AAB" w:rsidRDefault="007F2AAB" w:rsidP="00487D89">
      <w:pPr>
        <w:pStyle w:val="NoSpacing"/>
      </w:pPr>
    </w:p>
    <w:p w:rsidR="007F2AAB" w:rsidRDefault="007F2AAB" w:rsidP="00487D89">
      <w:pPr>
        <w:pStyle w:val="NoSpacing"/>
      </w:pPr>
      <w:r>
        <w:t>3-İftar duası arapça ve anlamını yazınız. (5+5=10 puan)</w:t>
      </w:r>
    </w:p>
    <w:p w:rsidR="007F2AAB" w:rsidRDefault="007F2AAB" w:rsidP="00487D89">
      <w:pPr>
        <w:pStyle w:val="NoSpacing"/>
      </w:pPr>
    </w:p>
    <w:p w:rsidR="007F2AAB" w:rsidRDefault="007F2AAB" w:rsidP="00487D89">
      <w:pPr>
        <w:pStyle w:val="NoSpacing"/>
      </w:pPr>
    </w:p>
    <w:p w:rsidR="007F2AAB" w:rsidRDefault="007F2AAB" w:rsidP="00487D89">
      <w:pPr>
        <w:pStyle w:val="NoSpacing"/>
      </w:pPr>
    </w:p>
    <w:p w:rsidR="007F2AAB" w:rsidRDefault="007F2AAB" w:rsidP="00487D89">
      <w:pPr>
        <w:pStyle w:val="NoSpacing"/>
      </w:pPr>
    </w:p>
    <w:p w:rsidR="007F2AAB" w:rsidRDefault="007F2AAB" w:rsidP="00487D89">
      <w:pPr>
        <w:pStyle w:val="NoSpacing"/>
      </w:pPr>
    </w:p>
    <w:p w:rsidR="007F2AAB" w:rsidRDefault="007F2AAB" w:rsidP="00487D89">
      <w:pPr>
        <w:pStyle w:val="NoSpacing"/>
      </w:pPr>
    </w:p>
    <w:p w:rsidR="007F2AAB" w:rsidRDefault="007F2AAB" w:rsidP="00487D89">
      <w:pPr>
        <w:pStyle w:val="NoSpacing"/>
      </w:pPr>
    </w:p>
    <w:p w:rsidR="007F2AAB" w:rsidRDefault="007F2AAB" w:rsidP="00487D89">
      <w:pPr>
        <w:pStyle w:val="NoSpacing"/>
      </w:pPr>
    </w:p>
    <w:p w:rsidR="007F2AAB" w:rsidRDefault="007F2AAB" w:rsidP="00487D89">
      <w:pPr>
        <w:pStyle w:val="NoSpacing"/>
      </w:pPr>
    </w:p>
    <w:p w:rsidR="007F2AAB" w:rsidRDefault="007F2AAB" w:rsidP="00487D89">
      <w:pPr>
        <w:pStyle w:val="NoSpacing"/>
      </w:pPr>
      <w:r>
        <w:t>4-Telkin duasının Arapçasını yazınız. (15 puan)</w:t>
      </w:r>
    </w:p>
    <w:p w:rsidR="007F2AAB" w:rsidRDefault="007F2AAB" w:rsidP="00487D89">
      <w:pPr>
        <w:pStyle w:val="NoSpacing"/>
      </w:pPr>
    </w:p>
    <w:p w:rsidR="007F2AAB" w:rsidRDefault="007F2AAB" w:rsidP="00487D89">
      <w:pPr>
        <w:pStyle w:val="NoSpacing"/>
      </w:pPr>
    </w:p>
    <w:p w:rsidR="007F2AAB" w:rsidRDefault="007F2AAB" w:rsidP="00487D89">
      <w:pPr>
        <w:pStyle w:val="NoSpacing"/>
      </w:pPr>
    </w:p>
    <w:p w:rsidR="007F2AAB" w:rsidRDefault="007F2AAB" w:rsidP="00487D89">
      <w:pPr>
        <w:pStyle w:val="NoSpacing"/>
      </w:pPr>
    </w:p>
    <w:p w:rsidR="007F2AAB" w:rsidRDefault="007F2AAB" w:rsidP="00487D89">
      <w:pPr>
        <w:pStyle w:val="NoSpacing"/>
      </w:pPr>
    </w:p>
    <w:p w:rsidR="007F2AAB" w:rsidRDefault="007F2AAB" w:rsidP="00487D89">
      <w:pPr>
        <w:pStyle w:val="NoSpacing"/>
      </w:pPr>
    </w:p>
    <w:p w:rsidR="007F2AAB" w:rsidRDefault="007F2AAB" w:rsidP="00487D89">
      <w:pPr>
        <w:pStyle w:val="NoSpacing"/>
      </w:pPr>
    </w:p>
    <w:p w:rsidR="007F2AAB" w:rsidRDefault="007F2AAB" w:rsidP="00487D89">
      <w:pPr>
        <w:pStyle w:val="NoSpacing"/>
      </w:pPr>
    </w:p>
    <w:p w:rsidR="007F2AAB" w:rsidRDefault="007F2AAB" w:rsidP="00487D89">
      <w:pPr>
        <w:pStyle w:val="NoSpacing"/>
      </w:pPr>
    </w:p>
    <w:p w:rsidR="007F2AAB" w:rsidRDefault="007F2AAB" w:rsidP="00487D89">
      <w:pPr>
        <w:pStyle w:val="NoSpacing"/>
      </w:pPr>
    </w:p>
    <w:p w:rsidR="007F2AAB" w:rsidRDefault="007F2AAB" w:rsidP="00487D89">
      <w:pPr>
        <w:pStyle w:val="NoSpacing"/>
      </w:pPr>
    </w:p>
    <w:p w:rsidR="007F2AAB" w:rsidRDefault="007F2AAB" w:rsidP="00487D89">
      <w:pPr>
        <w:pStyle w:val="NoSpacing"/>
      </w:pPr>
    </w:p>
    <w:p w:rsidR="007F2AAB" w:rsidRDefault="007F2AAB" w:rsidP="00487D89">
      <w:pPr>
        <w:pStyle w:val="NoSpacing"/>
      </w:pPr>
    </w:p>
    <w:p w:rsidR="007F2AAB" w:rsidRDefault="007F2AAB" w:rsidP="00487D89">
      <w:pPr>
        <w:pStyle w:val="NoSpacing"/>
      </w:pPr>
    </w:p>
    <w:p w:rsidR="007F2AAB" w:rsidRDefault="007F2AAB" w:rsidP="00487D89">
      <w:pPr>
        <w:pStyle w:val="NoSpacing"/>
      </w:pPr>
    </w:p>
    <w:p w:rsidR="007F2AAB" w:rsidRDefault="007F2AAB" w:rsidP="00487D89">
      <w:pPr>
        <w:pStyle w:val="NoSpacing"/>
      </w:pPr>
    </w:p>
    <w:p w:rsidR="007F2AAB" w:rsidRDefault="007F2AAB" w:rsidP="00487D89">
      <w:pPr>
        <w:pStyle w:val="NoSpacing"/>
      </w:pPr>
    </w:p>
    <w:p w:rsidR="007F2AAB" w:rsidRDefault="007F2AAB" w:rsidP="00487D89">
      <w:pPr>
        <w:pStyle w:val="NoSpacing"/>
      </w:pPr>
    </w:p>
    <w:p w:rsidR="007F2AAB" w:rsidRDefault="007F2AAB" w:rsidP="00487D89">
      <w:pPr>
        <w:pStyle w:val="NoSpacing"/>
      </w:pPr>
    </w:p>
    <w:p w:rsidR="007F2AAB" w:rsidRDefault="007F2AAB" w:rsidP="00487D89">
      <w:pPr>
        <w:pStyle w:val="NoSpacing"/>
      </w:pPr>
    </w:p>
    <w:p w:rsidR="007F2AAB" w:rsidRDefault="007F2AAB" w:rsidP="00487D89">
      <w:pPr>
        <w:pStyle w:val="NoSpacing"/>
      </w:pPr>
    </w:p>
    <w:p w:rsidR="007F2AAB" w:rsidRDefault="007F2AAB" w:rsidP="00487D89">
      <w:pPr>
        <w:pStyle w:val="NoSpacing"/>
      </w:pPr>
    </w:p>
    <w:p w:rsidR="007F2AAB" w:rsidRDefault="007F2AAB" w:rsidP="00487D89">
      <w:pPr>
        <w:pStyle w:val="NoSpacing"/>
      </w:pPr>
    </w:p>
    <w:p w:rsidR="007F2AAB" w:rsidRDefault="007F2AAB" w:rsidP="00487D89">
      <w:pPr>
        <w:pStyle w:val="NoSpacing"/>
      </w:pPr>
    </w:p>
    <w:p w:rsidR="007F2AAB" w:rsidRDefault="007F2AAB" w:rsidP="00487D89">
      <w:pPr>
        <w:pStyle w:val="NoSpacing"/>
      </w:pPr>
    </w:p>
    <w:p w:rsidR="007F2AAB" w:rsidRDefault="007F2AAB" w:rsidP="00487D89">
      <w:pPr>
        <w:pStyle w:val="NoSpacing"/>
      </w:pPr>
    </w:p>
    <w:p w:rsidR="007F2AAB" w:rsidRDefault="007F2AAB" w:rsidP="00487D89">
      <w:pPr>
        <w:pStyle w:val="NoSpacing"/>
      </w:pPr>
    </w:p>
    <w:p w:rsidR="007F2AAB" w:rsidRDefault="007F2AAB" w:rsidP="00487D89">
      <w:pPr>
        <w:pStyle w:val="NoSpacing"/>
      </w:pPr>
    </w:p>
    <w:p w:rsidR="007F2AAB" w:rsidRDefault="007F2AAB" w:rsidP="00487D89">
      <w:pPr>
        <w:pStyle w:val="NoSpacing"/>
      </w:pPr>
    </w:p>
    <w:p w:rsidR="007F2AAB" w:rsidRDefault="007F2AAB" w:rsidP="00487D89">
      <w:pPr>
        <w:pStyle w:val="NoSpacing"/>
      </w:pPr>
    </w:p>
    <w:p w:rsidR="007F2AAB" w:rsidRDefault="007F2AAB" w:rsidP="00487D89">
      <w:pPr>
        <w:pStyle w:val="NoSpacing"/>
      </w:pPr>
    </w:p>
    <w:p w:rsidR="007F2AAB" w:rsidRDefault="007F2AAB" w:rsidP="00487D89">
      <w:pPr>
        <w:pStyle w:val="NoSpacing"/>
      </w:pPr>
    </w:p>
    <w:p w:rsidR="007F2AAB" w:rsidRPr="005F22E8" w:rsidRDefault="007F2AAB" w:rsidP="00122D91">
      <w:pPr>
        <w:autoSpaceDE w:val="0"/>
        <w:autoSpaceDN w:val="0"/>
        <w:adjustRightInd w:val="0"/>
        <w:spacing w:after="0" w:line="240" w:lineRule="auto"/>
        <w:jc w:val="both"/>
      </w:pPr>
      <w:r w:rsidRPr="005F22E8">
        <w:t>5-Aşağıdaki ezan ve makamları eşleştiriniz. (5x2= 10 puan)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2654"/>
      </w:tblGrid>
      <w:tr w:rsidR="007F2AAB" w:rsidRPr="00B30755">
        <w:tc>
          <w:tcPr>
            <w:tcW w:w="1668" w:type="dxa"/>
          </w:tcPr>
          <w:p w:rsidR="007F2AAB" w:rsidRPr="00B30755" w:rsidRDefault="007F2AAB" w:rsidP="00045357">
            <w:pPr>
              <w:pStyle w:val="NoSpacing"/>
              <w:rPr>
                <w:rFonts w:cs="Times New Roman"/>
              </w:rPr>
            </w:pPr>
            <w:r w:rsidRPr="00B30755">
              <w:rPr>
                <w:rFonts w:ascii="TimesNewRomanPSMT" w:hAnsi="TimesNewRomanPSMT" w:cs="TimesNewRomanPSMT"/>
                <w:lang w:eastAsia="en-US"/>
              </w:rPr>
              <w:t>1-Sabah ezanı</w:t>
            </w:r>
          </w:p>
        </w:tc>
        <w:tc>
          <w:tcPr>
            <w:tcW w:w="2654" w:type="dxa"/>
          </w:tcPr>
          <w:p w:rsidR="007F2AAB" w:rsidRPr="00B30755" w:rsidRDefault="007F2AAB" w:rsidP="00045357">
            <w:pPr>
              <w:pStyle w:val="NoSpacing"/>
              <w:rPr>
                <w:rFonts w:cs="Times New Roman"/>
              </w:rPr>
            </w:pPr>
            <w:r w:rsidRPr="00B30755">
              <w:rPr>
                <w:rFonts w:cs="Times New Roman"/>
              </w:rPr>
              <w:t>(……) Hicaz</w:t>
            </w:r>
          </w:p>
        </w:tc>
      </w:tr>
      <w:tr w:rsidR="007F2AAB" w:rsidRPr="00B30755">
        <w:tc>
          <w:tcPr>
            <w:tcW w:w="1668" w:type="dxa"/>
          </w:tcPr>
          <w:p w:rsidR="007F2AAB" w:rsidRPr="00B30755" w:rsidRDefault="007F2AAB" w:rsidP="00045357">
            <w:pPr>
              <w:pStyle w:val="NoSpacing"/>
              <w:rPr>
                <w:rFonts w:cs="Times New Roman"/>
              </w:rPr>
            </w:pPr>
            <w:r w:rsidRPr="00B30755">
              <w:rPr>
                <w:rFonts w:cs="Times New Roman"/>
              </w:rPr>
              <w:t>2-Öğle ezanı</w:t>
            </w:r>
          </w:p>
        </w:tc>
        <w:tc>
          <w:tcPr>
            <w:tcW w:w="2654" w:type="dxa"/>
          </w:tcPr>
          <w:p w:rsidR="007F2AAB" w:rsidRPr="00B30755" w:rsidRDefault="007F2AAB" w:rsidP="00045357">
            <w:pPr>
              <w:pStyle w:val="NoSpacing"/>
              <w:rPr>
                <w:rFonts w:cs="Times New Roman"/>
              </w:rPr>
            </w:pPr>
            <w:r w:rsidRPr="00B30755">
              <w:rPr>
                <w:rFonts w:cs="Times New Roman"/>
              </w:rPr>
              <w:t>(……) Saba</w:t>
            </w:r>
          </w:p>
        </w:tc>
      </w:tr>
      <w:tr w:rsidR="007F2AAB" w:rsidRPr="00B30755">
        <w:tc>
          <w:tcPr>
            <w:tcW w:w="1668" w:type="dxa"/>
          </w:tcPr>
          <w:p w:rsidR="007F2AAB" w:rsidRPr="00B30755" w:rsidRDefault="007F2AAB" w:rsidP="00045357">
            <w:pPr>
              <w:pStyle w:val="NoSpacing"/>
              <w:rPr>
                <w:rFonts w:cs="Times New Roman"/>
              </w:rPr>
            </w:pPr>
            <w:r w:rsidRPr="00B30755">
              <w:rPr>
                <w:rFonts w:cs="Times New Roman"/>
              </w:rPr>
              <w:t>3-İkindi ezanı</w:t>
            </w:r>
          </w:p>
        </w:tc>
        <w:tc>
          <w:tcPr>
            <w:tcW w:w="2654" w:type="dxa"/>
          </w:tcPr>
          <w:p w:rsidR="007F2AAB" w:rsidRPr="00B30755" w:rsidRDefault="007F2AAB" w:rsidP="00045357">
            <w:pPr>
              <w:pStyle w:val="NoSpacing"/>
              <w:rPr>
                <w:rFonts w:cs="Times New Roman"/>
              </w:rPr>
            </w:pPr>
            <w:r w:rsidRPr="00B30755">
              <w:rPr>
                <w:rFonts w:cs="Times New Roman"/>
              </w:rPr>
              <w:t>(……) Segâh</w:t>
            </w:r>
          </w:p>
        </w:tc>
      </w:tr>
      <w:tr w:rsidR="007F2AAB" w:rsidRPr="00B30755">
        <w:tc>
          <w:tcPr>
            <w:tcW w:w="1668" w:type="dxa"/>
          </w:tcPr>
          <w:p w:rsidR="007F2AAB" w:rsidRPr="00B30755" w:rsidRDefault="007F2AAB" w:rsidP="00045357">
            <w:pPr>
              <w:pStyle w:val="NoSpacing"/>
              <w:rPr>
                <w:rFonts w:cs="Times New Roman"/>
              </w:rPr>
            </w:pPr>
            <w:r w:rsidRPr="00B30755">
              <w:rPr>
                <w:rFonts w:cs="Times New Roman"/>
              </w:rPr>
              <w:t>4-Akşam ezanı</w:t>
            </w:r>
          </w:p>
        </w:tc>
        <w:tc>
          <w:tcPr>
            <w:tcW w:w="2654" w:type="dxa"/>
          </w:tcPr>
          <w:p w:rsidR="007F2AAB" w:rsidRPr="00B30755" w:rsidRDefault="007F2AAB" w:rsidP="00045357">
            <w:pPr>
              <w:pStyle w:val="NoSpacing"/>
              <w:rPr>
                <w:rFonts w:cs="Times New Roman"/>
              </w:rPr>
            </w:pPr>
            <w:r w:rsidRPr="00B30755">
              <w:rPr>
                <w:rFonts w:cs="Times New Roman"/>
              </w:rPr>
              <w:t>(……) Uşşak</w:t>
            </w:r>
          </w:p>
        </w:tc>
      </w:tr>
      <w:tr w:rsidR="007F2AAB" w:rsidRPr="00B30755">
        <w:tc>
          <w:tcPr>
            <w:tcW w:w="1668" w:type="dxa"/>
          </w:tcPr>
          <w:p w:rsidR="007F2AAB" w:rsidRPr="00B30755" w:rsidRDefault="007F2AAB" w:rsidP="00045357">
            <w:pPr>
              <w:pStyle w:val="NoSpacing"/>
              <w:rPr>
                <w:rFonts w:cs="Times New Roman"/>
              </w:rPr>
            </w:pPr>
            <w:r w:rsidRPr="00B30755">
              <w:rPr>
                <w:rFonts w:cs="Times New Roman"/>
              </w:rPr>
              <w:t>5-Yatsı ezanı</w:t>
            </w:r>
          </w:p>
        </w:tc>
        <w:tc>
          <w:tcPr>
            <w:tcW w:w="2654" w:type="dxa"/>
          </w:tcPr>
          <w:p w:rsidR="007F2AAB" w:rsidRPr="00B30755" w:rsidRDefault="007F2AAB" w:rsidP="00045357">
            <w:pPr>
              <w:pStyle w:val="NoSpacing"/>
              <w:rPr>
                <w:rFonts w:cs="Times New Roman"/>
              </w:rPr>
            </w:pPr>
            <w:r w:rsidRPr="00B30755">
              <w:rPr>
                <w:rFonts w:cs="Times New Roman"/>
              </w:rPr>
              <w:t>(……) Rast</w:t>
            </w:r>
          </w:p>
        </w:tc>
      </w:tr>
    </w:tbl>
    <w:p w:rsidR="007F2AAB" w:rsidRPr="005F22E8" w:rsidRDefault="007F2AAB" w:rsidP="00487D89">
      <w:pPr>
        <w:pStyle w:val="NoSpacing"/>
        <w:rPr>
          <w:rFonts w:cs="Times New Roman"/>
        </w:rPr>
      </w:pPr>
    </w:p>
    <w:p w:rsidR="007F2AAB" w:rsidRPr="005F22E8" w:rsidRDefault="007F2AAB" w:rsidP="00122D91">
      <w:pPr>
        <w:pStyle w:val="NoSpacing"/>
      </w:pPr>
      <w:r w:rsidRPr="005F22E8">
        <w:t>6-Aşağıda verilen mübarek geceler hicrî ayların kaçında bulunmaktadır? Boşlukları doldurunuz.</w:t>
      </w:r>
    </w:p>
    <w:p w:rsidR="007F2AAB" w:rsidRPr="005F22E8" w:rsidRDefault="007F2AAB" w:rsidP="00122D91">
      <w:pPr>
        <w:pStyle w:val="NoSpacing"/>
      </w:pPr>
      <w:r w:rsidRPr="005F22E8">
        <w:t>a-Mi’rac gecesi: ……………………………………………</w:t>
      </w:r>
    </w:p>
    <w:p w:rsidR="007F2AAB" w:rsidRPr="005F22E8" w:rsidRDefault="007F2AAB" w:rsidP="00122D91">
      <w:pPr>
        <w:pStyle w:val="NoSpacing"/>
      </w:pPr>
    </w:p>
    <w:p w:rsidR="007F2AAB" w:rsidRPr="005F22E8" w:rsidRDefault="007F2AAB" w:rsidP="00122D91">
      <w:pPr>
        <w:pStyle w:val="NoSpacing"/>
      </w:pPr>
      <w:r w:rsidRPr="005F22E8">
        <w:t>b-Ber’at gecesi:…………………………………………….</w:t>
      </w:r>
    </w:p>
    <w:p w:rsidR="007F2AAB" w:rsidRPr="005F22E8" w:rsidRDefault="007F2AAB" w:rsidP="00122D91">
      <w:pPr>
        <w:pStyle w:val="NoSpacing"/>
      </w:pPr>
    </w:p>
    <w:p w:rsidR="007F2AAB" w:rsidRPr="005F22E8" w:rsidRDefault="007F2AAB" w:rsidP="00122D91">
      <w:pPr>
        <w:pStyle w:val="NoSpacing"/>
      </w:pPr>
      <w:r w:rsidRPr="005F22E8">
        <w:t>c-Kadir gecesi:………………………………………………</w:t>
      </w:r>
    </w:p>
    <w:p w:rsidR="007F2AAB" w:rsidRPr="005F22E8" w:rsidRDefault="007F2AAB" w:rsidP="00122D91">
      <w:pPr>
        <w:pStyle w:val="NoSpacing"/>
      </w:pPr>
    </w:p>
    <w:p w:rsidR="007F2AAB" w:rsidRPr="005F22E8" w:rsidRDefault="007F2AAB" w:rsidP="00122D91">
      <w:pPr>
        <w:pStyle w:val="NoSpacing"/>
      </w:pPr>
      <w:r w:rsidRPr="005F22E8">
        <w:t>d-Regâib gecesi:……………………………………………</w:t>
      </w:r>
    </w:p>
    <w:p w:rsidR="007F2AAB" w:rsidRPr="005F22E8" w:rsidRDefault="007F2AAB" w:rsidP="00122D91">
      <w:pPr>
        <w:pStyle w:val="NoSpacing"/>
      </w:pPr>
    </w:p>
    <w:p w:rsidR="007F2AAB" w:rsidRPr="005F22E8" w:rsidRDefault="007F2AAB" w:rsidP="00122D91">
      <w:pPr>
        <w:autoSpaceDE w:val="0"/>
        <w:autoSpaceDN w:val="0"/>
        <w:adjustRightInd w:val="0"/>
        <w:spacing w:after="0" w:line="240" w:lineRule="auto"/>
        <w:jc w:val="both"/>
      </w:pPr>
      <w:r w:rsidRPr="005F22E8">
        <w:t>e-Mevlid gecesi:……………………………………………</w:t>
      </w:r>
    </w:p>
    <w:p w:rsidR="007F2AAB" w:rsidRPr="005F22E8" w:rsidRDefault="007F2AAB" w:rsidP="00033F8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</w:rPr>
      </w:pPr>
    </w:p>
    <w:p w:rsidR="007F2AAB" w:rsidRDefault="007F2AAB" w:rsidP="00122D91">
      <w:pPr>
        <w:pStyle w:val="NoSpacing"/>
        <w:rPr>
          <w:rFonts w:ascii="TimesNewRomanPS-BoldMT" w:hAnsi="TimesNewRomanPS-BoldMT" w:cs="TimesNewRomanPS-BoldMT"/>
          <w:lang w:eastAsia="en-US"/>
        </w:rPr>
      </w:pPr>
      <w:r w:rsidRPr="005F22E8">
        <w:t>7-</w:t>
      </w:r>
      <w:r w:rsidRPr="005F22E8">
        <w:rPr>
          <w:rFonts w:ascii="TimesNewRomanPS-BoldMT" w:hAnsi="TimesNewRomanPS-BoldMT" w:cs="TimesNewRomanPS-BoldMT"/>
          <w:lang w:eastAsia="en-US"/>
        </w:rPr>
        <w:t>Aşağıda mübarek geceler ve bu gecelerle ilgili yargılar verilmiştir. Doğru bir şekilde eşleştiriniz.(5x2= 10 puan)</w:t>
      </w:r>
    </w:p>
    <w:p w:rsidR="007F2AAB" w:rsidRPr="005F22E8" w:rsidRDefault="007F2AAB" w:rsidP="00122D91">
      <w:pPr>
        <w:pStyle w:val="NoSpacing"/>
        <w:rPr>
          <w:rFonts w:cs="Times New Roman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2654"/>
      </w:tblGrid>
      <w:tr w:rsidR="007F2AAB" w:rsidRPr="00B30755">
        <w:tc>
          <w:tcPr>
            <w:tcW w:w="1668" w:type="dxa"/>
          </w:tcPr>
          <w:p w:rsidR="007F2AAB" w:rsidRPr="00B30755" w:rsidRDefault="007F2AAB" w:rsidP="00DC419C">
            <w:pPr>
              <w:pStyle w:val="NoSpacing"/>
              <w:rPr>
                <w:rFonts w:ascii="Times New Roman" w:hAnsi="Times New Roman" w:cs="Times New Roman"/>
              </w:rPr>
            </w:pPr>
            <w:r w:rsidRPr="00B30755">
              <w:rPr>
                <w:rFonts w:ascii="Times New Roman" w:hAnsi="Times New Roman" w:cs="Times New Roman"/>
                <w:lang w:eastAsia="en-US"/>
              </w:rPr>
              <w:t>1-Mevlit Gecesi</w:t>
            </w:r>
          </w:p>
        </w:tc>
        <w:tc>
          <w:tcPr>
            <w:tcW w:w="2654" w:type="dxa"/>
          </w:tcPr>
          <w:p w:rsidR="007F2AAB" w:rsidRPr="00B30755" w:rsidRDefault="007F2AAB" w:rsidP="00DC419C">
            <w:pPr>
              <w:pStyle w:val="NoSpacing"/>
              <w:rPr>
                <w:rFonts w:ascii="Times New Roman" w:hAnsi="Times New Roman" w:cs="Times New Roman"/>
              </w:rPr>
            </w:pPr>
            <w:r w:rsidRPr="00B30755">
              <w:rPr>
                <w:rFonts w:ascii="Times New Roman" w:hAnsi="Times New Roman" w:cs="Times New Roman"/>
              </w:rPr>
              <w:t>(……) Peygamberimiz Allah’ın katına yükselmiştir</w:t>
            </w:r>
          </w:p>
        </w:tc>
      </w:tr>
      <w:tr w:rsidR="007F2AAB" w:rsidRPr="00B30755">
        <w:tc>
          <w:tcPr>
            <w:tcW w:w="1668" w:type="dxa"/>
          </w:tcPr>
          <w:p w:rsidR="007F2AAB" w:rsidRPr="00B30755" w:rsidRDefault="007F2AAB" w:rsidP="00DC419C">
            <w:pPr>
              <w:pStyle w:val="NoSpacing"/>
              <w:rPr>
                <w:rFonts w:ascii="Times New Roman" w:hAnsi="Times New Roman" w:cs="Times New Roman"/>
              </w:rPr>
            </w:pPr>
            <w:r w:rsidRPr="00B30755">
              <w:rPr>
                <w:rFonts w:ascii="Times New Roman" w:hAnsi="Times New Roman" w:cs="Times New Roman"/>
              </w:rPr>
              <w:t>2-Regâib gecesi</w:t>
            </w:r>
          </w:p>
        </w:tc>
        <w:tc>
          <w:tcPr>
            <w:tcW w:w="2654" w:type="dxa"/>
          </w:tcPr>
          <w:p w:rsidR="007F2AAB" w:rsidRPr="00B30755" w:rsidRDefault="007F2AAB" w:rsidP="00DC419C">
            <w:pPr>
              <w:pStyle w:val="NoSpacing"/>
              <w:rPr>
                <w:rFonts w:ascii="Times New Roman" w:hAnsi="Times New Roman" w:cs="Times New Roman"/>
              </w:rPr>
            </w:pPr>
            <w:r w:rsidRPr="00B30755">
              <w:rPr>
                <w:rFonts w:ascii="Times New Roman" w:hAnsi="Times New Roman" w:cs="Times New Roman"/>
              </w:rPr>
              <w:t>(……) K. Kerim indirilmeye başlanmıştır.</w:t>
            </w:r>
          </w:p>
        </w:tc>
      </w:tr>
      <w:tr w:rsidR="007F2AAB" w:rsidRPr="00B30755">
        <w:tc>
          <w:tcPr>
            <w:tcW w:w="1668" w:type="dxa"/>
          </w:tcPr>
          <w:p w:rsidR="007F2AAB" w:rsidRPr="00B30755" w:rsidRDefault="007F2AAB" w:rsidP="00DC419C">
            <w:pPr>
              <w:pStyle w:val="NoSpacing"/>
              <w:rPr>
                <w:rFonts w:ascii="Times New Roman" w:hAnsi="Times New Roman" w:cs="Times New Roman"/>
              </w:rPr>
            </w:pPr>
            <w:r w:rsidRPr="00B30755">
              <w:rPr>
                <w:rFonts w:ascii="Times New Roman" w:hAnsi="Times New Roman" w:cs="Times New Roman"/>
              </w:rPr>
              <w:t>3-M’rac gecesi</w:t>
            </w:r>
          </w:p>
        </w:tc>
        <w:tc>
          <w:tcPr>
            <w:tcW w:w="2654" w:type="dxa"/>
          </w:tcPr>
          <w:p w:rsidR="007F2AAB" w:rsidRPr="00B30755" w:rsidRDefault="007F2AAB" w:rsidP="00DC419C">
            <w:pPr>
              <w:pStyle w:val="NoSpacing"/>
              <w:rPr>
                <w:rFonts w:ascii="Times New Roman" w:hAnsi="Times New Roman" w:cs="Times New Roman"/>
              </w:rPr>
            </w:pPr>
            <w:r w:rsidRPr="00B30755">
              <w:rPr>
                <w:rFonts w:ascii="Times New Roman" w:hAnsi="Times New Roman" w:cs="Times New Roman"/>
              </w:rPr>
              <w:t>(……) Peygamberimiz doğmuştur.</w:t>
            </w:r>
          </w:p>
        </w:tc>
      </w:tr>
      <w:tr w:rsidR="007F2AAB" w:rsidRPr="00B30755">
        <w:tc>
          <w:tcPr>
            <w:tcW w:w="1668" w:type="dxa"/>
          </w:tcPr>
          <w:p w:rsidR="007F2AAB" w:rsidRPr="00B30755" w:rsidRDefault="007F2AAB" w:rsidP="00DC419C">
            <w:pPr>
              <w:pStyle w:val="NoSpacing"/>
              <w:rPr>
                <w:rFonts w:ascii="Times New Roman" w:hAnsi="Times New Roman" w:cs="Times New Roman"/>
              </w:rPr>
            </w:pPr>
            <w:r w:rsidRPr="00B30755">
              <w:rPr>
                <w:rFonts w:ascii="Times New Roman" w:hAnsi="Times New Roman" w:cs="Times New Roman"/>
              </w:rPr>
              <w:t>4-Ber’at gecesi</w:t>
            </w:r>
          </w:p>
        </w:tc>
        <w:tc>
          <w:tcPr>
            <w:tcW w:w="2654" w:type="dxa"/>
          </w:tcPr>
          <w:p w:rsidR="007F2AAB" w:rsidRPr="00B30755" w:rsidRDefault="007F2AAB" w:rsidP="00DC419C">
            <w:pPr>
              <w:pStyle w:val="NoSpacing"/>
              <w:rPr>
                <w:rFonts w:ascii="Times New Roman" w:hAnsi="Times New Roman" w:cs="Times New Roman"/>
              </w:rPr>
            </w:pPr>
            <w:r w:rsidRPr="00B30755">
              <w:rPr>
                <w:rFonts w:ascii="Times New Roman" w:hAnsi="Times New Roman" w:cs="Times New Roman"/>
              </w:rPr>
              <w:t>(……) Üç aylara hazırlık yapılır.</w:t>
            </w:r>
          </w:p>
        </w:tc>
      </w:tr>
      <w:tr w:rsidR="007F2AAB" w:rsidRPr="00B30755">
        <w:tc>
          <w:tcPr>
            <w:tcW w:w="1668" w:type="dxa"/>
          </w:tcPr>
          <w:p w:rsidR="007F2AAB" w:rsidRPr="00B30755" w:rsidRDefault="007F2AAB" w:rsidP="00DC419C">
            <w:pPr>
              <w:pStyle w:val="NoSpacing"/>
              <w:rPr>
                <w:rFonts w:ascii="Times New Roman" w:hAnsi="Times New Roman" w:cs="Times New Roman"/>
              </w:rPr>
            </w:pPr>
            <w:r w:rsidRPr="00B30755">
              <w:rPr>
                <w:rFonts w:ascii="Times New Roman" w:hAnsi="Times New Roman" w:cs="Times New Roman"/>
              </w:rPr>
              <w:t>5-Kadir gecesi</w:t>
            </w:r>
          </w:p>
        </w:tc>
        <w:tc>
          <w:tcPr>
            <w:tcW w:w="2654" w:type="dxa"/>
          </w:tcPr>
          <w:p w:rsidR="007F2AAB" w:rsidRPr="00B30755" w:rsidRDefault="007F2AAB" w:rsidP="00DC419C">
            <w:pPr>
              <w:pStyle w:val="NoSpacing"/>
              <w:rPr>
                <w:rFonts w:ascii="Times New Roman" w:hAnsi="Times New Roman" w:cs="Times New Roman"/>
              </w:rPr>
            </w:pPr>
            <w:r w:rsidRPr="00B30755">
              <w:rPr>
                <w:rFonts w:ascii="Times New Roman" w:hAnsi="Times New Roman" w:cs="Times New Roman"/>
              </w:rPr>
              <w:t>(……) Günahlardan arınma demektir.</w:t>
            </w:r>
          </w:p>
        </w:tc>
      </w:tr>
    </w:tbl>
    <w:p w:rsidR="007F2AAB" w:rsidRPr="005F22E8" w:rsidRDefault="007F2AAB" w:rsidP="00487D89">
      <w:pPr>
        <w:pStyle w:val="NoSpacing"/>
        <w:rPr>
          <w:rFonts w:cs="Times New Roman"/>
        </w:rPr>
      </w:pPr>
    </w:p>
    <w:p w:rsidR="007F2AAB" w:rsidRPr="00C96CCE" w:rsidRDefault="007F2AAB" w:rsidP="00122D91">
      <w:pPr>
        <w:pStyle w:val="NoSpacing"/>
        <w:rPr>
          <w:rFonts w:ascii="Times New Roman" w:hAnsi="Times New Roman" w:cs="Times New Roman"/>
        </w:rPr>
      </w:pPr>
      <w:r w:rsidRPr="00C96CCE">
        <w:rPr>
          <w:rFonts w:ascii="Times New Roman" w:hAnsi="Times New Roman" w:cs="Times New Roman"/>
        </w:rPr>
        <w:t>8-Damadın gelin hanıma peşin olarak verdiği mehire ne ad verilir?</w:t>
      </w:r>
    </w:p>
    <w:p w:rsidR="007F2AAB" w:rsidRPr="00C96CCE" w:rsidRDefault="007F2AAB" w:rsidP="00122D91">
      <w:pPr>
        <w:pStyle w:val="NoSpacing"/>
        <w:rPr>
          <w:rFonts w:ascii="Times New Roman" w:hAnsi="Times New Roman" w:cs="Times New Roman"/>
        </w:rPr>
      </w:pPr>
      <w:r w:rsidRPr="00C96CCE">
        <w:rPr>
          <w:rFonts w:ascii="Times New Roman" w:hAnsi="Times New Roman" w:cs="Times New Roman"/>
        </w:rPr>
        <w:t>A-Mehr- Müeccel           B-Mehr-i Muaccel</w:t>
      </w:r>
    </w:p>
    <w:p w:rsidR="007F2AAB" w:rsidRPr="00C96CCE" w:rsidRDefault="007F2AAB" w:rsidP="00122D91">
      <w:pPr>
        <w:pStyle w:val="NoSpacing"/>
        <w:rPr>
          <w:rFonts w:ascii="Times New Roman" w:hAnsi="Times New Roman" w:cs="Times New Roman"/>
        </w:rPr>
      </w:pPr>
      <w:r w:rsidRPr="00C96CCE">
        <w:rPr>
          <w:rFonts w:ascii="Times New Roman" w:hAnsi="Times New Roman" w:cs="Times New Roman"/>
        </w:rPr>
        <w:t xml:space="preserve">C-Mehr-i Mükemmel  </w:t>
      </w:r>
      <w:r>
        <w:rPr>
          <w:rFonts w:ascii="Times New Roman" w:hAnsi="Times New Roman" w:cs="Times New Roman"/>
        </w:rPr>
        <w:t xml:space="preserve"> </w:t>
      </w:r>
      <w:r w:rsidRPr="00C96CCE">
        <w:rPr>
          <w:rFonts w:ascii="Times New Roman" w:hAnsi="Times New Roman" w:cs="Times New Roman"/>
        </w:rPr>
        <w:t xml:space="preserve">  D-Mehr-i Müsemmâ</w:t>
      </w:r>
    </w:p>
    <w:p w:rsidR="007F2AAB" w:rsidRPr="00C96CCE" w:rsidRDefault="007F2AAB" w:rsidP="00122D91">
      <w:pPr>
        <w:pStyle w:val="NoSpacing"/>
        <w:rPr>
          <w:rFonts w:ascii="Times New Roman" w:hAnsi="Times New Roman" w:cs="Times New Roman"/>
        </w:rPr>
      </w:pPr>
      <w:r w:rsidRPr="00C96CCE">
        <w:rPr>
          <w:rFonts w:ascii="Times New Roman" w:hAnsi="Times New Roman" w:cs="Times New Roman"/>
        </w:rPr>
        <w:t>E-Mehr-i Misil</w:t>
      </w:r>
    </w:p>
    <w:p w:rsidR="007F2AAB" w:rsidRPr="00C96CCE" w:rsidRDefault="007F2AAB" w:rsidP="00487D89">
      <w:pPr>
        <w:pStyle w:val="NoSpacing"/>
        <w:rPr>
          <w:rFonts w:ascii="Times New Roman" w:hAnsi="Times New Roman" w:cs="Times New Roman"/>
        </w:rPr>
      </w:pPr>
    </w:p>
    <w:p w:rsidR="007F2AAB" w:rsidRPr="00C96CCE" w:rsidRDefault="007F2AAB" w:rsidP="00487D89">
      <w:pPr>
        <w:pStyle w:val="NoSpacing"/>
        <w:rPr>
          <w:rFonts w:ascii="Times New Roman" w:hAnsi="Times New Roman" w:cs="Times New Roman"/>
        </w:rPr>
      </w:pPr>
      <w:r w:rsidRPr="00C96CCE">
        <w:rPr>
          <w:rFonts w:ascii="Times New Roman" w:hAnsi="Times New Roman" w:cs="Times New Roman"/>
        </w:rPr>
        <w:t>9-Süleyman ÇELEBİ’nin yazdığı mevlidin asıl adı nedir?</w:t>
      </w:r>
    </w:p>
    <w:p w:rsidR="007F2AAB" w:rsidRPr="00C96CCE" w:rsidRDefault="007F2AAB" w:rsidP="00487D89">
      <w:pPr>
        <w:pStyle w:val="NoSpacing"/>
        <w:rPr>
          <w:rFonts w:ascii="Times New Roman" w:hAnsi="Times New Roman" w:cs="Times New Roman"/>
        </w:rPr>
      </w:pPr>
      <w:r w:rsidRPr="00C96CCE">
        <w:rPr>
          <w:rFonts w:ascii="Times New Roman" w:hAnsi="Times New Roman" w:cs="Times New Roman"/>
        </w:rPr>
        <w:t>A-Vesîletü’n-Necât        B-Mevlidü’n-Necât</w:t>
      </w:r>
    </w:p>
    <w:p w:rsidR="007F2AAB" w:rsidRPr="00C96CCE" w:rsidRDefault="007F2AAB" w:rsidP="00487D89">
      <w:pPr>
        <w:pStyle w:val="NoSpacing"/>
        <w:rPr>
          <w:rFonts w:ascii="Times New Roman" w:hAnsi="Times New Roman" w:cs="Times New Roman"/>
        </w:rPr>
      </w:pPr>
      <w:r w:rsidRPr="00C96CCE">
        <w:rPr>
          <w:rFonts w:ascii="Times New Roman" w:hAnsi="Times New Roman" w:cs="Times New Roman"/>
        </w:rPr>
        <w:t>C-Mevlid-i Nebi              D-Mevlid-i Na’t</w:t>
      </w:r>
    </w:p>
    <w:p w:rsidR="007F2AAB" w:rsidRPr="00C96CCE" w:rsidRDefault="007F2AAB" w:rsidP="00487D89">
      <w:pPr>
        <w:pStyle w:val="NoSpacing"/>
        <w:rPr>
          <w:rFonts w:ascii="Times New Roman" w:hAnsi="Times New Roman" w:cs="Times New Roman"/>
        </w:rPr>
      </w:pPr>
      <w:r w:rsidRPr="00C96CCE">
        <w:rPr>
          <w:rFonts w:ascii="Times New Roman" w:hAnsi="Times New Roman" w:cs="Times New Roman"/>
        </w:rPr>
        <w:t>E-Kaside-i Bürde</w:t>
      </w:r>
    </w:p>
    <w:p w:rsidR="007F2AAB" w:rsidRDefault="007F2AAB" w:rsidP="00487D89">
      <w:pPr>
        <w:pStyle w:val="NoSpacing"/>
        <w:rPr>
          <w:rFonts w:cs="Times New Roman"/>
        </w:rPr>
      </w:pPr>
    </w:p>
    <w:p w:rsidR="007F2AAB" w:rsidRDefault="007F2AAB" w:rsidP="00487D89">
      <w:pPr>
        <w:pStyle w:val="NoSpacing"/>
        <w:rPr>
          <w:rFonts w:cs="Times New Roman"/>
        </w:rPr>
      </w:pPr>
    </w:p>
    <w:p w:rsidR="007F2AAB" w:rsidRDefault="007F2AAB" w:rsidP="00487D89">
      <w:pPr>
        <w:pStyle w:val="NoSpacing"/>
        <w:rPr>
          <w:rFonts w:cs="Times New Roman"/>
        </w:rPr>
      </w:pPr>
    </w:p>
    <w:p w:rsidR="007F2AAB" w:rsidRPr="005F22E8" w:rsidRDefault="007F2AAB" w:rsidP="00487D89">
      <w:pPr>
        <w:pStyle w:val="NoSpacing"/>
      </w:pPr>
      <w:r w:rsidRPr="005F22E8">
        <w:t>10-Ezanı rüyasında gören sahabiler aşağıdakilerden hangisinde doğru olarak verilmiştir?</w:t>
      </w:r>
    </w:p>
    <w:p w:rsidR="007F2AAB" w:rsidRPr="005F22E8" w:rsidRDefault="007F2AAB" w:rsidP="00487D89">
      <w:pPr>
        <w:pStyle w:val="NoSpacing"/>
      </w:pPr>
      <w:r w:rsidRPr="005F22E8">
        <w:t>A-Hz. Ali ve Hz. Ömer</w:t>
      </w:r>
    </w:p>
    <w:p w:rsidR="007F2AAB" w:rsidRPr="005F22E8" w:rsidRDefault="007F2AAB" w:rsidP="00487D89">
      <w:pPr>
        <w:pStyle w:val="NoSpacing"/>
      </w:pPr>
      <w:r w:rsidRPr="005F22E8">
        <w:t>B-Hz. Ali ve Hz. Ebu Bekir</w:t>
      </w:r>
    </w:p>
    <w:p w:rsidR="007F2AAB" w:rsidRPr="005F22E8" w:rsidRDefault="007F2AAB" w:rsidP="00487D89">
      <w:pPr>
        <w:pStyle w:val="NoSpacing"/>
      </w:pPr>
      <w:r w:rsidRPr="005F22E8">
        <w:t>C-Hz. Osman ve Hz. Zeynep</w:t>
      </w:r>
    </w:p>
    <w:p w:rsidR="007F2AAB" w:rsidRPr="005F22E8" w:rsidRDefault="007F2AAB" w:rsidP="00487D89">
      <w:pPr>
        <w:pStyle w:val="NoSpacing"/>
      </w:pPr>
      <w:r w:rsidRPr="005F22E8">
        <w:t>D-Abdullah bin Zeyd ve Zeyd. bin Sabit</w:t>
      </w:r>
    </w:p>
    <w:p w:rsidR="007F2AAB" w:rsidRPr="005F22E8" w:rsidRDefault="007F2AAB" w:rsidP="00627689">
      <w:pPr>
        <w:pStyle w:val="NoSpacing"/>
      </w:pPr>
      <w:r w:rsidRPr="005F22E8">
        <w:t>E-Abdullah bin Zeyd ve Hz. Ömer</w:t>
      </w:r>
    </w:p>
    <w:p w:rsidR="007F2AAB" w:rsidRDefault="007F2AAB" w:rsidP="00487D89">
      <w:pPr>
        <w:pStyle w:val="NoSpacing"/>
        <w:rPr>
          <w:rFonts w:cs="Times New Roman"/>
        </w:rPr>
      </w:pPr>
    </w:p>
    <w:p w:rsidR="007F2AAB" w:rsidRDefault="007F2AAB" w:rsidP="00487D89">
      <w:pPr>
        <w:pStyle w:val="NoSpacing"/>
      </w:pPr>
      <w:r>
        <w:t>11-Gevşek ve yumuşak topraklı arazilerde cenaze mezarın hangi bölümüne konur?</w:t>
      </w:r>
    </w:p>
    <w:p w:rsidR="007F2AAB" w:rsidRDefault="007F2AAB" w:rsidP="00487D89">
      <w:pPr>
        <w:pStyle w:val="NoSpacing"/>
      </w:pPr>
      <w:r>
        <w:t>A-Lahit denen yere</w:t>
      </w:r>
    </w:p>
    <w:p w:rsidR="007F2AAB" w:rsidRDefault="007F2AAB" w:rsidP="00487D89">
      <w:pPr>
        <w:pStyle w:val="NoSpacing"/>
      </w:pPr>
      <w:r>
        <w:t>B-Şakk denen yere</w:t>
      </w:r>
    </w:p>
    <w:p w:rsidR="007F2AAB" w:rsidRDefault="007F2AAB" w:rsidP="00487D89">
      <w:pPr>
        <w:pStyle w:val="NoSpacing"/>
      </w:pPr>
      <w:r>
        <w:t>C-Telkin denen yere</w:t>
      </w:r>
    </w:p>
    <w:p w:rsidR="007F2AAB" w:rsidRDefault="007F2AAB" w:rsidP="00487D89">
      <w:pPr>
        <w:pStyle w:val="NoSpacing"/>
      </w:pPr>
      <w:r>
        <w:t>D-Tabut ile beraber</w:t>
      </w:r>
    </w:p>
    <w:p w:rsidR="007F2AAB" w:rsidRDefault="007F2AAB" w:rsidP="00487D89">
      <w:pPr>
        <w:pStyle w:val="NoSpacing"/>
      </w:pPr>
      <w:r>
        <w:t>E-Mezarın kuzey tarafına</w:t>
      </w:r>
    </w:p>
    <w:p w:rsidR="007F2AAB" w:rsidRDefault="007F2AAB" w:rsidP="00487D89">
      <w:pPr>
        <w:pStyle w:val="NoSpacing"/>
      </w:pPr>
    </w:p>
    <w:p w:rsidR="007F2AAB" w:rsidRDefault="007F2AAB" w:rsidP="00487D89">
      <w:pPr>
        <w:pStyle w:val="NoSpacing"/>
      </w:pPr>
      <w:r>
        <w:t>12-Kadınlarda sünnet kefen kaç parçadan oluşur?</w:t>
      </w:r>
    </w:p>
    <w:p w:rsidR="007F2AAB" w:rsidRDefault="007F2AAB" w:rsidP="00487D89">
      <w:pPr>
        <w:pStyle w:val="NoSpacing"/>
      </w:pPr>
      <w:r>
        <w:t>A-4        B-3        C-5        D-2        E-1</w:t>
      </w:r>
    </w:p>
    <w:p w:rsidR="007F2AAB" w:rsidRDefault="007F2AAB" w:rsidP="007818BA">
      <w:pPr>
        <w:pStyle w:val="NoSpacing"/>
        <w:rPr>
          <w:rFonts w:cs="Times New Roman"/>
          <w:sz w:val="20"/>
          <w:szCs w:val="20"/>
        </w:rPr>
      </w:pPr>
    </w:p>
    <w:p w:rsidR="007F2AAB" w:rsidRPr="00155E1D" w:rsidRDefault="007F2AAB" w:rsidP="007818BA">
      <w:pPr>
        <w:pStyle w:val="NoSpacing"/>
        <w:rPr>
          <w:rFonts w:cs="Times New Roman"/>
          <w:sz w:val="20"/>
          <w:szCs w:val="20"/>
        </w:rPr>
      </w:pPr>
    </w:p>
    <w:p w:rsidR="007F2AAB" w:rsidRDefault="007F2AAB" w:rsidP="007818BA">
      <w:pPr>
        <w:pStyle w:val="NoSpacing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NOT BAREMİ: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56"/>
        <w:gridCol w:w="552"/>
        <w:gridCol w:w="552"/>
        <w:gridCol w:w="535"/>
        <w:gridCol w:w="535"/>
        <w:gridCol w:w="552"/>
        <w:gridCol w:w="552"/>
        <w:gridCol w:w="464"/>
      </w:tblGrid>
      <w:tr w:rsidR="007F2AAB" w:rsidRPr="00B30755">
        <w:tc>
          <w:tcPr>
            <w:tcW w:w="656" w:type="dxa"/>
          </w:tcPr>
          <w:p w:rsidR="007F2AAB" w:rsidRPr="00B30755" w:rsidRDefault="007F2AAB" w:rsidP="00B30755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B30755">
              <w:rPr>
                <w:rFonts w:ascii="Times New Roman" w:hAnsi="Times New Roman" w:cs="Times New Roman"/>
              </w:rPr>
              <w:t>Soru</w:t>
            </w:r>
          </w:p>
        </w:tc>
        <w:tc>
          <w:tcPr>
            <w:tcW w:w="552" w:type="dxa"/>
          </w:tcPr>
          <w:p w:rsidR="007F2AAB" w:rsidRPr="00B30755" w:rsidRDefault="007F2AAB" w:rsidP="00B30755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B3075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" w:type="dxa"/>
          </w:tcPr>
          <w:p w:rsidR="007F2AAB" w:rsidRPr="00B30755" w:rsidRDefault="007F2AAB" w:rsidP="00B30755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B3075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5" w:type="dxa"/>
          </w:tcPr>
          <w:p w:rsidR="007F2AAB" w:rsidRPr="00B30755" w:rsidRDefault="007F2AAB" w:rsidP="00B30755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B3075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5" w:type="dxa"/>
          </w:tcPr>
          <w:p w:rsidR="007F2AAB" w:rsidRPr="00B30755" w:rsidRDefault="007F2AAB" w:rsidP="00B30755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B3075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52" w:type="dxa"/>
          </w:tcPr>
          <w:p w:rsidR="007F2AAB" w:rsidRPr="00B30755" w:rsidRDefault="007F2AAB" w:rsidP="00B30755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B3075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52" w:type="dxa"/>
          </w:tcPr>
          <w:p w:rsidR="007F2AAB" w:rsidRPr="00B30755" w:rsidRDefault="007F2AAB" w:rsidP="00B30755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B3075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64" w:type="dxa"/>
          </w:tcPr>
          <w:p w:rsidR="007F2AAB" w:rsidRPr="00B30755" w:rsidRDefault="007F2AAB" w:rsidP="00B30755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B30755">
              <w:rPr>
                <w:rFonts w:ascii="Times New Roman" w:hAnsi="Times New Roman" w:cs="Times New Roman"/>
              </w:rPr>
              <w:t>7</w:t>
            </w:r>
          </w:p>
        </w:tc>
      </w:tr>
      <w:tr w:rsidR="007F2AAB" w:rsidRPr="00B30755">
        <w:tc>
          <w:tcPr>
            <w:tcW w:w="656" w:type="dxa"/>
          </w:tcPr>
          <w:p w:rsidR="007F2AAB" w:rsidRPr="00B30755" w:rsidRDefault="007F2AAB" w:rsidP="00B30755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B30755">
              <w:rPr>
                <w:rFonts w:ascii="Times New Roman" w:hAnsi="Times New Roman" w:cs="Times New Roman"/>
              </w:rPr>
              <w:t>Puan</w:t>
            </w:r>
          </w:p>
        </w:tc>
        <w:tc>
          <w:tcPr>
            <w:tcW w:w="552" w:type="dxa"/>
          </w:tcPr>
          <w:p w:rsidR="007F2AAB" w:rsidRPr="00B30755" w:rsidRDefault="007F2AAB" w:rsidP="00B30755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B3075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52" w:type="dxa"/>
          </w:tcPr>
          <w:p w:rsidR="007F2AAB" w:rsidRPr="00B30755" w:rsidRDefault="007F2AAB" w:rsidP="00B30755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B3075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5" w:type="dxa"/>
          </w:tcPr>
          <w:p w:rsidR="007F2AAB" w:rsidRPr="00B30755" w:rsidRDefault="007F2AAB" w:rsidP="00B30755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B3075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5" w:type="dxa"/>
          </w:tcPr>
          <w:p w:rsidR="007F2AAB" w:rsidRPr="00B30755" w:rsidRDefault="007F2AAB" w:rsidP="00B30755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B3075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52" w:type="dxa"/>
          </w:tcPr>
          <w:p w:rsidR="007F2AAB" w:rsidRPr="00B30755" w:rsidRDefault="007F2AAB" w:rsidP="00B30755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B3075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52" w:type="dxa"/>
          </w:tcPr>
          <w:p w:rsidR="007F2AAB" w:rsidRPr="00B30755" w:rsidRDefault="007F2AAB" w:rsidP="00B30755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B3075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64" w:type="dxa"/>
          </w:tcPr>
          <w:p w:rsidR="007F2AAB" w:rsidRPr="00B30755" w:rsidRDefault="007F2AAB" w:rsidP="00B30755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B30755">
              <w:rPr>
                <w:rFonts w:ascii="Times New Roman" w:hAnsi="Times New Roman" w:cs="Times New Roman"/>
              </w:rPr>
              <w:t>10</w:t>
            </w:r>
          </w:p>
        </w:tc>
      </w:tr>
    </w:tbl>
    <w:p w:rsidR="007F2AAB" w:rsidRDefault="007F2AAB" w:rsidP="007818BA">
      <w:pPr>
        <w:pStyle w:val="NoSpacing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Diğer sorular 4’er puan değerinde olup toplam 100 puandır.</w:t>
      </w:r>
    </w:p>
    <w:p w:rsidR="007F2AAB" w:rsidRPr="00155E1D" w:rsidRDefault="007F2AAB" w:rsidP="007818BA">
      <w:pPr>
        <w:pStyle w:val="NoSpacing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SÜRE: 40 dakikadır.</w:t>
      </w:r>
    </w:p>
    <w:p w:rsidR="007F2AAB" w:rsidRDefault="007F2AAB" w:rsidP="00487D89">
      <w:pPr>
        <w:pStyle w:val="NoSpacing"/>
        <w:rPr>
          <w:rFonts w:cs="Times New Roman"/>
        </w:rPr>
      </w:pPr>
    </w:p>
    <w:p w:rsidR="007F2AAB" w:rsidRPr="00BE0194" w:rsidRDefault="007F2AAB" w:rsidP="007818BA">
      <w:pPr>
        <w:pStyle w:val="NoSpacing"/>
      </w:pPr>
      <w:r w:rsidRPr="00BE0194">
        <w:t xml:space="preserve">       İnsanların faydalısı insanlara faydalı olanıdır (Hadis)                                                                                </w:t>
      </w:r>
    </w:p>
    <w:p w:rsidR="007F2AAB" w:rsidRDefault="007F2AAB" w:rsidP="007818BA">
      <w:pPr>
        <w:pStyle w:val="NoSpacing"/>
        <w:rPr>
          <w:rFonts w:cs="Times New Roman"/>
        </w:rPr>
      </w:pPr>
      <w:r>
        <w:t xml:space="preserve">               </w:t>
      </w:r>
      <w:r w:rsidRPr="00BE0194">
        <w:t xml:space="preserve">   BAŞARILAR DİLERİM</w:t>
      </w:r>
    </w:p>
    <w:p w:rsidR="007F2AAB" w:rsidRDefault="007F2AAB" w:rsidP="007818BA">
      <w:pPr>
        <w:pStyle w:val="NoSpacing"/>
        <w:rPr>
          <w:rFonts w:cs="Times New Roman"/>
        </w:rPr>
      </w:pPr>
    </w:p>
    <w:p w:rsidR="007F2AAB" w:rsidRPr="00BE0194" w:rsidRDefault="007F2AAB" w:rsidP="007818BA">
      <w:pPr>
        <w:pStyle w:val="NoSpacing"/>
        <w:rPr>
          <w:rFonts w:cs="Times New Roman"/>
        </w:rPr>
      </w:pPr>
    </w:p>
    <w:p w:rsidR="007F2AAB" w:rsidRPr="00BE0194" w:rsidRDefault="007F2AAB" w:rsidP="007818BA">
      <w:pPr>
        <w:pStyle w:val="AralkYok1"/>
      </w:pPr>
      <w:r w:rsidRPr="00BE0194">
        <w:t xml:space="preserve">                        Eşref AKINCI</w:t>
      </w:r>
    </w:p>
    <w:p w:rsidR="007F2AAB" w:rsidRPr="00BE0194" w:rsidRDefault="007F2AAB" w:rsidP="007818BA">
      <w:pPr>
        <w:pStyle w:val="NoSpacing"/>
      </w:pPr>
      <w:r w:rsidRPr="00BE0194">
        <w:t xml:space="preserve">       İHL. Meslek Dersleri Öğretmeni</w:t>
      </w:r>
    </w:p>
    <w:p w:rsidR="007F2AAB" w:rsidRDefault="007F2AAB" w:rsidP="00487D89">
      <w:pPr>
        <w:pStyle w:val="NoSpacing"/>
        <w:rPr>
          <w:rFonts w:cs="Times New Roman"/>
        </w:rPr>
      </w:pPr>
    </w:p>
    <w:p w:rsidR="007F2AAB" w:rsidRDefault="007F2AAB" w:rsidP="00487D89">
      <w:pPr>
        <w:pStyle w:val="NoSpacing"/>
        <w:rPr>
          <w:rFonts w:cs="Times New Roman"/>
        </w:rPr>
      </w:pPr>
    </w:p>
    <w:p w:rsidR="007F2AAB" w:rsidRDefault="007F2AAB" w:rsidP="00487D89">
      <w:pPr>
        <w:pStyle w:val="NoSpacing"/>
        <w:rPr>
          <w:rFonts w:cs="Times New Roman"/>
        </w:rPr>
      </w:pPr>
    </w:p>
    <w:p w:rsidR="007F2AAB" w:rsidRDefault="007F2AAB" w:rsidP="00487D89">
      <w:pPr>
        <w:pStyle w:val="NoSpacing"/>
        <w:rPr>
          <w:rFonts w:cs="Times New Roman"/>
        </w:rPr>
      </w:pPr>
    </w:p>
    <w:p w:rsidR="007F2AAB" w:rsidRDefault="007F2AAB" w:rsidP="00487D89">
      <w:pPr>
        <w:pStyle w:val="NoSpacing"/>
        <w:rPr>
          <w:rFonts w:cs="Times New Roman"/>
        </w:rPr>
      </w:pPr>
    </w:p>
    <w:p w:rsidR="007F2AAB" w:rsidRDefault="007F2AAB" w:rsidP="00487D89">
      <w:pPr>
        <w:pStyle w:val="NoSpacing"/>
        <w:rPr>
          <w:rFonts w:cs="Times New Roman"/>
        </w:rPr>
      </w:pPr>
    </w:p>
    <w:p w:rsidR="007F2AAB" w:rsidRDefault="007F2AAB" w:rsidP="00487D89">
      <w:pPr>
        <w:pStyle w:val="NoSpacing"/>
        <w:rPr>
          <w:rFonts w:cs="Times New Roman"/>
        </w:rPr>
      </w:pPr>
    </w:p>
    <w:p w:rsidR="007F2AAB" w:rsidRDefault="007F2AAB" w:rsidP="00487D89">
      <w:pPr>
        <w:pStyle w:val="NoSpacing"/>
        <w:rPr>
          <w:rFonts w:cs="Times New Roman"/>
        </w:rPr>
      </w:pPr>
    </w:p>
    <w:p w:rsidR="007F2AAB" w:rsidRDefault="007F2AAB" w:rsidP="00487D89">
      <w:pPr>
        <w:pStyle w:val="NoSpacing"/>
        <w:rPr>
          <w:rFonts w:cs="Times New Roman"/>
        </w:rPr>
      </w:pPr>
    </w:p>
    <w:p w:rsidR="007F2AAB" w:rsidRDefault="007F2AAB" w:rsidP="00487D89">
      <w:pPr>
        <w:pStyle w:val="NoSpacing"/>
        <w:rPr>
          <w:rFonts w:cs="Times New Roman"/>
        </w:rPr>
      </w:pPr>
    </w:p>
    <w:p w:rsidR="007F2AAB" w:rsidRDefault="007F2AAB" w:rsidP="00487D89">
      <w:pPr>
        <w:pStyle w:val="NoSpacing"/>
        <w:rPr>
          <w:rFonts w:cs="Times New Roman"/>
        </w:rPr>
      </w:pPr>
    </w:p>
    <w:p w:rsidR="007F2AAB" w:rsidRDefault="007F2AAB" w:rsidP="00487D89">
      <w:pPr>
        <w:pStyle w:val="NoSpacing"/>
        <w:rPr>
          <w:rFonts w:cs="Times New Roman"/>
        </w:rPr>
      </w:pPr>
    </w:p>
    <w:p w:rsidR="007F2AAB" w:rsidRDefault="007F2AAB" w:rsidP="00487D89">
      <w:pPr>
        <w:pStyle w:val="NoSpacing"/>
        <w:rPr>
          <w:rFonts w:cs="Times New Roman"/>
        </w:rPr>
      </w:pPr>
    </w:p>
    <w:p w:rsidR="007F2AAB" w:rsidRDefault="007F2AAB" w:rsidP="00487D89">
      <w:pPr>
        <w:pStyle w:val="NoSpacing"/>
        <w:rPr>
          <w:rFonts w:cs="Times New Roman"/>
        </w:rPr>
      </w:pPr>
    </w:p>
    <w:p w:rsidR="007F2AAB" w:rsidRDefault="007F2AAB" w:rsidP="00487D89">
      <w:pPr>
        <w:pStyle w:val="NoSpacing"/>
        <w:rPr>
          <w:rFonts w:cs="Times New Roman"/>
        </w:rPr>
        <w:sectPr w:rsidR="007F2AAB" w:rsidSect="00822F36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7F2AAB" w:rsidRDefault="007F2AAB" w:rsidP="00487D89">
      <w:pPr>
        <w:pStyle w:val="NoSpacing"/>
        <w:rPr>
          <w:rFonts w:cs="Times New Roman"/>
        </w:rPr>
      </w:pPr>
    </w:p>
    <w:p w:rsidR="007F2AAB" w:rsidRDefault="007F2AAB" w:rsidP="00487D89">
      <w:pPr>
        <w:jc w:val="center"/>
        <w:rPr>
          <w:rFonts w:cs="Times New Roman"/>
        </w:rPr>
      </w:pPr>
      <w:r>
        <w:t>2012-2013 EĞİTİM-</w:t>
      </w:r>
      <w:r w:rsidRPr="003424A9">
        <w:t xml:space="preserve">ÖĞRETİM YILI PAZARCIK İMAM-HATİP LİSESİ </w:t>
      </w:r>
      <w:r w:rsidRPr="00487D89">
        <w:rPr>
          <w:b/>
          <w:bCs/>
        </w:rPr>
        <w:t>HİTABET VE MESLEKİ UYGULAMA DERSİ</w:t>
      </w:r>
      <w:r>
        <w:t xml:space="preserve"> 2. DÖNEM 2. YAZILI SINAVI </w:t>
      </w:r>
      <w:r>
        <w:rPr>
          <w:b/>
          <w:bCs/>
        </w:rPr>
        <w:t>CEVAP</w:t>
      </w:r>
      <w:r w:rsidRPr="002708C6">
        <w:rPr>
          <w:b/>
          <w:bCs/>
        </w:rPr>
        <w:t xml:space="preserve"> ANAHTARI</w:t>
      </w:r>
    </w:p>
    <w:p w:rsidR="007F2AAB" w:rsidRDefault="007F2AAB">
      <w:pPr>
        <w:rPr>
          <w:rFonts w:cs="Times New Roman"/>
        </w:rPr>
        <w:sectPr w:rsidR="007F2AAB" w:rsidSect="00822F36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7F2AAB" w:rsidRDefault="007F2AAB" w:rsidP="00F43245">
      <w:pPr>
        <w:pStyle w:val="NoSpacing"/>
      </w:pPr>
      <w:r>
        <w:t>1-Aşağıdaki bilgilere göre resmi nikâhı yaptıran bir çiftin dini nikâhı nasıl kıyılır? Kısaca açıklayınız. (15 puan)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1"/>
        <w:gridCol w:w="1371"/>
        <w:gridCol w:w="693"/>
        <w:gridCol w:w="1373"/>
      </w:tblGrid>
      <w:tr w:rsidR="007F2AAB" w:rsidRPr="00B30755">
        <w:tc>
          <w:tcPr>
            <w:tcW w:w="2332" w:type="dxa"/>
            <w:gridSpan w:val="2"/>
          </w:tcPr>
          <w:p w:rsidR="007F2AAB" w:rsidRPr="00B30755" w:rsidRDefault="007F2AAB" w:rsidP="00B30755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B30755">
              <w:rPr>
                <w:rFonts w:cs="Times New Roman"/>
                <w:sz w:val="18"/>
                <w:szCs w:val="18"/>
              </w:rPr>
              <w:t>GELİN</w:t>
            </w:r>
          </w:p>
        </w:tc>
        <w:tc>
          <w:tcPr>
            <w:tcW w:w="2066" w:type="dxa"/>
            <w:gridSpan w:val="2"/>
          </w:tcPr>
          <w:p w:rsidR="007F2AAB" w:rsidRPr="00B30755" w:rsidRDefault="007F2AAB" w:rsidP="00B30755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B30755">
              <w:rPr>
                <w:rFonts w:cs="Times New Roman"/>
                <w:sz w:val="18"/>
                <w:szCs w:val="18"/>
              </w:rPr>
              <w:t>DAMAT</w:t>
            </w:r>
          </w:p>
        </w:tc>
      </w:tr>
      <w:tr w:rsidR="007F2AAB" w:rsidRPr="00B30755">
        <w:tc>
          <w:tcPr>
            <w:tcW w:w="961" w:type="dxa"/>
          </w:tcPr>
          <w:p w:rsidR="007F2AAB" w:rsidRPr="00B30755" w:rsidRDefault="007F2AAB" w:rsidP="00B30755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B30755">
              <w:rPr>
                <w:rFonts w:cs="Times New Roman"/>
                <w:sz w:val="18"/>
                <w:szCs w:val="18"/>
              </w:rPr>
              <w:t>Adı</w:t>
            </w:r>
          </w:p>
        </w:tc>
        <w:tc>
          <w:tcPr>
            <w:tcW w:w="1371" w:type="dxa"/>
          </w:tcPr>
          <w:p w:rsidR="007F2AAB" w:rsidRPr="00B30755" w:rsidRDefault="007F2AAB" w:rsidP="00B30755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B30755">
              <w:rPr>
                <w:rFonts w:cs="Times New Roman"/>
                <w:sz w:val="18"/>
                <w:szCs w:val="18"/>
              </w:rPr>
              <w:t>Gülnaz</w:t>
            </w:r>
          </w:p>
        </w:tc>
        <w:tc>
          <w:tcPr>
            <w:tcW w:w="693" w:type="dxa"/>
          </w:tcPr>
          <w:p w:rsidR="007F2AAB" w:rsidRPr="00B30755" w:rsidRDefault="007F2AAB" w:rsidP="00B30755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B30755">
              <w:rPr>
                <w:rFonts w:cs="Times New Roman"/>
                <w:sz w:val="18"/>
                <w:szCs w:val="18"/>
              </w:rPr>
              <w:t>Adı</w:t>
            </w:r>
          </w:p>
        </w:tc>
        <w:tc>
          <w:tcPr>
            <w:tcW w:w="1373" w:type="dxa"/>
          </w:tcPr>
          <w:p w:rsidR="007F2AAB" w:rsidRPr="00B30755" w:rsidRDefault="007F2AAB" w:rsidP="00B30755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B30755">
              <w:rPr>
                <w:rFonts w:cs="Times New Roman"/>
                <w:sz w:val="18"/>
                <w:szCs w:val="18"/>
              </w:rPr>
              <w:t>Ali</w:t>
            </w:r>
          </w:p>
        </w:tc>
      </w:tr>
      <w:tr w:rsidR="007F2AAB" w:rsidRPr="00B30755">
        <w:tc>
          <w:tcPr>
            <w:tcW w:w="961" w:type="dxa"/>
          </w:tcPr>
          <w:p w:rsidR="007F2AAB" w:rsidRPr="00B30755" w:rsidRDefault="007F2AAB" w:rsidP="00B30755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B30755">
              <w:rPr>
                <w:rFonts w:cs="Times New Roman"/>
                <w:sz w:val="18"/>
                <w:szCs w:val="18"/>
              </w:rPr>
              <w:t>Babası</w:t>
            </w:r>
          </w:p>
        </w:tc>
        <w:tc>
          <w:tcPr>
            <w:tcW w:w="1371" w:type="dxa"/>
          </w:tcPr>
          <w:p w:rsidR="007F2AAB" w:rsidRPr="00B30755" w:rsidRDefault="007F2AAB" w:rsidP="00B30755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B30755">
              <w:rPr>
                <w:rFonts w:cs="Times New Roman"/>
                <w:sz w:val="18"/>
                <w:szCs w:val="18"/>
              </w:rPr>
              <w:t>Halil</w:t>
            </w:r>
          </w:p>
        </w:tc>
        <w:tc>
          <w:tcPr>
            <w:tcW w:w="693" w:type="dxa"/>
          </w:tcPr>
          <w:p w:rsidR="007F2AAB" w:rsidRPr="00B30755" w:rsidRDefault="007F2AAB" w:rsidP="00B30755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B30755">
              <w:rPr>
                <w:rFonts w:cs="Times New Roman"/>
                <w:sz w:val="18"/>
                <w:szCs w:val="18"/>
              </w:rPr>
              <w:t>Babası</w:t>
            </w:r>
          </w:p>
        </w:tc>
        <w:tc>
          <w:tcPr>
            <w:tcW w:w="1373" w:type="dxa"/>
          </w:tcPr>
          <w:p w:rsidR="007F2AAB" w:rsidRPr="00B30755" w:rsidRDefault="007F2AAB" w:rsidP="00B30755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B30755">
              <w:rPr>
                <w:rFonts w:cs="Times New Roman"/>
                <w:sz w:val="18"/>
                <w:szCs w:val="18"/>
              </w:rPr>
              <w:t>Mehmet</w:t>
            </w:r>
          </w:p>
        </w:tc>
      </w:tr>
      <w:tr w:rsidR="007F2AAB" w:rsidRPr="00B30755">
        <w:tc>
          <w:tcPr>
            <w:tcW w:w="961" w:type="dxa"/>
          </w:tcPr>
          <w:p w:rsidR="007F2AAB" w:rsidRPr="00B30755" w:rsidRDefault="007F2AAB" w:rsidP="00B30755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B30755">
              <w:rPr>
                <w:rFonts w:cs="Times New Roman"/>
                <w:sz w:val="16"/>
                <w:szCs w:val="16"/>
              </w:rPr>
              <w:t>Mehr-i Muaccel</w:t>
            </w:r>
          </w:p>
        </w:tc>
        <w:tc>
          <w:tcPr>
            <w:tcW w:w="3437" w:type="dxa"/>
            <w:gridSpan w:val="3"/>
          </w:tcPr>
          <w:p w:rsidR="007F2AAB" w:rsidRPr="00B30755" w:rsidRDefault="007F2AAB" w:rsidP="00B30755">
            <w:pPr>
              <w:pStyle w:val="NoSpacing"/>
              <w:jc w:val="center"/>
              <w:rPr>
                <w:rFonts w:cs="Times New Roman"/>
              </w:rPr>
            </w:pPr>
            <w:r w:rsidRPr="00B30755">
              <w:rPr>
                <w:rFonts w:cs="Times New Roman"/>
              </w:rPr>
              <w:t>100 gr. altın</w:t>
            </w:r>
          </w:p>
        </w:tc>
      </w:tr>
    </w:tbl>
    <w:p w:rsidR="007F2AAB" w:rsidRPr="0088182E" w:rsidRDefault="007F2AAB" w:rsidP="008818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en-US"/>
        </w:rPr>
      </w:pPr>
      <w:r>
        <w:rPr>
          <w:rFonts w:ascii="Times New Roman" w:hAnsi="Times New Roman" w:cs="Times New Roman"/>
          <w:sz w:val="18"/>
          <w:szCs w:val="18"/>
          <w:lang w:eastAsia="en-US"/>
        </w:rPr>
        <w:t xml:space="preserve">İmam; siz Halil kızı Gülnaz hanım; </w:t>
      </w:r>
      <w:r w:rsidRPr="0088182E">
        <w:rPr>
          <w:rFonts w:ascii="Times New Roman" w:hAnsi="Times New Roman" w:cs="Times New Roman"/>
          <w:sz w:val="18"/>
          <w:szCs w:val="18"/>
          <w:lang w:eastAsia="en-US"/>
        </w:rPr>
        <w:t xml:space="preserve"> “Allah’ın emri, Peygamber Efendimizin sünneti ü</w:t>
      </w:r>
      <w:r>
        <w:rPr>
          <w:rFonts w:ascii="Times New Roman" w:hAnsi="Times New Roman" w:cs="Times New Roman"/>
          <w:sz w:val="18"/>
          <w:szCs w:val="18"/>
          <w:lang w:eastAsia="en-US"/>
        </w:rPr>
        <w:t xml:space="preserve">zere Mehmet </w:t>
      </w:r>
      <w:r w:rsidRPr="0088182E">
        <w:rPr>
          <w:rFonts w:ascii="Times New Roman" w:hAnsi="Times New Roman" w:cs="Times New Roman"/>
          <w:sz w:val="18"/>
          <w:szCs w:val="18"/>
          <w:lang w:eastAsia="en-US"/>
        </w:rPr>
        <w:t>oğlu</w:t>
      </w:r>
      <w:r>
        <w:rPr>
          <w:rFonts w:ascii="Times New Roman" w:hAnsi="Times New Roman" w:cs="Times New Roman"/>
          <w:sz w:val="18"/>
          <w:szCs w:val="18"/>
          <w:lang w:eastAsia="en-US"/>
        </w:rPr>
        <w:t xml:space="preserve"> Ali beyi </w:t>
      </w:r>
      <w:r w:rsidRPr="0088182E">
        <w:rPr>
          <w:rFonts w:ascii="Times New Roman" w:hAnsi="Times New Roman" w:cs="Times New Roman"/>
          <w:sz w:val="18"/>
          <w:szCs w:val="18"/>
          <w:lang w:eastAsia="en-US"/>
        </w:rPr>
        <w:t>anlaştığını</w:t>
      </w:r>
      <w:r>
        <w:rPr>
          <w:rFonts w:ascii="Times New Roman" w:hAnsi="Times New Roman" w:cs="Times New Roman"/>
          <w:sz w:val="18"/>
          <w:szCs w:val="18"/>
          <w:lang w:eastAsia="en-US"/>
        </w:rPr>
        <w:t xml:space="preserve">z 100 gr. Altın </w:t>
      </w:r>
      <w:r w:rsidRPr="0088182E">
        <w:rPr>
          <w:rFonts w:ascii="Times New Roman" w:hAnsi="Times New Roman" w:cs="Times New Roman"/>
          <w:sz w:val="18"/>
          <w:szCs w:val="18"/>
          <w:lang w:eastAsia="en-US"/>
        </w:rPr>
        <w:t>mihr-i mü</w:t>
      </w:r>
      <w:r>
        <w:rPr>
          <w:rFonts w:ascii="Times New Roman" w:hAnsi="Times New Roman" w:cs="Times New Roman"/>
          <w:sz w:val="18"/>
          <w:szCs w:val="18"/>
          <w:lang w:eastAsia="en-US"/>
        </w:rPr>
        <w:t>accel</w:t>
      </w:r>
      <w:r w:rsidRPr="0088182E">
        <w:rPr>
          <w:rFonts w:ascii="Times New Roman" w:hAnsi="Times New Roman" w:cs="Times New Roman"/>
          <w:sz w:val="18"/>
          <w:szCs w:val="18"/>
          <w:lang w:eastAsia="en-US"/>
        </w:rPr>
        <w:t xml:space="preserve"> ile kocalığa kabul ettiniz mi?” diye</w:t>
      </w:r>
      <w:r>
        <w:rPr>
          <w:rFonts w:ascii="Times New Roman" w:hAnsi="Times New Roman" w:cs="Times New Roman"/>
          <w:sz w:val="18"/>
          <w:szCs w:val="18"/>
          <w:lang w:eastAsia="en-US"/>
        </w:rPr>
        <w:t xml:space="preserve"> 3 defa</w:t>
      </w:r>
    </w:p>
    <w:p w:rsidR="007F2AAB" w:rsidRPr="0088182E" w:rsidRDefault="007F2AAB" w:rsidP="008818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en-US"/>
        </w:rPr>
      </w:pPr>
      <w:r w:rsidRPr="0088182E">
        <w:rPr>
          <w:rFonts w:ascii="Times New Roman" w:hAnsi="Times New Roman" w:cs="Times New Roman"/>
          <w:sz w:val="18"/>
          <w:szCs w:val="18"/>
          <w:lang w:eastAsia="en-US"/>
        </w:rPr>
        <w:t>sorar. Gelinin olumlu cevabını aldıktan sonra erkeğe de, “Allah’ın emri, Peygamber Efendimizin</w:t>
      </w:r>
      <w:r>
        <w:rPr>
          <w:rFonts w:ascii="Times New Roman" w:hAnsi="Times New Roman" w:cs="Times New Roman"/>
          <w:sz w:val="18"/>
          <w:szCs w:val="18"/>
          <w:lang w:eastAsia="en-US"/>
        </w:rPr>
        <w:t xml:space="preserve"> </w:t>
      </w:r>
      <w:r w:rsidRPr="0088182E">
        <w:rPr>
          <w:rFonts w:ascii="Times New Roman" w:hAnsi="Times New Roman" w:cs="Times New Roman"/>
          <w:sz w:val="18"/>
          <w:szCs w:val="18"/>
          <w:lang w:eastAsia="en-US"/>
        </w:rPr>
        <w:t>sünneti ü</w:t>
      </w:r>
      <w:r>
        <w:rPr>
          <w:rFonts w:ascii="Times New Roman" w:hAnsi="Times New Roman" w:cs="Times New Roman"/>
          <w:sz w:val="18"/>
          <w:szCs w:val="18"/>
          <w:lang w:eastAsia="en-US"/>
        </w:rPr>
        <w:t xml:space="preserve">zere Mehmet oğlu Ali Bey, siz Halil </w:t>
      </w:r>
      <w:r w:rsidRPr="0088182E">
        <w:rPr>
          <w:rFonts w:ascii="Times New Roman" w:hAnsi="Times New Roman" w:cs="Times New Roman"/>
          <w:sz w:val="18"/>
          <w:szCs w:val="18"/>
          <w:lang w:eastAsia="en-US"/>
        </w:rPr>
        <w:t>kızı</w:t>
      </w:r>
      <w:r>
        <w:rPr>
          <w:rFonts w:ascii="Times New Roman" w:hAnsi="Times New Roman" w:cs="Times New Roman"/>
          <w:sz w:val="18"/>
          <w:szCs w:val="18"/>
          <w:lang w:eastAsia="en-US"/>
        </w:rPr>
        <w:t xml:space="preserve"> Gülnaz hanımı</w:t>
      </w:r>
      <w:r w:rsidRPr="0088182E">
        <w:rPr>
          <w:rFonts w:ascii="Times New Roman" w:hAnsi="Times New Roman" w:cs="Times New Roman"/>
          <w:sz w:val="18"/>
          <w:szCs w:val="18"/>
          <w:lang w:eastAsia="en-US"/>
        </w:rPr>
        <w:t xml:space="preserve"> anlaştığını</w:t>
      </w:r>
      <w:r>
        <w:rPr>
          <w:rFonts w:ascii="Times New Roman" w:hAnsi="Times New Roman" w:cs="Times New Roman"/>
          <w:sz w:val="18"/>
          <w:szCs w:val="18"/>
          <w:lang w:eastAsia="en-US"/>
        </w:rPr>
        <w:t xml:space="preserve">z 100 gr. </w:t>
      </w:r>
      <w:r w:rsidRPr="0088182E">
        <w:rPr>
          <w:rFonts w:ascii="Times New Roman" w:hAnsi="Times New Roman" w:cs="Times New Roman"/>
          <w:sz w:val="18"/>
          <w:szCs w:val="18"/>
          <w:lang w:eastAsia="en-US"/>
        </w:rPr>
        <w:t>mihr-i müaccel</w:t>
      </w:r>
    </w:p>
    <w:p w:rsidR="007F2AAB" w:rsidRPr="0088182E" w:rsidRDefault="007F2AAB" w:rsidP="008818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en-US"/>
        </w:rPr>
      </w:pPr>
      <w:r w:rsidRPr="0088182E">
        <w:rPr>
          <w:rFonts w:ascii="Times New Roman" w:hAnsi="Times New Roman" w:cs="Times New Roman"/>
          <w:sz w:val="18"/>
          <w:szCs w:val="18"/>
          <w:lang w:eastAsia="en-US"/>
        </w:rPr>
        <w:t>ile hanımlığa kabul ettiniz mi?” diye</w:t>
      </w:r>
      <w:r>
        <w:rPr>
          <w:rFonts w:ascii="Times New Roman" w:hAnsi="Times New Roman" w:cs="Times New Roman"/>
          <w:sz w:val="18"/>
          <w:szCs w:val="18"/>
          <w:lang w:eastAsia="en-US"/>
        </w:rPr>
        <w:t xml:space="preserve"> 3 defa</w:t>
      </w:r>
      <w:r w:rsidRPr="0088182E">
        <w:rPr>
          <w:rFonts w:ascii="Times New Roman" w:hAnsi="Times New Roman" w:cs="Times New Roman"/>
          <w:sz w:val="18"/>
          <w:szCs w:val="18"/>
          <w:lang w:eastAsia="en-US"/>
        </w:rPr>
        <w:t xml:space="preserve"> sorar. Evet, cevabını aldıktan sonra şahitlere döner ve “Siz de bu</w:t>
      </w:r>
    </w:p>
    <w:p w:rsidR="007F2AAB" w:rsidRPr="0088182E" w:rsidRDefault="007F2AAB" w:rsidP="0088182E">
      <w:pPr>
        <w:pStyle w:val="NoSpacing"/>
        <w:rPr>
          <w:rFonts w:ascii="Times New Roman" w:hAnsi="Times New Roman" w:cs="Times New Roman"/>
          <w:sz w:val="18"/>
          <w:szCs w:val="18"/>
          <w:lang w:eastAsia="en-US"/>
        </w:rPr>
      </w:pPr>
      <w:r w:rsidRPr="0088182E">
        <w:rPr>
          <w:rFonts w:ascii="Times New Roman" w:hAnsi="Times New Roman" w:cs="Times New Roman"/>
          <w:sz w:val="18"/>
          <w:szCs w:val="18"/>
          <w:lang w:eastAsia="en-US"/>
        </w:rPr>
        <w:t xml:space="preserve">icap ve kabule şahit misiniz?” diye </w:t>
      </w:r>
      <w:r>
        <w:rPr>
          <w:rFonts w:ascii="Times New Roman" w:hAnsi="Times New Roman" w:cs="Times New Roman"/>
          <w:sz w:val="18"/>
          <w:szCs w:val="18"/>
          <w:lang w:eastAsia="en-US"/>
        </w:rPr>
        <w:t xml:space="preserve">3 defa </w:t>
      </w:r>
      <w:r w:rsidRPr="0088182E">
        <w:rPr>
          <w:rFonts w:ascii="Times New Roman" w:hAnsi="Times New Roman" w:cs="Times New Roman"/>
          <w:sz w:val="18"/>
          <w:szCs w:val="18"/>
          <w:lang w:eastAsia="en-US"/>
        </w:rPr>
        <w:t>sorar.</w:t>
      </w:r>
      <w:r>
        <w:rPr>
          <w:rFonts w:ascii="Times New Roman" w:hAnsi="Times New Roman" w:cs="Times New Roman"/>
          <w:sz w:val="18"/>
          <w:szCs w:val="18"/>
          <w:lang w:eastAsia="en-US"/>
        </w:rPr>
        <w:t xml:space="preserve"> Ben de bu Nikâhı kıydım der ve dua okur.</w:t>
      </w:r>
    </w:p>
    <w:p w:rsidR="007F2AAB" w:rsidRPr="0088182E" w:rsidRDefault="007F2AAB" w:rsidP="00F43245">
      <w:pPr>
        <w:pStyle w:val="NoSpacing"/>
        <w:rPr>
          <w:rFonts w:ascii="Times New Roman" w:hAnsi="Times New Roman" w:cs="Times New Roman"/>
          <w:sz w:val="18"/>
          <w:szCs w:val="18"/>
        </w:rPr>
      </w:pPr>
    </w:p>
    <w:p w:rsidR="007F2AAB" w:rsidRDefault="007F2AAB" w:rsidP="00F43245">
      <w:pPr>
        <w:pStyle w:val="NoSpacing"/>
      </w:pPr>
      <w:r>
        <w:t>2-Aşağıdaki kavramları açıklayınız. (5x2= 10 puan)</w:t>
      </w:r>
    </w:p>
    <w:p w:rsidR="007F2AAB" w:rsidRDefault="007F2AAB" w:rsidP="00F43245">
      <w:pPr>
        <w:pStyle w:val="NoSpacing"/>
      </w:pPr>
      <w:r>
        <w:t>a-Gasil: Cenazenin yıkanması demektir.</w:t>
      </w:r>
    </w:p>
    <w:p w:rsidR="007F2AAB" w:rsidRDefault="007F2AAB" w:rsidP="00F43245">
      <w:pPr>
        <w:pStyle w:val="NoSpacing"/>
      </w:pPr>
    </w:p>
    <w:p w:rsidR="007F2AAB" w:rsidRDefault="007F2AAB" w:rsidP="005253AA">
      <w:pPr>
        <w:pStyle w:val="NoSpacing"/>
      </w:pPr>
      <w:r>
        <w:t>b-Teşyi’: Mezarlığı kadar cenazenin peşinden gitmek demektir.</w:t>
      </w:r>
    </w:p>
    <w:p w:rsidR="007F2AAB" w:rsidRDefault="007F2AAB" w:rsidP="005253AA">
      <w:pPr>
        <w:pStyle w:val="NoSpacing"/>
      </w:pPr>
    </w:p>
    <w:p w:rsidR="007F2AAB" w:rsidRDefault="007F2AAB" w:rsidP="00F43245">
      <w:pPr>
        <w:pStyle w:val="NoSpacing"/>
      </w:pPr>
      <w:r>
        <w:t>c-Lifafe: Cenazeye en dıştan sarılan ve iki ucu bağlanan kefen parçasıdır.</w:t>
      </w:r>
    </w:p>
    <w:p w:rsidR="007F2AAB" w:rsidRDefault="007F2AAB" w:rsidP="00F43245">
      <w:pPr>
        <w:pStyle w:val="NoSpacing"/>
      </w:pPr>
    </w:p>
    <w:p w:rsidR="007F2AAB" w:rsidRDefault="007F2AAB" w:rsidP="005253AA">
      <w:pPr>
        <w:pStyle w:val="NoSpacing"/>
      </w:pPr>
      <w:r>
        <w:t>d-Tevşih ilahileri: Mevlid bahirleri arasında okunan ilahilere denir.</w:t>
      </w:r>
    </w:p>
    <w:p w:rsidR="007F2AAB" w:rsidRDefault="007F2AAB" w:rsidP="005253AA">
      <w:pPr>
        <w:pStyle w:val="NoSpacing"/>
      </w:pPr>
    </w:p>
    <w:p w:rsidR="007F2AAB" w:rsidRDefault="007F2AAB" w:rsidP="00F43245">
      <w:pPr>
        <w:pStyle w:val="NoSpacing"/>
      </w:pPr>
      <w:r>
        <w:t>e-Mehr-i müeccel: Nihâh esnasında verilmeyip daha sonra verilen mehire denir.</w:t>
      </w:r>
    </w:p>
    <w:p w:rsidR="007F2AAB" w:rsidRDefault="007F2AAB" w:rsidP="00F43245">
      <w:pPr>
        <w:pStyle w:val="NoSpacing"/>
      </w:pPr>
    </w:p>
    <w:p w:rsidR="007F2AAB" w:rsidRDefault="007F2AAB" w:rsidP="00162D9A">
      <w:pPr>
        <w:pStyle w:val="NoSpacing"/>
      </w:pPr>
      <w:r>
        <w:t>3-İftar duası arapça ve anlamını yazınız. (5+5=10 puan)</w:t>
      </w:r>
    </w:p>
    <w:p w:rsidR="007F2AAB" w:rsidRDefault="007F2AAB" w:rsidP="00F43245">
      <w:pPr>
        <w:pStyle w:val="NoSpacing"/>
        <w:rPr>
          <w:rFonts w:cs="Times New Roman"/>
        </w:rPr>
      </w:pPr>
      <w:r w:rsidRPr="00B64CD4">
        <w:rPr>
          <w:rFonts w:cs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209.25pt;height:23.25pt;visibility:visible">
            <v:imagedata r:id="rId5" o:title=""/>
          </v:shape>
        </w:pict>
      </w:r>
    </w:p>
    <w:p w:rsidR="007F2AAB" w:rsidRDefault="007F2AAB" w:rsidP="00162D9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  <w:lang w:eastAsia="en-US"/>
        </w:rPr>
      </w:pPr>
    </w:p>
    <w:p w:rsidR="007F2AAB" w:rsidRPr="00162D9A" w:rsidRDefault="007F2AAB" w:rsidP="00162D9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  <w:lang w:eastAsia="en-US"/>
        </w:rPr>
      </w:pPr>
      <w:r w:rsidRPr="00162D9A">
        <w:rPr>
          <w:rFonts w:ascii="TimesNewRomanPSMT" w:hAnsi="TimesNewRomanPSMT" w:cs="TimesNewRomanPSMT"/>
          <w:sz w:val="20"/>
          <w:szCs w:val="20"/>
          <w:lang w:eastAsia="en-US"/>
        </w:rPr>
        <w:t>“Allah’ım! Senin rızan için oruç tuttum, sana inandım, sana güvendim, senin verdiğin rızıkla</w:t>
      </w:r>
    </w:p>
    <w:p w:rsidR="007F2AAB" w:rsidRPr="00162D9A" w:rsidRDefault="007F2AAB" w:rsidP="00162D9A">
      <w:pPr>
        <w:pStyle w:val="NoSpacing"/>
        <w:jc w:val="both"/>
        <w:rPr>
          <w:rFonts w:cs="Times New Roman"/>
          <w:sz w:val="20"/>
          <w:szCs w:val="20"/>
        </w:rPr>
      </w:pPr>
      <w:r w:rsidRPr="00162D9A">
        <w:rPr>
          <w:rFonts w:ascii="TimesNewRomanPSMT" w:hAnsi="TimesNewRomanPSMT" w:cs="TimesNewRomanPSMT"/>
          <w:sz w:val="20"/>
          <w:szCs w:val="20"/>
          <w:lang w:eastAsia="en-US"/>
        </w:rPr>
        <w:t>iftar ettim!” Âmin.</w:t>
      </w:r>
    </w:p>
    <w:p w:rsidR="007F2AAB" w:rsidRDefault="007F2AAB" w:rsidP="00F43245">
      <w:pPr>
        <w:pStyle w:val="NoSpacing"/>
        <w:rPr>
          <w:rFonts w:cs="Times New Roman"/>
        </w:rPr>
      </w:pPr>
    </w:p>
    <w:p w:rsidR="007F2AAB" w:rsidRDefault="007F2AAB" w:rsidP="00F43245">
      <w:pPr>
        <w:pStyle w:val="NoSpacing"/>
      </w:pPr>
      <w:r>
        <w:t>4-Telkin duasının Arapçasını yazınız. (15 puan)</w:t>
      </w:r>
    </w:p>
    <w:p w:rsidR="007F2AAB" w:rsidRDefault="007F2AAB" w:rsidP="00F43245">
      <w:pPr>
        <w:pStyle w:val="NoSpacing"/>
      </w:pPr>
    </w:p>
    <w:p w:rsidR="007F2AAB" w:rsidRPr="005253AA" w:rsidRDefault="007F2AAB" w:rsidP="005253AA">
      <w:pPr>
        <w:pStyle w:val="NoSpacing"/>
        <w:jc w:val="right"/>
        <w:rPr>
          <w:rFonts w:cs="Times New Roman"/>
          <w:sz w:val="24"/>
          <w:szCs w:val="24"/>
        </w:rPr>
      </w:pPr>
      <w:r w:rsidRPr="005253AA">
        <w:rPr>
          <w:rFonts w:ascii="Arial" w:hAnsi="Arial" w:cs="Arial"/>
          <w:sz w:val="24"/>
          <w:szCs w:val="24"/>
        </w:rPr>
        <w:t xml:space="preserve">اُذْكُرْ ماَ كُنْتَ عَلَيْهِ مِنْ شَهاَدَةِ اَنْ لاَاِلَهَ اِلاّ اللهُ وَ اَنّْ مُحَمَّداًرَسوُلُ للهِ </w:t>
      </w:r>
      <w:r w:rsidRPr="005253AA">
        <w:rPr>
          <w:rFonts w:ascii="Arial" w:hAnsi="Arial" w:cs="Arial"/>
          <w:sz w:val="24"/>
          <w:szCs w:val="24"/>
        </w:rPr>
        <w:br/>
        <w:t xml:space="preserve">وَ اَنَّ الْجَنَّةَ حَقٌّ وَ النّاَرَحَقٌّ وَ اَنَّ الْبَعْثَ حَقٌّ وَ اَنَّ السَّاعَةَ أَتِيَةٌ لاَرَيْبَ فِيهاَوَ اَنَّ اللهَ يَبْعَثُ مَنْ فِي لْقُبوُرِ </w:t>
      </w:r>
      <w:r w:rsidRPr="005253AA">
        <w:rPr>
          <w:rFonts w:ascii="Arial" w:hAnsi="Arial" w:cs="Arial"/>
          <w:sz w:val="24"/>
          <w:szCs w:val="24"/>
        </w:rPr>
        <w:br/>
        <w:t xml:space="preserve">وَ اَنَّكَ رَضيِتَ بِا للهِ رَبّاً وَ بِا لاِسْلاَمِ دِيناً وَ بِمُحَمَّدٍ نَبِيّاً و بِلْقُرْآنِ اِماَماً وَ بِلْكَعْبَةِ قِبْلَةً وَ بِلمُؤْمِنِينَ اِحْواَناَ </w:t>
      </w:r>
      <w:r w:rsidRPr="005253AA">
        <w:rPr>
          <w:rFonts w:ascii="Arial" w:hAnsi="Arial" w:cs="Arial"/>
          <w:sz w:val="24"/>
          <w:szCs w:val="24"/>
        </w:rPr>
        <w:br/>
        <w:t xml:space="preserve">رَبِّيَ اللهُ لآاِلَهَ اِلاَّ هُوَ عَلَيْهِ تَوَكّلْتُ وَهُوَرَبُّ الْعَرْشِ الْعَظيِمِ </w:t>
      </w:r>
      <w:r w:rsidRPr="005253AA">
        <w:rPr>
          <w:rFonts w:ascii="Arial" w:hAnsi="Arial" w:cs="Arial"/>
          <w:sz w:val="24"/>
          <w:szCs w:val="24"/>
        </w:rPr>
        <w:br/>
        <w:t xml:space="preserve"> Üç kere; ياَ عَبْدَ اللهِ قلْ لآاِلَهَ اِلاَّ الله </w:t>
      </w:r>
      <w:r w:rsidRPr="005253AA">
        <w:rPr>
          <w:rFonts w:ascii="Arial" w:hAnsi="Arial" w:cs="Arial"/>
          <w:sz w:val="24"/>
          <w:szCs w:val="24"/>
        </w:rPr>
        <w:br/>
      </w:r>
      <w:r w:rsidRPr="005253AA">
        <w:rPr>
          <w:rFonts w:ascii="Arial" w:hAnsi="Arial" w:cs="Arial"/>
          <w:sz w:val="24"/>
          <w:szCs w:val="24"/>
        </w:rPr>
        <w:br/>
        <w:t xml:space="preserve"> Üç kere; قُلْ رَبِّيَ اللهُ وَ دِينيِ الاِسْلاَمُ وَ نَبِيِّ مُحَمَّدٌ </w:t>
      </w:r>
      <w:r w:rsidRPr="005253AA">
        <w:rPr>
          <w:rFonts w:ascii="Arial" w:hAnsi="Arial" w:cs="Arial"/>
          <w:sz w:val="24"/>
          <w:szCs w:val="24"/>
        </w:rPr>
        <w:br/>
        <w:t>رَبِّ لاَ تَذَرْهُ فَرْداًوَ اَنْتَ خَيْرُلْواَرِثِينَ</w:t>
      </w:r>
    </w:p>
    <w:p w:rsidR="007F2AAB" w:rsidRDefault="007F2AAB" w:rsidP="00F43245">
      <w:pPr>
        <w:pStyle w:val="NoSpacing"/>
        <w:rPr>
          <w:rFonts w:cs="Times New Roman"/>
        </w:rPr>
      </w:pPr>
    </w:p>
    <w:p w:rsidR="007F2AAB" w:rsidRDefault="007F2AAB" w:rsidP="00F43245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</w:rPr>
      </w:pPr>
    </w:p>
    <w:p w:rsidR="007F2AAB" w:rsidRPr="005F22E8" w:rsidRDefault="007F2AAB" w:rsidP="00F43245">
      <w:pPr>
        <w:autoSpaceDE w:val="0"/>
        <w:autoSpaceDN w:val="0"/>
        <w:adjustRightInd w:val="0"/>
        <w:spacing w:after="0" w:line="240" w:lineRule="auto"/>
        <w:jc w:val="both"/>
      </w:pPr>
      <w:r w:rsidRPr="005F22E8">
        <w:t>5-Aşağıdaki ezan ve makamları eşleştiriniz. (5x2= 10 puan)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2654"/>
      </w:tblGrid>
      <w:tr w:rsidR="007F2AAB" w:rsidRPr="00B30755">
        <w:tc>
          <w:tcPr>
            <w:tcW w:w="1668" w:type="dxa"/>
          </w:tcPr>
          <w:p w:rsidR="007F2AAB" w:rsidRPr="00B30755" w:rsidRDefault="007F2AAB" w:rsidP="002F6479">
            <w:pPr>
              <w:pStyle w:val="NoSpacing"/>
              <w:rPr>
                <w:rFonts w:cs="Times New Roman"/>
              </w:rPr>
            </w:pPr>
            <w:r w:rsidRPr="00B30755">
              <w:rPr>
                <w:rFonts w:ascii="TimesNewRomanPSMT" w:hAnsi="TimesNewRomanPSMT" w:cs="TimesNewRomanPSMT"/>
                <w:lang w:eastAsia="en-US"/>
              </w:rPr>
              <w:t>1-Sabah ezanı</w:t>
            </w:r>
          </w:p>
        </w:tc>
        <w:tc>
          <w:tcPr>
            <w:tcW w:w="2654" w:type="dxa"/>
          </w:tcPr>
          <w:p w:rsidR="007F2AAB" w:rsidRPr="00B30755" w:rsidRDefault="007F2AAB" w:rsidP="002F6479">
            <w:pPr>
              <w:pStyle w:val="NoSpacing"/>
              <w:rPr>
                <w:rFonts w:cs="Times New Roman"/>
              </w:rPr>
            </w:pPr>
            <w:r w:rsidRPr="00B30755">
              <w:rPr>
                <w:rFonts w:cs="Times New Roman"/>
              </w:rPr>
              <w:t>(…5…) Hicaz</w:t>
            </w:r>
          </w:p>
        </w:tc>
      </w:tr>
      <w:tr w:rsidR="007F2AAB" w:rsidRPr="00B30755">
        <w:tc>
          <w:tcPr>
            <w:tcW w:w="1668" w:type="dxa"/>
          </w:tcPr>
          <w:p w:rsidR="007F2AAB" w:rsidRPr="00B30755" w:rsidRDefault="007F2AAB" w:rsidP="002F6479">
            <w:pPr>
              <w:pStyle w:val="NoSpacing"/>
              <w:rPr>
                <w:rFonts w:cs="Times New Roman"/>
              </w:rPr>
            </w:pPr>
            <w:r w:rsidRPr="00B30755">
              <w:rPr>
                <w:rFonts w:cs="Times New Roman"/>
              </w:rPr>
              <w:t>2-Öğle ezanı</w:t>
            </w:r>
          </w:p>
        </w:tc>
        <w:tc>
          <w:tcPr>
            <w:tcW w:w="2654" w:type="dxa"/>
          </w:tcPr>
          <w:p w:rsidR="007F2AAB" w:rsidRPr="00B30755" w:rsidRDefault="007F2AAB" w:rsidP="002F6479">
            <w:pPr>
              <w:pStyle w:val="NoSpacing"/>
              <w:rPr>
                <w:rFonts w:cs="Times New Roman"/>
              </w:rPr>
            </w:pPr>
            <w:r w:rsidRPr="00B30755">
              <w:rPr>
                <w:rFonts w:cs="Times New Roman"/>
              </w:rPr>
              <w:t>(…1…) Saba</w:t>
            </w:r>
          </w:p>
        </w:tc>
      </w:tr>
      <w:tr w:rsidR="007F2AAB" w:rsidRPr="00B30755">
        <w:tc>
          <w:tcPr>
            <w:tcW w:w="1668" w:type="dxa"/>
          </w:tcPr>
          <w:p w:rsidR="007F2AAB" w:rsidRPr="00B30755" w:rsidRDefault="007F2AAB" w:rsidP="002F6479">
            <w:pPr>
              <w:pStyle w:val="NoSpacing"/>
              <w:rPr>
                <w:rFonts w:cs="Times New Roman"/>
              </w:rPr>
            </w:pPr>
            <w:r w:rsidRPr="00B30755">
              <w:rPr>
                <w:rFonts w:cs="Times New Roman"/>
              </w:rPr>
              <w:t>3-İkindi ezanı</w:t>
            </w:r>
          </w:p>
        </w:tc>
        <w:tc>
          <w:tcPr>
            <w:tcW w:w="2654" w:type="dxa"/>
          </w:tcPr>
          <w:p w:rsidR="007F2AAB" w:rsidRPr="00B30755" w:rsidRDefault="007F2AAB" w:rsidP="002F6479">
            <w:pPr>
              <w:pStyle w:val="NoSpacing"/>
              <w:rPr>
                <w:rFonts w:cs="Times New Roman"/>
              </w:rPr>
            </w:pPr>
            <w:r w:rsidRPr="00B30755">
              <w:rPr>
                <w:rFonts w:cs="Times New Roman"/>
              </w:rPr>
              <w:t>(…4…) Segâh</w:t>
            </w:r>
          </w:p>
        </w:tc>
      </w:tr>
      <w:tr w:rsidR="007F2AAB" w:rsidRPr="00B30755">
        <w:tc>
          <w:tcPr>
            <w:tcW w:w="1668" w:type="dxa"/>
          </w:tcPr>
          <w:p w:rsidR="007F2AAB" w:rsidRPr="00B30755" w:rsidRDefault="007F2AAB" w:rsidP="002F6479">
            <w:pPr>
              <w:pStyle w:val="NoSpacing"/>
              <w:rPr>
                <w:rFonts w:cs="Times New Roman"/>
              </w:rPr>
            </w:pPr>
            <w:r w:rsidRPr="00B30755">
              <w:rPr>
                <w:rFonts w:cs="Times New Roman"/>
              </w:rPr>
              <w:t>4-Akşam ezanı</w:t>
            </w:r>
          </w:p>
        </w:tc>
        <w:tc>
          <w:tcPr>
            <w:tcW w:w="2654" w:type="dxa"/>
          </w:tcPr>
          <w:p w:rsidR="007F2AAB" w:rsidRPr="00B30755" w:rsidRDefault="007F2AAB" w:rsidP="002F6479">
            <w:pPr>
              <w:pStyle w:val="NoSpacing"/>
              <w:rPr>
                <w:rFonts w:cs="Times New Roman"/>
              </w:rPr>
            </w:pPr>
            <w:r w:rsidRPr="00B30755">
              <w:rPr>
                <w:rFonts w:cs="Times New Roman"/>
              </w:rPr>
              <w:t>(…2…) Uşşak</w:t>
            </w:r>
          </w:p>
        </w:tc>
      </w:tr>
      <w:tr w:rsidR="007F2AAB" w:rsidRPr="00B30755">
        <w:tc>
          <w:tcPr>
            <w:tcW w:w="1668" w:type="dxa"/>
          </w:tcPr>
          <w:p w:rsidR="007F2AAB" w:rsidRPr="00B30755" w:rsidRDefault="007F2AAB" w:rsidP="002F6479">
            <w:pPr>
              <w:pStyle w:val="NoSpacing"/>
              <w:rPr>
                <w:rFonts w:cs="Times New Roman"/>
              </w:rPr>
            </w:pPr>
            <w:r w:rsidRPr="00B30755">
              <w:rPr>
                <w:rFonts w:cs="Times New Roman"/>
              </w:rPr>
              <w:t>5-Yatsı ezanı</w:t>
            </w:r>
          </w:p>
        </w:tc>
        <w:tc>
          <w:tcPr>
            <w:tcW w:w="2654" w:type="dxa"/>
          </w:tcPr>
          <w:p w:rsidR="007F2AAB" w:rsidRPr="00B30755" w:rsidRDefault="007F2AAB" w:rsidP="002F6479">
            <w:pPr>
              <w:pStyle w:val="NoSpacing"/>
              <w:rPr>
                <w:rFonts w:cs="Times New Roman"/>
              </w:rPr>
            </w:pPr>
            <w:r w:rsidRPr="00B30755">
              <w:rPr>
                <w:rFonts w:cs="Times New Roman"/>
              </w:rPr>
              <w:t>(…3…) Rast</w:t>
            </w:r>
          </w:p>
        </w:tc>
      </w:tr>
    </w:tbl>
    <w:p w:rsidR="007F2AAB" w:rsidRPr="005F22E8" w:rsidRDefault="007F2AAB" w:rsidP="00F43245">
      <w:pPr>
        <w:pStyle w:val="NoSpacing"/>
        <w:rPr>
          <w:rFonts w:cs="Times New Roman"/>
        </w:rPr>
      </w:pPr>
    </w:p>
    <w:p w:rsidR="007F2AAB" w:rsidRPr="005F22E8" w:rsidRDefault="007F2AAB" w:rsidP="00F43245">
      <w:pPr>
        <w:pStyle w:val="NoSpacing"/>
        <w:rPr>
          <w:rFonts w:cs="Times New Roman"/>
        </w:rPr>
      </w:pPr>
      <w:r w:rsidRPr="005F22E8">
        <w:t>6-Aşağıda verilen mübarek geceler hicrî ayların kaçında bulunmaktadır? Boşlukları doldurunuz.</w:t>
      </w:r>
      <w:r>
        <w:t xml:space="preserve"> (5x2=10 puan)</w:t>
      </w:r>
    </w:p>
    <w:p w:rsidR="007F2AAB" w:rsidRPr="005F22E8" w:rsidRDefault="007F2AAB" w:rsidP="00F43245">
      <w:pPr>
        <w:pStyle w:val="NoSpacing"/>
      </w:pPr>
      <w:r w:rsidRPr="005F22E8">
        <w:t>a-Mi’rac gecesi: …</w:t>
      </w:r>
      <w:r>
        <w:t>Recep ayının 27. gecesi</w:t>
      </w:r>
      <w:r w:rsidRPr="005F22E8">
        <w:t>…</w:t>
      </w:r>
    </w:p>
    <w:p w:rsidR="007F2AAB" w:rsidRPr="005F22E8" w:rsidRDefault="007F2AAB" w:rsidP="00F43245">
      <w:pPr>
        <w:pStyle w:val="NoSpacing"/>
      </w:pPr>
    </w:p>
    <w:p w:rsidR="007F2AAB" w:rsidRPr="005F22E8" w:rsidRDefault="007F2AAB" w:rsidP="00F43245">
      <w:pPr>
        <w:pStyle w:val="NoSpacing"/>
      </w:pPr>
      <w:r w:rsidRPr="005F22E8">
        <w:t>b-Ber’at gecesi:…</w:t>
      </w:r>
      <w:r>
        <w:t>Şa’ban ayının 15. gecesi</w:t>
      </w:r>
      <w:r w:rsidRPr="005F22E8">
        <w:t>….</w:t>
      </w:r>
    </w:p>
    <w:p w:rsidR="007F2AAB" w:rsidRPr="005F22E8" w:rsidRDefault="007F2AAB" w:rsidP="00F43245">
      <w:pPr>
        <w:pStyle w:val="NoSpacing"/>
      </w:pPr>
    </w:p>
    <w:p w:rsidR="007F2AAB" w:rsidRPr="005F22E8" w:rsidRDefault="007F2AAB" w:rsidP="00F43245">
      <w:pPr>
        <w:pStyle w:val="NoSpacing"/>
      </w:pPr>
      <w:r w:rsidRPr="005F22E8">
        <w:t>c-Kadir gecesi:…</w:t>
      </w:r>
      <w:r>
        <w:t>Ramazan ayının 27. gecesi</w:t>
      </w:r>
      <w:r w:rsidRPr="005F22E8">
        <w:t>…</w:t>
      </w:r>
    </w:p>
    <w:p w:rsidR="007F2AAB" w:rsidRPr="005F22E8" w:rsidRDefault="007F2AAB" w:rsidP="00F43245">
      <w:pPr>
        <w:pStyle w:val="NoSpacing"/>
      </w:pPr>
    </w:p>
    <w:p w:rsidR="007F2AAB" w:rsidRPr="005F22E8" w:rsidRDefault="007F2AAB" w:rsidP="00F43245">
      <w:pPr>
        <w:pStyle w:val="NoSpacing"/>
      </w:pPr>
      <w:r w:rsidRPr="005F22E8">
        <w:t>d-Regâib gecesi:…</w:t>
      </w:r>
      <w:r>
        <w:t>Recep ayının ilk Cuma gecesi</w:t>
      </w:r>
      <w:r w:rsidRPr="005F22E8">
        <w:t>……</w:t>
      </w:r>
    </w:p>
    <w:p w:rsidR="007F2AAB" w:rsidRPr="005F22E8" w:rsidRDefault="007F2AAB" w:rsidP="00F43245">
      <w:pPr>
        <w:pStyle w:val="NoSpacing"/>
      </w:pPr>
    </w:p>
    <w:p w:rsidR="007F2AAB" w:rsidRPr="005F22E8" w:rsidRDefault="007F2AAB" w:rsidP="00F43245">
      <w:pPr>
        <w:autoSpaceDE w:val="0"/>
        <w:autoSpaceDN w:val="0"/>
        <w:adjustRightInd w:val="0"/>
        <w:spacing w:after="0" w:line="240" w:lineRule="auto"/>
        <w:jc w:val="both"/>
      </w:pPr>
      <w:r w:rsidRPr="005F22E8">
        <w:t>e-Mevlid gecesi:…</w:t>
      </w:r>
      <w:r>
        <w:t>Rebiulevvel ayının 12. gecesi</w:t>
      </w:r>
      <w:r w:rsidRPr="005F22E8">
        <w:t>……</w:t>
      </w:r>
    </w:p>
    <w:p w:rsidR="007F2AAB" w:rsidRPr="005F22E8" w:rsidRDefault="007F2AAB" w:rsidP="00F43245">
      <w:pPr>
        <w:autoSpaceDE w:val="0"/>
        <w:autoSpaceDN w:val="0"/>
        <w:adjustRightInd w:val="0"/>
        <w:spacing w:after="0" w:line="240" w:lineRule="auto"/>
        <w:jc w:val="both"/>
      </w:pPr>
    </w:p>
    <w:p w:rsidR="007F2AAB" w:rsidRDefault="007F2AAB" w:rsidP="00F43245">
      <w:pPr>
        <w:pStyle w:val="NoSpacing"/>
        <w:rPr>
          <w:rFonts w:ascii="TimesNewRomanPS-BoldMT" w:hAnsi="TimesNewRomanPS-BoldMT" w:cs="TimesNewRomanPS-BoldMT"/>
          <w:lang w:eastAsia="en-US"/>
        </w:rPr>
      </w:pPr>
      <w:r w:rsidRPr="005F22E8">
        <w:t>7-</w:t>
      </w:r>
      <w:r w:rsidRPr="005F22E8">
        <w:rPr>
          <w:rFonts w:ascii="TimesNewRomanPS-BoldMT" w:hAnsi="TimesNewRomanPS-BoldMT" w:cs="TimesNewRomanPS-BoldMT"/>
          <w:lang w:eastAsia="en-US"/>
        </w:rPr>
        <w:t>Aşağıda mübarek geceler ve bu gecelerle ilgili yargılar verilmiştir. Doğru bir şekilde eşleştiriniz.(5x2= 10 puan)</w:t>
      </w:r>
    </w:p>
    <w:p w:rsidR="007F2AAB" w:rsidRPr="005F22E8" w:rsidRDefault="007F2AAB" w:rsidP="00F43245">
      <w:pPr>
        <w:pStyle w:val="NoSpacing"/>
        <w:rPr>
          <w:rFonts w:cs="Times New Roman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2654"/>
      </w:tblGrid>
      <w:tr w:rsidR="007F2AAB" w:rsidRPr="00B30755">
        <w:tc>
          <w:tcPr>
            <w:tcW w:w="1668" w:type="dxa"/>
          </w:tcPr>
          <w:p w:rsidR="007F2AAB" w:rsidRPr="00B30755" w:rsidRDefault="007F2AAB" w:rsidP="002F6479">
            <w:pPr>
              <w:pStyle w:val="NoSpacing"/>
              <w:rPr>
                <w:rFonts w:cs="Times New Roman"/>
              </w:rPr>
            </w:pPr>
            <w:r w:rsidRPr="00B30755">
              <w:rPr>
                <w:rFonts w:ascii="TimesNewRomanPSMT" w:hAnsi="TimesNewRomanPSMT" w:cs="TimesNewRomanPSMT"/>
                <w:lang w:eastAsia="en-US"/>
              </w:rPr>
              <w:t>1-Mevlit Gecesi</w:t>
            </w:r>
          </w:p>
        </w:tc>
        <w:tc>
          <w:tcPr>
            <w:tcW w:w="2654" w:type="dxa"/>
          </w:tcPr>
          <w:p w:rsidR="007F2AAB" w:rsidRPr="00B30755" w:rsidRDefault="007F2AAB" w:rsidP="002F6479">
            <w:pPr>
              <w:pStyle w:val="NoSpacing"/>
              <w:rPr>
                <w:rFonts w:cs="Times New Roman"/>
              </w:rPr>
            </w:pPr>
            <w:r w:rsidRPr="00B30755">
              <w:rPr>
                <w:rFonts w:cs="Times New Roman"/>
              </w:rPr>
              <w:t>(…3…) Peygamberimiz Allah’ın katına yükselmiştir</w:t>
            </w:r>
          </w:p>
        </w:tc>
      </w:tr>
      <w:tr w:rsidR="007F2AAB" w:rsidRPr="00B30755">
        <w:tc>
          <w:tcPr>
            <w:tcW w:w="1668" w:type="dxa"/>
          </w:tcPr>
          <w:p w:rsidR="007F2AAB" w:rsidRPr="00B30755" w:rsidRDefault="007F2AAB" w:rsidP="002F6479">
            <w:pPr>
              <w:pStyle w:val="NoSpacing"/>
              <w:rPr>
                <w:rFonts w:cs="Times New Roman"/>
              </w:rPr>
            </w:pPr>
            <w:r w:rsidRPr="00B30755">
              <w:rPr>
                <w:rFonts w:cs="Times New Roman"/>
              </w:rPr>
              <w:t>2-Regâib gecesi</w:t>
            </w:r>
          </w:p>
        </w:tc>
        <w:tc>
          <w:tcPr>
            <w:tcW w:w="2654" w:type="dxa"/>
          </w:tcPr>
          <w:p w:rsidR="007F2AAB" w:rsidRPr="00B30755" w:rsidRDefault="007F2AAB" w:rsidP="002F6479">
            <w:pPr>
              <w:pStyle w:val="NoSpacing"/>
              <w:rPr>
                <w:rFonts w:cs="Times New Roman"/>
              </w:rPr>
            </w:pPr>
            <w:r w:rsidRPr="00B30755">
              <w:rPr>
                <w:rFonts w:cs="Times New Roman"/>
              </w:rPr>
              <w:t>(…5…) K. Kerim indirilmeye başlanmıştır.</w:t>
            </w:r>
          </w:p>
        </w:tc>
      </w:tr>
      <w:tr w:rsidR="007F2AAB" w:rsidRPr="00B30755">
        <w:tc>
          <w:tcPr>
            <w:tcW w:w="1668" w:type="dxa"/>
          </w:tcPr>
          <w:p w:rsidR="007F2AAB" w:rsidRPr="00B30755" w:rsidRDefault="007F2AAB" w:rsidP="002F6479">
            <w:pPr>
              <w:pStyle w:val="NoSpacing"/>
              <w:rPr>
                <w:rFonts w:cs="Times New Roman"/>
              </w:rPr>
            </w:pPr>
            <w:r w:rsidRPr="00B30755">
              <w:rPr>
                <w:rFonts w:cs="Times New Roman"/>
              </w:rPr>
              <w:t>3-M’rac gecesi</w:t>
            </w:r>
          </w:p>
        </w:tc>
        <w:tc>
          <w:tcPr>
            <w:tcW w:w="2654" w:type="dxa"/>
          </w:tcPr>
          <w:p w:rsidR="007F2AAB" w:rsidRPr="00B30755" w:rsidRDefault="007F2AAB" w:rsidP="002F6479">
            <w:pPr>
              <w:pStyle w:val="NoSpacing"/>
              <w:rPr>
                <w:rFonts w:cs="Times New Roman"/>
              </w:rPr>
            </w:pPr>
            <w:r w:rsidRPr="00B30755">
              <w:rPr>
                <w:rFonts w:cs="Times New Roman"/>
              </w:rPr>
              <w:t>(…1…) Peygamberimiz doğmuştur.</w:t>
            </w:r>
          </w:p>
        </w:tc>
      </w:tr>
      <w:tr w:rsidR="007F2AAB" w:rsidRPr="00B30755">
        <w:tc>
          <w:tcPr>
            <w:tcW w:w="1668" w:type="dxa"/>
          </w:tcPr>
          <w:p w:rsidR="007F2AAB" w:rsidRPr="00B30755" w:rsidRDefault="007F2AAB" w:rsidP="002F6479">
            <w:pPr>
              <w:pStyle w:val="NoSpacing"/>
              <w:rPr>
                <w:rFonts w:cs="Times New Roman"/>
              </w:rPr>
            </w:pPr>
            <w:r w:rsidRPr="00B30755">
              <w:rPr>
                <w:rFonts w:cs="Times New Roman"/>
              </w:rPr>
              <w:t>4-Ber’at gecesi</w:t>
            </w:r>
          </w:p>
        </w:tc>
        <w:tc>
          <w:tcPr>
            <w:tcW w:w="2654" w:type="dxa"/>
          </w:tcPr>
          <w:p w:rsidR="007F2AAB" w:rsidRPr="00B30755" w:rsidRDefault="007F2AAB" w:rsidP="002F6479">
            <w:pPr>
              <w:pStyle w:val="NoSpacing"/>
              <w:rPr>
                <w:rFonts w:cs="Times New Roman"/>
              </w:rPr>
            </w:pPr>
            <w:r w:rsidRPr="00B30755">
              <w:rPr>
                <w:rFonts w:cs="Times New Roman"/>
              </w:rPr>
              <w:t>(…2…) Üç aylara hazırlık yapılır.</w:t>
            </w:r>
          </w:p>
        </w:tc>
      </w:tr>
      <w:tr w:rsidR="007F2AAB" w:rsidRPr="00B30755">
        <w:tc>
          <w:tcPr>
            <w:tcW w:w="1668" w:type="dxa"/>
          </w:tcPr>
          <w:p w:rsidR="007F2AAB" w:rsidRPr="00B30755" w:rsidRDefault="007F2AAB" w:rsidP="002F6479">
            <w:pPr>
              <w:pStyle w:val="NoSpacing"/>
              <w:rPr>
                <w:rFonts w:cs="Times New Roman"/>
              </w:rPr>
            </w:pPr>
            <w:r w:rsidRPr="00B30755">
              <w:rPr>
                <w:rFonts w:cs="Times New Roman"/>
              </w:rPr>
              <w:t>5-Kadir gecesi</w:t>
            </w:r>
          </w:p>
        </w:tc>
        <w:tc>
          <w:tcPr>
            <w:tcW w:w="2654" w:type="dxa"/>
          </w:tcPr>
          <w:p w:rsidR="007F2AAB" w:rsidRPr="00B30755" w:rsidRDefault="007F2AAB" w:rsidP="002F6479">
            <w:pPr>
              <w:pStyle w:val="NoSpacing"/>
              <w:rPr>
                <w:rFonts w:cs="Times New Roman"/>
              </w:rPr>
            </w:pPr>
            <w:r w:rsidRPr="00B30755">
              <w:rPr>
                <w:rFonts w:cs="Times New Roman"/>
              </w:rPr>
              <w:t>(…4…) Günahlardan arınma demektir.</w:t>
            </w:r>
          </w:p>
        </w:tc>
      </w:tr>
    </w:tbl>
    <w:p w:rsidR="007F2AAB" w:rsidRDefault="007F2AAB">
      <w:pPr>
        <w:rPr>
          <w:rFonts w:cs="Times New Roman"/>
        </w:rPr>
      </w:pPr>
    </w:p>
    <w:p w:rsidR="007F2AAB" w:rsidRDefault="007F2AAB" w:rsidP="00F43245">
      <w:pPr>
        <w:pStyle w:val="NoSpacing"/>
      </w:pPr>
      <w:r>
        <w:t xml:space="preserve">  TEST CEVAPLAR VE PUANLARI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567"/>
        <w:gridCol w:w="850"/>
      </w:tblGrid>
      <w:tr w:rsidR="007F2AAB" w:rsidRPr="00B30755">
        <w:tc>
          <w:tcPr>
            <w:tcW w:w="567" w:type="dxa"/>
          </w:tcPr>
          <w:p w:rsidR="007F2AAB" w:rsidRPr="00B30755" w:rsidRDefault="007F2AAB" w:rsidP="00B30755">
            <w:pPr>
              <w:pStyle w:val="NoSpacing"/>
              <w:jc w:val="center"/>
              <w:rPr>
                <w:rFonts w:cs="Times New Roman"/>
              </w:rPr>
            </w:pPr>
            <w:r w:rsidRPr="00B30755">
              <w:rPr>
                <w:rFonts w:cs="Times New Roman"/>
              </w:rPr>
              <w:t>1</w:t>
            </w:r>
          </w:p>
        </w:tc>
        <w:tc>
          <w:tcPr>
            <w:tcW w:w="567" w:type="dxa"/>
          </w:tcPr>
          <w:p w:rsidR="007F2AAB" w:rsidRPr="00B30755" w:rsidRDefault="007F2AAB" w:rsidP="00B30755">
            <w:pPr>
              <w:pStyle w:val="NoSpacing"/>
              <w:jc w:val="center"/>
              <w:rPr>
                <w:rFonts w:cs="Times New Roman"/>
              </w:rPr>
            </w:pPr>
            <w:r w:rsidRPr="00B30755">
              <w:rPr>
                <w:rFonts w:cs="Times New Roman"/>
              </w:rPr>
              <w:t>-</w:t>
            </w:r>
          </w:p>
        </w:tc>
        <w:tc>
          <w:tcPr>
            <w:tcW w:w="850" w:type="dxa"/>
          </w:tcPr>
          <w:p w:rsidR="007F2AAB" w:rsidRPr="00B30755" w:rsidRDefault="007F2AAB" w:rsidP="00B30755">
            <w:pPr>
              <w:pStyle w:val="NoSpacing"/>
              <w:jc w:val="center"/>
              <w:rPr>
                <w:rFonts w:cs="Times New Roman"/>
              </w:rPr>
            </w:pPr>
            <w:r w:rsidRPr="00B30755">
              <w:rPr>
                <w:rFonts w:cs="Times New Roman"/>
              </w:rPr>
              <w:t>15</w:t>
            </w:r>
          </w:p>
        </w:tc>
      </w:tr>
      <w:tr w:rsidR="007F2AAB" w:rsidRPr="00B30755">
        <w:tc>
          <w:tcPr>
            <w:tcW w:w="567" w:type="dxa"/>
          </w:tcPr>
          <w:p w:rsidR="007F2AAB" w:rsidRPr="00B30755" w:rsidRDefault="007F2AAB" w:rsidP="00B30755">
            <w:pPr>
              <w:pStyle w:val="NoSpacing"/>
              <w:jc w:val="center"/>
              <w:rPr>
                <w:rFonts w:cs="Times New Roman"/>
              </w:rPr>
            </w:pPr>
            <w:r w:rsidRPr="00B30755">
              <w:rPr>
                <w:rFonts w:cs="Times New Roman"/>
              </w:rPr>
              <w:t>2</w:t>
            </w:r>
          </w:p>
        </w:tc>
        <w:tc>
          <w:tcPr>
            <w:tcW w:w="567" w:type="dxa"/>
          </w:tcPr>
          <w:p w:rsidR="007F2AAB" w:rsidRPr="00B30755" w:rsidRDefault="007F2AAB" w:rsidP="00B30755">
            <w:pPr>
              <w:pStyle w:val="NoSpacing"/>
              <w:jc w:val="center"/>
              <w:rPr>
                <w:rFonts w:cs="Times New Roman"/>
              </w:rPr>
            </w:pPr>
            <w:r w:rsidRPr="00B30755">
              <w:rPr>
                <w:rFonts w:cs="Times New Roman"/>
              </w:rPr>
              <w:t>-</w:t>
            </w:r>
          </w:p>
        </w:tc>
        <w:tc>
          <w:tcPr>
            <w:tcW w:w="850" w:type="dxa"/>
          </w:tcPr>
          <w:p w:rsidR="007F2AAB" w:rsidRPr="00B30755" w:rsidRDefault="007F2AAB" w:rsidP="00B30755">
            <w:pPr>
              <w:pStyle w:val="NoSpacing"/>
              <w:jc w:val="center"/>
              <w:rPr>
                <w:rFonts w:cs="Times New Roman"/>
              </w:rPr>
            </w:pPr>
            <w:r w:rsidRPr="00B30755">
              <w:rPr>
                <w:rFonts w:cs="Times New Roman"/>
              </w:rPr>
              <w:t>10</w:t>
            </w:r>
          </w:p>
        </w:tc>
      </w:tr>
      <w:tr w:rsidR="007F2AAB" w:rsidRPr="00B30755">
        <w:tc>
          <w:tcPr>
            <w:tcW w:w="567" w:type="dxa"/>
          </w:tcPr>
          <w:p w:rsidR="007F2AAB" w:rsidRPr="00B30755" w:rsidRDefault="007F2AAB" w:rsidP="00B30755">
            <w:pPr>
              <w:pStyle w:val="NoSpacing"/>
              <w:jc w:val="center"/>
              <w:rPr>
                <w:rFonts w:cs="Times New Roman"/>
              </w:rPr>
            </w:pPr>
            <w:r w:rsidRPr="00B30755">
              <w:rPr>
                <w:rFonts w:cs="Times New Roman"/>
              </w:rPr>
              <w:t>3</w:t>
            </w:r>
          </w:p>
        </w:tc>
        <w:tc>
          <w:tcPr>
            <w:tcW w:w="567" w:type="dxa"/>
          </w:tcPr>
          <w:p w:rsidR="007F2AAB" w:rsidRPr="00B30755" w:rsidRDefault="007F2AAB" w:rsidP="00B30755">
            <w:pPr>
              <w:pStyle w:val="NoSpacing"/>
              <w:jc w:val="center"/>
              <w:rPr>
                <w:rFonts w:cs="Times New Roman"/>
              </w:rPr>
            </w:pPr>
            <w:r w:rsidRPr="00B30755">
              <w:rPr>
                <w:rFonts w:cs="Times New Roman"/>
              </w:rPr>
              <w:t>-</w:t>
            </w:r>
          </w:p>
        </w:tc>
        <w:tc>
          <w:tcPr>
            <w:tcW w:w="850" w:type="dxa"/>
          </w:tcPr>
          <w:p w:rsidR="007F2AAB" w:rsidRPr="00B30755" w:rsidRDefault="007F2AAB" w:rsidP="00B30755">
            <w:pPr>
              <w:pStyle w:val="NoSpacing"/>
              <w:jc w:val="center"/>
              <w:rPr>
                <w:rFonts w:cs="Times New Roman"/>
              </w:rPr>
            </w:pPr>
            <w:r w:rsidRPr="00B30755">
              <w:rPr>
                <w:rFonts w:cs="Times New Roman"/>
              </w:rPr>
              <w:t>10</w:t>
            </w:r>
          </w:p>
        </w:tc>
      </w:tr>
      <w:tr w:rsidR="007F2AAB" w:rsidRPr="00B30755">
        <w:tc>
          <w:tcPr>
            <w:tcW w:w="567" w:type="dxa"/>
          </w:tcPr>
          <w:p w:rsidR="007F2AAB" w:rsidRPr="00B30755" w:rsidRDefault="007F2AAB" w:rsidP="00B30755">
            <w:pPr>
              <w:pStyle w:val="NoSpacing"/>
              <w:jc w:val="center"/>
              <w:rPr>
                <w:rFonts w:cs="Times New Roman"/>
              </w:rPr>
            </w:pPr>
            <w:r w:rsidRPr="00B30755">
              <w:rPr>
                <w:rFonts w:cs="Times New Roman"/>
              </w:rPr>
              <w:t>4</w:t>
            </w:r>
          </w:p>
        </w:tc>
        <w:tc>
          <w:tcPr>
            <w:tcW w:w="567" w:type="dxa"/>
          </w:tcPr>
          <w:p w:rsidR="007F2AAB" w:rsidRPr="00B30755" w:rsidRDefault="007F2AAB" w:rsidP="00B30755">
            <w:pPr>
              <w:pStyle w:val="NoSpacing"/>
              <w:jc w:val="center"/>
              <w:rPr>
                <w:rFonts w:cs="Times New Roman"/>
              </w:rPr>
            </w:pPr>
            <w:r w:rsidRPr="00B30755">
              <w:rPr>
                <w:rFonts w:cs="Times New Roman"/>
              </w:rPr>
              <w:t>-</w:t>
            </w:r>
          </w:p>
        </w:tc>
        <w:tc>
          <w:tcPr>
            <w:tcW w:w="850" w:type="dxa"/>
          </w:tcPr>
          <w:p w:rsidR="007F2AAB" w:rsidRPr="00B30755" w:rsidRDefault="007F2AAB" w:rsidP="00B30755">
            <w:pPr>
              <w:pStyle w:val="NoSpacing"/>
              <w:jc w:val="center"/>
              <w:rPr>
                <w:rFonts w:cs="Times New Roman"/>
              </w:rPr>
            </w:pPr>
            <w:r w:rsidRPr="00B30755">
              <w:rPr>
                <w:rFonts w:cs="Times New Roman"/>
              </w:rPr>
              <w:t>15</w:t>
            </w:r>
          </w:p>
        </w:tc>
      </w:tr>
      <w:tr w:rsidR="007F2AAB" w:rsidRPr="00B30755">
        <w:tc>
          <w:tcPr>
            <w:tcW w:w="567" w:type="dxa"/>
          </w:tcPr>
          <w:p w:rsidR="007F2AAB" w:rsidRPr="00B30755" w:rsidRDefault="007F2AAB" w:rsidP="00B30755">
            <w:pPr>
              <w:pStyle w:val="NoSpacing"/>
              <w:jc w:val="center"/>
              <w:rPr>
                <w:rFonts w:cs="Times New Roman"/>
              </w:rPr>
            </w:pPr>
            <w:r w:rsidRPr="00B30755">
              <w:rPr>
                <w:rFonts w:cs="Times New Roman"/>
              </w:rPr>
              <w:t>5</w:t>
            </w:r>
          </w:p>
        </w:tc>
        <w:tc>
          <w:tcPr>
            <w:tcW w:w="567" w:type="dxa"/>
          </w:tcPr>
          <w:p w:rsidR="007F2AAB" w:rsidRPr="00B30755" w:rsidRDefault="007F2AAB" w:rsidP="00B30755">
            <w:pPr>
              <w:pStyle w:val="NoSpacing"/>
              <w:jc w:val="center"/>
              <w:rPr>
                <w:rFonts w:cs="Times New Roman"/>
              </w:rPr>
            </w:pPr>
            <w:r w:rsidRPr="00B30755">
              <w:rPr>
                <w:rFonts w:cs="Times New Roman"/>
              </w:rPr>
              <w:t>-</w:t>
            </w:r>
          </w:p>
        </w:tc>
        <w:tc>
          <w:tcPr>
            <w:tcW w:w="850" w:type="dxa"/>
          </w:tcPr>
          <w:p w:rsidR="007F2AAB" w:rsidRPr="00B30755" w:rsidRDefault="007F2AAB" w:rsidP="00B30755">
            <w:pPr>
              <w:pStyle w:val="NoSpacing"/>
              <w:jc w:val="center"/>
              <w:rPr>
                <w:rFonts w:cs="Times New Roman"/>
              </w:rPr>
            </w:pPr>
            <w:r w:rsidRPr="00B30755">
              <w:rPr>
                <w:rFonts w:cs="Times New Roman"/>
              </w:rPr>
              <w:t>10</w:t>
            </w:r>
          </w:p>
        </w:tc>
      </w:tr>
      <w:tr w:rsidR="007F2AAB" w:rsidRPr="00B30755">
        <w:tc>
          <w:tcPr>
            <w:tcW w:w="567" w:type="dxa"/>
          </w:tcPr>
          <w:p w:rsidR="007F2AAB" w:rsidRPr="00B30755" w:rsidRDefault="007F2AAB" w:rsidP="00B30755">
            <w:pPr>
              <w:pStyle w:val="NoSpacing"/>
              <w:jc w:val="center"/>
              <w:rPr>
                <w:rFonts w:cs="Times New Roman"/>
              </w:rPr>
            </w:pPr>
            <w:r w:rsidRPr="00B30755">
              <w:rPr>
                <w:rFonts w:cs="Times New Roman"/>
              </w:rPr>
              <w:t>6</w:t>
            </w:r>
          </w:p>
        </w:tc>
        <w:tc>
          <w:tcPr>
            <w:tcW w:w="567" w:type="dxa"/>
          </w:tcPr>
          <w:p w:rsidR="007F2AAB" w:rsidRPr="00B30755" w:rsidRDefault="007F2AAB" w:rsidP="00B30755">
            <w:pPr>
              <w:pStyle w:val="NoSpacing"/>
              <w:jc w:val="center"/>
              <w:rPr>
                <w:rFonts w:cs="Times New Roman"/>
              </w:rPr>
            </w:pPr>
            <w:r w:rsidRPr="00B30755">
              <w:rPr>
                <w:rFonts w:cs="Times New Roman"/>
              </w:rPr>
              <w:t>-</w:t>
            </w:r>
          </w:p>
        </w:tc>
        <w:tc>
          <w:tcPr>
            <w:tcW w:w="850" w:type="dxa"/>
          </w:tcPr>
          <w:p w:rsidR="007F2AAB" w:rsidRPr="00B30755" w:rsidRDefault="007F2AAB" w:rsidP="00B30755">
            <w:pPr>
              <w:pStyle w:val="NoSpacing"/>
              <w:jc w:val="center"/>
              <w:rPr>
                <w:rFonts w:cs="Times New Roman"/>
              </w:rPr>
            </w:pPr>
            <w:r w:rsidRPr="00B30755">
              <w:rPr>
                <w:rFonts w:cs="Times New Roman"/>
              </w:rPr>
              <w:t>10</w:t>
            </w:r>
          </w:p>
        </w:tc>
      </w:tr>
      <w:tr w:rsidR="007F2AAB" w:rsidRPr="00B30755">
        <w:tc>
          <w:tcPr>
            <w:tcW w:w="567" w:type="dxa"/>
          </w:tcPr>
          <w:p w:rsidR="007F2AAB" w:rsidRPr="00B30755" w:rsidRDefault="007F2AAB" w:rsidP="00B30755">
            <w:pPr>
              <w:pStyle w:val="NoSpacing"/>
              <w:jc w:val="center"/>
              <w:rPr>
                <w:rFonts w:cs="Times New Roman"/>
              </w:rPr>
            </w:pPr>
            <w:r w:rsidRPr="00B30755">
              <w:rPr>
                <w:rFonts w:cs="Times New Roman"/>
              </w:rPr>
              <w:t>7</w:t>
            </w:r>
          </w:p>
        </w:tc>
        <w:tc>
          <w:tcPr>
            <w:tcW w:w="567" w:type="dxa"/>
          </w:tcPr>
          <w:p w:rsidR="007F2AAB" w:rsidRPr="00B30755" w:rsidRDefault="007F2AAB" w:rsidP="00B30755">
            <w:pPr>
              <w:pStyle w:val="NoSpacing"/>
              <w:jc w:val="center"/>
              <w:rPr>
                <w:rFonts w:cs="Times New Roman"/>
              </w:rPr>
            </w:pPr>
            <w:r w:rsidRPr="00B30755">
              <w:rPr>
                <w:rFonts w:cs="Times New Roman"/>
              </w:rPr>
              <w:t>-</w:t>
            </w:r>
          </w:p>
        </w:tc>
        <w:tc>
          <w:tcPr>
            <w:tcW w:w="850" w:type="dxa"/>
          </w:tcPr>
          <w:p w:rsidR="007F2AAB" w:rsidRPr="00B30755" w:rsidRDefault="007F2AAB" w:rsidP="00B30755">
            <w:pPr>
              <w:pStyle w:val="NoSpacing"/>
              <w:jc w:val="center"/>
              <w:rPr>
                <w:rFonts w:cs="Times New Roman"/>
              </w:rPr>
            </w:pPr>
            <w:r w:rsidRPr="00B30755">
              <w:rPr>
                <w:rFonts w:cs="Times New Roman"/>
              </w:rPr>
              <w:t>10</w:t>
            </w:r>
          </w:p>
        </w:tc>
      </w:tr>
      <w:tr w:rsidR="007F2AAB" w:rsidRPr="00B30755">
        <w:tc>
          <w:tcPr>
            <w:tcW w:w="567" w:type="dxa"/>
          </w:tcPr>
          <w:p w:rsidR="007F2AAB" w:rsidRPr="00B30755" w:rsidRDefault="007F2AAB" w:rsidP="00B30755">
            <w:pPr>
              <w:pStyle w:val="NoSpacing"/>
              <w:jc w:val="center"/>
              <w:rPr>
                <w:rFonts w:cs="Times New Roman"/>
              </w:rPr>
            </w:pPr>
            <w:r w:rsidRPr="00B30755">
              <w:rPr>
                <w:rFonts w:cs="Times New Roman"/>
              </w:rPr>
              <w:t>8</w:t>
            </w:r>
          </w:p>
        </w:tc>
        <w:tc>
          <w:tcPr>
            <w:tcW w:w="567" w:type="dxa"/>
          </w:tcPr>
          <w:p w:rsidR="007F2AAB" w:rsidRPr="00B30755" w:rsidRDefault="007F2AAB" w:rsidP="00B30755">
            <w:pPr>
              <w:pStyle w:val="NoSpacing"/>
              <w:jc w:val="center"/>
              <w:rPr>
                <w:rFonts w:cs="Times New Roman"/>
              </w:rPr>
            </w:pPr>
            <w:r w:rsidRPr="00B30755">
              <w:rPr>
                <w:rFonts w:cs="Times New Roman"/>
              </w:rPr>
              <w:t>B</w:t>
            </w:r>
          </w:p>
        </w:tc>
        <w:tc>
          <w:tcPr>
            <w:tcW w:w="850" w:type="dxa"/>
          </w:tcPr>
          <w:p w:rsidR="007F2AAB" w:rsidRPr="00B30755" w:rsidRDefault="007F2AAB" w:rsidP="00B30755">
            <w:pPr>
              <w:pStyle w:val="NoSpacing"/>
              <w:jc w:val="center"/>
              <w:rPr>
                <w:rFonts w:cs="Times New Roman"/>
              </w:rPr>
            </w:pPr>
            <w:r w:rsidRPr="00B30755">
              <w:rPr>
                <w:rFonts w:cs="Times New Roman"/>
              </w:rPr>
              <w:t>4</w:t>
            </w:r>
          </w:p>
        </w:tc>
      </w:tr>
      <w:tr w:rsidR="007F2AAB" w:rsidRPr="00B30755">
        <w:tc>
          <w:tcPr>
            <w:tcW w:w="567" w:type="dxa"/>
          </w:tcPr>
          <w:p w:rsidR="007F2AAB" w:rsidRPr="00B30755" w:rsidRDefault="007F2AAB" w:rsidP="00B30755">
            <w:pPr>
              <w:pStyle w:val="NoSpacing"/>
              <w:jc w:val="center"/>
              <w:rPr>
                <w:rFonts w:cs="Times New Roman"/>
              </w:rPr>
            </w:pPr>
            <w:r w:rsidRPr="00B30755">
              <w:rPr>
                <w:rFonts w:cs="Times New Roman"/>
              </w:rPr>
              <w:t>9</w:t>
            </w:r>
          </w:p>
        </w:tc>
        <w:tc>
          <w:tcPr>
            <w:tcW w:w="567" w:type="dxa"/>
          </w:tcPr>
          <w:p w:rsidR="007F2AAB" w:rsidRPr="00B30755" w:rsidRDefault="007F2AAB" w:rsidP="00B30755">
            <w:pPr>
              <w:pStyle w:val="NoSpacing"/>
              <w:jc w:val="center"/>
              <w:rPr>
                <w:rFonts w:cs="Times New Roman"/>
              </w:rPr>
            </w:pPr>
            <w:r w:rsidRPr="00B30755">
              <w:rPr>
                <w:rFonts w:cs="Times New Roman"/>
              </w:rPr>
              <w:t>A</w:t>
            </w:r>
          </w:p>
        </w:tc>
        <w:tc>
          <w:tcPr>
            <w:tcW w:w="850" w:type="dxa"/>
          </w:tcPr>
          <w:p w:rsidR="007F2AAB" w:rsidRPr="00B30755" w:rsidRDefault="007F2AAB" w:rsidP="00B30755">
            <w:pPr>
              <w:pStyle w:val="NoSpacing"/>
              <w:jc w:val="center"/>
              <w:rPr>
                <w:rFonts w:cs="Times New Roman"/>
              </w:rPr>
            </w:pPr>
            <w:r w:rsidRPr="00B30755">
              <w:rPr>
                <w:rFonts w:cs="Times New Roman"/>
              </w:rPr>
              <w:t>4</w:t>
            </w:r>
          </w:p>
        </w:tc>
      </w:tr>
      <w:tr w:rsidR="007F2AAB" w:rsidRPr="00B30755">
        <w:tc>
          <w:tcPr>
            <w:tcW w:w="567" w:type="dxa"/>
          </w:tcPr>
          <w:p w:rsidR="007F2AAB" w:rsidRPr="00B30755" w:rsidRDefault="007F2AAB" w:rsidP="00B30755">
            <w:pPr>
              <w:pStyle w:val="NoSpacing"/>
              <w:jc w:val="center"/>
              <w:rPr>
                <w:rFonts w:cs="Times New Roman"/>
              </w:rPr>
            </w:pPr>
            <w:r w:rsidRPr="00B30755">
              <w:rPr>
                <w:rFonts w:cs="Times New Roman"/>
              </w:rPr>
              <w:t>10</w:t>
            </w:r>
          </w:p>
        </w:tc>
        <w:tc>
          <w:tcPr>
            <w:tcW w:w="567" w:type="dxa"/>
          </w:tcPr>
          <w:p w:rsidR="007F2AAB" w:rsidRPr="00B30755" w:rsidRDefault="007F2AAB" w:rsidP="00B30755">
            <w:pPr>
              <w:pStyle w:val="NoSpacing"/>
              <w:jc w:val="center"/>
              <w:rPr>
                <w:rFonts w:cs="Times New Roman"/>
              </w:rPr>
            </w:pPr>
            <w:r w:rsidRPr="00B30755">
              <w:rPr>
                <w:rFonts w:cs="Times New Roman"/>
              </w:rPr>
              <w:t>E</w:t>
            </w:r>
          </w:p>
        </w:tc>
        <w:tc>
          <w:tcPr>
            <w:tcW w:w="850" w:type="dxa"/>
          </w:tcPr>
          <w:p w:rsidR="007F2AAB" w:rsidRPr="00B30755" w:rsidRDefault="007F2AAB" w:rsidP="00B30755">
            <w:pPr>
              <w:pStyle w:val="NoSpacing"/>
              <w:jc w:val="center"/>
              <w:rPr>
                <w:rFonts w:cs="Times New Roman"/>
              </w:rPr>
            </w:pPr>
            <w:r w:rsidRPr="00B30755">
              <w:rPr>
                <w:rFonts w:cs="Times New Roman"/>
              </w:rPr>
              <w:t>4</w:t>
            </w:r>
          </w:p>
        </w:tc>
      </w:tr>
      <w:tr w:rsidR="007F2AAB" w:rsidRPr="00B30755">
        <w:tc>
          <w:tcPr>
            <w:tcW w:w="567" w:type="dxa"/>
          </w:tcPr>
          <w:p w:rsidR="007F2AAB" w:rsidRPr="00B30755" w:rsidRDefault="007F2AAB" w:rsidP="00B30755">
            <w:pPr>
              <w:pStyle w:val="NoSpacing"/>
              <w:jc w:val="center"/>
              <w:rPr>
                <w:rFonts w:cs="Times New Roman"/>
              </w:rPr>
            </w:pPr>
            <w:r w:rsidRPr="00B30755">
              <w:rPr>
                <w:rFonts w:cs="Times New Roman"/>
              </w:rPr>
              <w:t>11</w:t>
            </w:r>
          </w:p>
        </w:tc>
        <w:tc>
          <w:tcPr>
            <w:tcW w:w="567" w:type="dxa"/>
          </w:tcPr>
          <w:p w:rsidR="007F2AAB" w:rsidRPr="00B30755" w:rsidRDefault="007F2AAB" w:rsidP="00B30755">
            <w:pPr>
              <w:pStyle w:val="NoSpacing"/>
              <w:jc w:val="center"/>
              <w:rPr>
                <w:rFonts w:cs="Times New Roman"/>
              </w:rPr>
            </w:pPr>
            <w:r w:rsidRPr="00B30755">
              <w:rPr>
                <w:rFonts w:cs="Times New Roman"/>
              </w:rPr>
              <w:t>B</w:t>
            </w:r>
          </w:p>
        </w:tc>
        <w:tc>
          <w:tcPr>
            <w:tcW w:w="850" w:type="dxa"/>
          </w:tcPr>
          <w:p w:rsidR="007F2AAB" w:rsidRPr="00B30755" w:rsidRDefault="007F2AAB" w:rsidP="00B30755">
            <w:pPr>
              <w:pStyle w:val="NoSpacing"/>
              <w:jc w:val="center"/>
              <w:rPr>
                <w:rFonts w:cs="Times New Roman"/>
              </w:rPr>
            </w:pPr>
            <w:r w:rsidRPr="00B30755">
              <w:rPr>
                <w:rFonts w:cs="Times New Roman"/>
              </w:rPr>
              <w:t>4</w:t>
            </w:r>
          </w:p>
        </w:tc>
      </w:tr>
      <w:tr w:rsidR="007F2AAB" w:rsidRPr="00B30755">
        <w:tc>
          <w:tcPr>
            <w:tcW w:w="567" w:type="dxa"/>
          </w:tcPr>
          <w:p w:rsidR="007F2AAB" w:rsidRPr="00B30755" w:rsidRDefault="007F2AAB" w:rsidP="00B30755">
            <w:pPr>
              <w:pStyle w:val="NoSpacing"/>
              <w:jc w:val="center"/>
              <w:rPr>
                <w:rFonts w:cs="Times New Roman"/>
              </w:rPr>
            </w:pPr>
            <w:r w:rsidRPr="00B30755">
              <w:rPr>
                <w:rFonts w:cs="Times New Roman"/>
              </w:rPr>
              <w:t>12</w:t>
            </w:r>
          </w:p>
        </w:tc>
        <w:tc>
          <w:tcPr>
            <w:tcW w:w="567" w:type="dxa"/>
          </w:tcPr>
          <w:p w:rsidR="007F2AAB" w:rsidRPr="00B30755" w:rsidRDefault="007F2AAB" w:rsidP="00B30755">
            <w:pPr>
              <w:pStyle w:val="NoSpacing"/>
              <w:jc w:val="center"/>
              <w:rPr>
                <w:rFonts w:cs="Times New Roman"/>
              </w:rPr>
            </w:pPr>
            <w:r w:rsidRPr="00B30755">
              <w:rPr>
                <w:rFonts w:cs="Times New Roman"/>
              </w:rPr>
              <w:t>C</w:t>
            </w:r>
          </w:p>
        </w:tc>
        <w:tc>
          <w:tcPr>
            <w:tcW w:w="850" w:type="dxa"/>
          </w:tcPr>
          <w:p w:rsidR="007F2AAB" w:rsidRPr="00B30755" w:rsidRDefault="007F2AAB" w:rsidP="00B30755">
            <w:pPr>
              <w:pStyle w:val="NoSpacing"/>
              <w:jc w:val="center"/>
              <w:rPr>
                <w:rFonts w:cs="Times New Roman"/>
              </w:rPr>
            </w:pPr>
            <w:r w:rsidRPr="00B30755">
              <w:rPr>
                <w:rFonts w:cs="Times New Roman"/>
              </w:rPr>
              <w:t>4</w:t>
            </w:r>
          </w:p>
        </w:tc>
      </w:tr>
      <w:tr w:rsidR="007F2AAB" w:rsidRPr="00B30755">
        <w:tc>
          <w:tcPr>
            <w:tcW w:w="1134" w:type="dxa"/>
            <w:gridSpan w:val="2"/>
          </w:tcPr>
          <w:p w:rsidR="007F2AAB" w:rsidRPr="00B30755" w:rsidRDefault="007F2AAB" w:rsidP="00B30755">
            <w:pPr>
              <w:pStyle w:val="NoSpacing"/>
              <w:jc w:val="center"/>
              <w:rPr>
                <w:rFonts w:cs="Times New Roman"/>
                <w:b/>
                <w:bCs/>
              </w:rPr>
            </w:pPr>
            <w:r w:rsidRPr="00B30755">
              <w:rPr>
                <w:rFonts w:cs="Times New Roman"/>
                <w:b/>
                <w:bCs/>
              </w:rPr>
              <w:t>TOPLAM</w:t>
            </w:r>
          </w:p>
        </w:tc>
        <w:tc>
          <w:tcPr>
            <w:tcW w:w="850" w:type="dxa"/>
          </w:tcPr>
          <w:p w:rsidR="007F2AAB" w:rsidRPr="00B30755" w:rsidRDefault="007F2AAB" w:rsidP="00B30755">
            <w:pPr>
              <w:pStyle w:val="NoSpacing"/>
              <w:jc w:val="center"/>
              <w:rPr>
                <w:rFonts w:cs="Times New Roman"/>
                <w:b/>
                <w:bCs/>
              </w:rPr>
            </w:pPr>
            <w:r w:rsidRPr="00B30755">
              <w:rPr>
                <w:rFonts w:cs="Times New Roman"/>
                <w:b/>
                <w:bCs/>
              </w:rPr>
              <w:t>100</w:t>
            </w:r>
          </w:p>
        </w:tc>
      </w:tr>
    </w:tbl>
    <w:p w:rsidR="007F2AAB" w:rsidRDefault="007F2AAB" w:rsidP="00F43245">
      <w:pPr>
        <w:rPr>
          <w:rFonts w:cs="Times New Roman"/>
        </w:rPr>
      </w:pPr>
    </w:p>
    <w:p w:rsidR="007F2AAB" w:rsidRDefault="007F2AAB" w:rsidP="00F43245">
      <w:pPr>
        <w:pStyle w:val="AralkYok1"/>
      </w:pPr>
      <w:r>
        <w:t xml:space="preserve">                           Eşref AKINCI</w:t>
      </w:r>
    </w:p>
    <w:p w:rsidR="007F2AAB" w:rsidRPr="00983858" w:rsidRDefault="007F2AAB" w:rsidP="00F43245">
      <w:pPr>
        <w:pStyle w:val="NoSpacing"/>
        <w:rPr>
          <w:rFonts w:ascii="Times New Roman" w:hAnsi="Times New Roman" w:cs="Times New Roman"/>
        </w:rPr>
      </w:pPr>
      <w:r>
        <w:t xml:space="preserve">    </w:t>
      </w:r>
      <w:r w:rsidRPr="00196C13">
        <w:t xml:space="preserve">         İHL. Meslek Dersleri Öğretmeni</w:t>
      </w:r>
    </w:p>
    <w:p w:rsidR="007F2AAB" w:rsidRDefault="007F2AAB">
      <w:pPr>
        <w:rPr>
          <w:rFonts w:cs="Times New Roman"/>
        </w:rPr>
      </w:pPr>
    </w:p>
    <w:sectPr w:rsidR="007F2AAB" w:rsidSect="00F43245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TimesNewRomanPS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NewRomanPS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7D89"/>
    <w:rsid w:val="00033F82"/>
    <w:rsid w:val="00045357"/>
    <w:rsid w:val="00122D91"/>
    <w:rsid w:val="00131C67"/>
    <w:rsid w:val="00155E1D"/>
    <w:rsid w:val="00156C81"/>
    <w:rsid w:val="00162D9A"/>
    <w:rsid w:val="00196C13"/>
    <w:rsid w:val="001C5B29"/>
    <w:rsid w:val="002708C6"/>
    <w:rsid w:val="002944DB"/>
    <w:rsid w:val="002A3E00"/>
    <w:rsid w:val="002F6479"/>
    <w:rsid w:val="003424A9"/>
    <w:rsid w:val="003944D0"/>
    <w:rsid w:val="003D0B14"/>
    <w:rsid w:val="00441B19"/>
    <w:rsid w:val="00445262"/>
    <w:rsid w:val="00474858"/>
    <w:rsid w:val="00487D89"/>
    <w:rsid w:val="004A49DC"/>
    <w:rsid w:val="005253AA"/>
    <w:rsid w:val="005655FB"/>
    <w:rsid w:val="00566D79"/>
    <w:rsid w:val="005F22E8"/>
    <w:rsid w:val="005F41E3"/>
    <w:rsid w:val="00627689"/>
    <w:rsid w:val="006764CF"/>
    <w:rsid w:val="006E28A5"/>
    <w:rsid w:val="00775E95"/>
    <w:rsid w:val="007818BA"/>
    <w:rsid w:val="007878AC"/>
    <w:rsid w:val="007A1E65"/>
    <w:rsid w:val="007A2B77"/>
    <w:rsid w:val="007F2AAB"/>
    <w:rsid w:val="00822F36"/>
    <w:rsid w:val="00825AFF"/>
    <w:rsid w:val="0088182E"/>
    <w:rsid w:val="00911E60"/>
    <w:rsid w:val="00917D57"/>
    <w:rsid w:val="00955EA8"/>
    <w:rsid w:val="00981103"/>
    <w:rsid w:val="00983858"/>
    <w:rsid w:val="009B785B"/>
    <w:rsid w:val="009C00D7"/>
    <w:rsid w:val="009D3BEC"/>
    <w:rsid w:val="00A11471"/>
    <w:rsid w:val="00A35DC3"/>
    <w:rsid w:val="00A422EC"/>
    <w:rsid w:val="00B30755"/>
    <w:rsid w:val="00B64CD4"/>
    <w:rsid w:val="00B86A01"/>
    <w:rsid w:val="00B95DC7"/>
    <w:rsid w:val="00BB502C"/>
    <w:rsid w:val="00BE0194"/>
    <w:rsid w:val="00C62C80"/>
    <w:rsid w:val="00C96CCE"/>
    <w:rsid w:val="00CE517F"/>
    <w:rsid w:val="00DC419C"/>
    <w:rsid w:val="00E52853"/>
    <w:rsid w:val="00EA3C32"/>
    <w:rsid w:val="00EC2FA8"/>
    <w:rsid w:val="00F43245"/>
    <w:rsid w:val="00FD7DA4"/>
    <w:rsid w:val="00FE2A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D89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alkYok1">
    <w:name w:val="Aralık Yok1"/>
    <w:uiPriority w:val="99"/>
    <w:rsid w:val="00487D89"/>
    <w:rPr>
      <w:rFonts w:eastAsia="Times New Roman" w:cs="Calibri"/>
    </w:rPr>
  </w:style>
  <w:style w:type="paragraph" w:styleId="NoSpacing">
    <w:name w:val="No Spacing"/>
    <w:uiPriority w:val="99"/>
    <w:qFormat/>
    <w:rsid w:val="00487D89"/>
    <w:rPr>
      <w:rFonts w:eastAsia="Times New Roman" w:cs="Calibri"/>
    </w:rPr>
  </w:style>
  <w:style w:type="table" w:styleId="TableGrid">
    <w:name w:val="Table Grid"/>
    <w:basedOn w:val="TableNormal"/>
    <w:uiPriority w:val="99"/>
    <w:rsid w:val="00566D7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162D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62D9A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917D5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4</Pages>
  <Words>912</Words>
  <Characters>5199</Characters>
  <Application>Microsoft Office Outlook</Application>
  <DocSecurity>0</DocSecurity>
  <Lines>0</Lines>
  <Paragraphs>0</Paragraphs>
  <ScaleCrop>false</ScaleCrop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revision>www.sorubak.com</cp:revision>
  <dcterms:created xsi:type="dcterms:W3CDTF">2013-04-12T13:47:00Z</dcterms:created>
  <dcterms:modified xsi:type="dcterms:W3CDTF">2013-05-12T09:28:00Z</dcterms:modified>
  <cp:category>www.sorubak.com</cp:category>
</cp:coreProperties>
</file>