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1F" w:rsidRDefault="000D501F" w:rsidP="00915649">
      <w:pPr>
        <w:pStyle w:val="NoSpacing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tam.bmp" style="position:absolute;left:0;text-align:left;margin-left:347.3pt;margin-top:-7.45pt;width:165pt;height:59.25pt;z-index:251652608;visibility:visible">
            <v:imagedata r:id="rId4" o:title=""/>
            <w10:wrap type="square"/>
          </v:shape>
        </w:pict>
      </w:r>
      <w:r>
        <w:rPr>
          <w:noProof/>
        </w:rPr>
        <w:t>……..</w:t>
      </w:r>
      <w:r>
        <w:t xml:space="preserve"> EĞİTİM ÖĞRETİM YILI  Y.A.Ö.LİSESİ  GEOMETRİ -1 DERSİ</w:t>
      </w:r>
    </w:p>
    <w:p w:rsidR="000D501F" w:rsidRDefault="000D501F" w:rsidP="00915649">
      <w:pPr>
        <w:pStyle w:val="NoSpacing"/>
        <w:jc w:val="center"/>
      </w:pPr>
      <w:r>
        <w:t>10-TM SINIFI 2.DÖNEM 1.YAZILI SORULARIDIR.</w:t>
      </w:r>
    </w:p>
    <w:p w:rsidR="000D501F" w:rsidRDefault="000D501F" w:rsidP="00915649">
      <w:pPr>
        <w:pStyle w:val="NoSpacing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  NO:</w:t>
      </w:r>
    </w:p>
    <w:p w:rsidR="000D501F" w:rsidRDefault="000D501F" w:rsidP="00915649">
      <w:pPr>
        <w:pStyle w:val="NoSpacing"/>
        <w:jc w:val="center"/>
        <w:sectPr w:rsidR="000D501F" w:rsidSect="00E573C7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0D501F" w:rsidRDefault="000D501F" w:rsidP="00915649">
      <w:pPr>
        <w:pStyle w:val="NoSpacing"/>
      </w:pPr>
      <w:r>
        <w:t>1)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4 Resim" o:spid="_x0000_s1027" type="#_x0000_t75" alt="4.bmp" style="position:absolute;margin-left:297.8pt;margin-top:6.35pt;width:249pt;height:135pt;z-index:251656704;visibility:visible">
            <v:imagedata r:id="rId5" o:title="" croptop="5399f" cropbottom="30234f" cropleft="1172f" cropright="17347f"/>
            <w10:wrap type="square"/>
          </v:shape>
        </w:pict>
      </w:r>
      <w:r>
        <w:rPr>
          <w:noProof/>
        </w:rPr>
        <w:pict>
          <v:shape id="_x0000_s1028" type="#_x0000_t75" alt="1.bmp" style="position:absolute;margin-left:-.75pt;margin-top:6.35pt;width:173.25pt;height:123.75pt;z-index:251653632;visibility:visible">
            <v:imagedata r:id="rId6" o:title="" croptop="6520f" cropbottom="20564f" cropleft="2209f" cropright="28657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hyperlink r:id="rId7" w:history="1">
        <w:r w:rsidRPr="00B43B0A">
          <w:rPr>
            <w:rStyle w:val="Hyperlink"/>
          </w:rPr>
          <w:t>www.sorubak.com</w:t>
        </w:r>
      </w:hyperlink>
      <w:r>
        <w:t xml:space="preserve"> </w: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rPr>
          <w:noProof/>
        </w:rPr>
        <w:pict>
          <v:shape id="2 Resim" o:spid="_x0000_s1029" type="#_x0000_t75" alt="2.bmp" style="position:absolute;margin-left:-.7pt;margin-top:24.8pt;width:262.5pt;height:127pt;z-index:251654656;visibility:visible">
            <v:imagedata r:id="rId8" o:title="" croptop="2260f" cropbottom="26355f" cropleft="498f" cropright="7951f"/>
            <w10:wrap type="square"/>
          </v:shape>
        </w:pict>
      </w:r>
      <w:r>
        <w:t>2)</w: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3)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3 Resim" o:spid="_x0000_s1030" type="#_x0000_t75" alt="3.bmp" style="position:absolute;margin-left:-5.2pt;margin-top:3.55pt;width:261pt;height:116.25pt;z-index:251655680;visibility:visible">
            <v:imagedata r:id="rId9" o:title="" croptop="2167f" cropbottom="24644f" cropright="11293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4)</w: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5)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5 Resim" o:spid="_x0000_s1031" type="#_x0000_t75" alt="5.bmp" style="position:absolute;margin-left:-8.65pt;margin-top:7.7pt;width:203.25pt;height:116.25pt;z-index:251657728;visibility:visible">
            <v:imagedata r:id="rId10" o:title="" croptop="1003f" cropbottom="45108f" cropleft="497f" cropright="43347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6)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6 Resim" o:spid="_x0000_s1032" type="#_x0000_t75" alt="6.bmp" style="position:absolute;margin-left:-.7pt;margin-top:9.85pt;width:204pt;height:121.5pt;z-index:251658752;visibility:visible">
            <v:imagedata r:id="rId11" o:title="" croptop="1226f" cropbottom="42785f" cropleft="860f" cropright="42621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7)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8 Resim" o:spid="_x0000_s1033" type="#_x0000_t75" alt="7.bmp" style="position:absolute;margin-left:-5.2pt;margin-top:10.55pt;width:183.75pt;height:102pt;z-index:251659776;visibility:visible">
            <v:imagedata r:id="rId12" o:title="" croptop="1606f" cropbottom="45735f" cropleft="1226f" cropright="44389f"/>
            <w10:wrap type="square"/>
          </v:shape>
        </w:pict>
      </w:r>
    </w:p>
    <w:p w:rsidR="000D501F" w:rsidRDefault="000D501F" w:rsidP="00915649">
      <w:pPr>
        <w:pStyle w:val="NoSpacing"/>
      </w:pPr>
      <w:r>
        <w:rPr>
          <w:noProof/>
        </w:rPr>
        <w:pict>
          <v:shape id="11 Resim" o:spid="_x0000_s1034" type="#_x0000_t75" alt="10.bmp" style="position:absolute;margin-left:105.75pt;margin-top:6.05pt;width:270.75pt;height:158.65pt;z-index:251662848;visibility:visible">
            <v:imagedata r:id="rId13" o:title="" croptop="2064f" cropbottom="26141f" cropright="30183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5E1179">
      <w:r>
        <w:t xml:space="preserve"> </w: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8)</w:t>
      </w:r>
    </w:p>
    <w:p w:rsidR="000D501F" w:rsidRDefault="000D501F" w:rsidP="00915649">
      <w:pPr>
        <w:pStyle w:val="NoSpacing"/>
      </w:pPr>
      <w:r>
        <w:rPr>
          <w:noProof/>
        </w:rPr>
        <w:pict>
          <v:shape id="9 Resim" o:spid="_x0000_s1035" type="#_x0000_t75" alt="8.bmp" style="position:absolute;margin-left:-5.2pt;margin-top:12.1pt;width:233.25pt;height:110.25pt;z-index:251660800;visibility:visible">
            <v:imagedata r:id="rId14" o:title="" cropbottom="13693f" cropright="20523f"/>
            <w10:wrap type="square"/>
          </v:shape>
        </w:pic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rPr>
          <w:noProof/>
        </w:rPr>
        <w:pict>
          <v:shape id="10 Resim" o:spid="_x0000_s1036" type="#_x0000_t75" alt="9.bmp" style="position:absolute;margin-left:1.15pt;margin-top:13.55pt;width:223.65pt;height:120pt;z-index:251661824;visibility:visible">
            <v:imagedata r:id="rId15" o:title="" cropbottom="34843f" cropright="38100f"/>
            <w10:wrap type="square"/>
          </v:shape>
        </w:pict>
      </w:r>
      <w:r>
        <w:t>9)</w:t>
      </w: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</w:p>
    <w:p w:rsidR="000D501F" w:rsidRDefault="000D501F" w:rsidP="00915649">
      <w:pPr>
        <w:pStyle w:val="NoSpacing"/>
      </w:pPr>
      <w:r>
        <w:t>10)</w:t>
      </w:r>
    </w:p>
    <w:sectPr w:rsidR="000D501F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3C7"/>
    <w:rsid w:val="000D501F"/>
    <w:rsid w:val="00133632"/>
    <w:rsid w:val="00135EF1"/>
    <w:rsid w:val="00163233"/>
    <w:rsid w:val="001F464B"/>
    <w:rsid w:val="00223368"/>
    <w:rsid w:val="00241149"/>
    <w:rsid w:val="0027170B"/>
    <w:rsid w:val="002B4FD3"/>
    <w:rsid w:val="002D2665"/>
    <w:rsid w:val="00375D6A"/>
    <w:rsid w:val="00393AF9"/>
    <w:rsid w:val="003A03BA"/>
    <w:rsid w:val="003A0864"/>
    <w:rsid w:val="003B6FA5"/>
    <w:rsid w:val="004B7EDF"/>
    <w:rsid w:val="004C07F6"/>
    <w:rsid w:val="005A7F06"/>
    <w:rsid w:val="005E1179"/>
    <w:rsid w:val="005F6B7C"/>
    <w:rsid w:val="00606D51"/>
    <w:rsid w:val="00637E36"/>
    <w:rsid w:val="006D616D"/>
    <w:rsid w:val="00754823"/>
    <w:rsid w:val="008049D9"/>
    <w:rsid w:val="008A396A"/>
    <w:rsid w:val="00915649"/>
    <w:rsid w:val="009316B9"/>
    <w:rsid w:val="009A5A37"/>
    <w:rsid w:val="009C5D8C"/>
    <w:rsid w:val="00A04D0C"/>
    <w:rsid w:val="00AF39E0"/>
    <w:rsid w:val="00B11C89"/>
    <w:rsid w:val="00B43B0A"/>
    <w:rsid w:val="00C138CD"/>
    <w:rsid w:val="00C37005"/>
    <w:rsid w:val="00C60B94"/>
    <w:rsid w:val="00DA2FA3"/>
    <w:rsid w:val="00DE77B1"/>
    <w:rsid w:val="00E573C7"/>
    <w:rsid w:val="00EF0B91"/>
    <w:rsid w:val="00F63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73C7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6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E11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453</TotalTime>
  <Pages>2</Pages>
  <Words>68</Words>
  <Characters>389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EDANUR</cp:lastModifiedBy>
  <cp:revision>20</cp:revision>
  <dcterms:created xsi:type="dcterms:W3CDTF">2010-02-28T14:34:00Z</dcterms:created>
  <dcterms:modified xsi:type="dcterms:W3CDTF">2013-03-18T17:44:00Z</dcterms:modified>
</cp:coreProperties>
</file>