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F95F03">
      <w:pPr>
        <w:rPr>
          <w:noProof/>
        </w:rPr>
      </w:pPr>
      <w:r w:rsidRPr="0048488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.75pt;height:.75pt;visibility:visible">
            <v:imagedata r:id="rId6" o:title=""/>
          </v:shape>
        </w:pict>
      </w:r>
      <w:r w:rsidRPr="00484882">
        <w:rPr>
          <w:noProof/>
        </w:rPr>
        <w:pict>
          <v:shape id="Resim 4" o:spid="_x0000_i1026" type="#_x0000_t75" style="width:6.75pt;height:.75pt;visibility:visible">
            <v:imagedata r:id="rId7" o:title=""/>
          </v:shape>
        </w:pict>
      </w:r>
      <w:r w:rsidRPr="00484882">
        <w:rPr>
          <w:noProof/>
        </w:rPr>
        <w:pict>
          <v:shape id="Resim 7" o:spid="_x0000_i1027" type="#_x0000_t75" style="width:252.75pt;height:142.5pt;visibility:visible">
            <v:imagedata r:id="rId8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10" o:spid="_x0000_i1028" type="#_x0000_t75" style="width:243pt;height:143.25pt;visibility:visible">
            <v:imagedata r:id="rId9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13" o:spid="_x0000_i1029" type="#_x0000_t75" style="width:240pt;height:156.75pt;visibility:visible">
            <v:imagedata r:id="rId10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r w:rsidRPr="00484882">
        <w:rPr>
          <w:noProof/>
        </w:rPr>
        <w:pict>
          <v:shape id="Resim 16" o:spid="_x0000_i1030" type="#_x0000_t75" style="width:248.25pt;height:175.5pt;visibility:visible">
            <v:imagedata r:id="rId11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29" o:spid="_x0000_i1031" type="#_x0000_t75" style="width:246pt;height:181.5pt;visibility:visible">
            <v:imagedata r:id="rId12" o:title=""/>
          </v:shape>
        </w:pict>
      </w:r>
    </w:p>
    <w:p w:rsidR="00F95F03" w:rsidRDefault="00F95F03">
      <w:r w:rsidRPr="00484882">
        <w:rPr>
          <w:noProof/>
        </w:rPr>
        <w:pict>
          <v:shape id="Resim 32" o:spid="_x0000_i1032" type="#_x0000_t75" style="width:253.5pt;height:168pt;visibility:visible">
            <v:imagedata r:id="rId13" o:title=""/>
          </v:shape>
        </w:pict>
      </w: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35" o:spid="_x0000_i1033" type="#_x0000_t75" style="width:237pt;height:182.25pt;visibility:visible">
            <v:imagedata r:id="rId14" o:title=""/>
          </v:shape>
        </w:pict>
      </w: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38" o:spid="_x0000_i1034" type="#_x0000_t75" style="width:252.75pt;height:144.75pt;visibility:visible">
            <v:imagedata r:id="rId15" o:title=""/>
          </v:shape>
        </w:pict>
      </w:r>
    </w:p>
    <w:p w:rsidR="00F95F03" w:rsidRDefault="00F95F03">
      <w:hyperlink r:id="rId16" w:history="1">
        <w:r>
          <w:rPr>
            <w:rStyle w:val="Hyperlink"/>
          </w:rPr>
          <w:t>www.sorubak.com</w:t>
        </w:r>
      </w:hyperlink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41" o:spid="_x0000_i1035" type="#_x0000_t75" style="width:260.25pt;height:67.5pt;visibility:visible">
            <v:imagedata r:id="rId17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44" o:spid="_x0000_i1036" type="#_x0000_t75" style="width:252pt;height:236.25pt;visibility:visible">
            <v:imagedata r:id="rId18" o:title=""/>
          </v:shape>
        </w:pict>
      </w: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47" o:spid="_x0000_i1037" type="#_x0000_t75" style="width:240.75pt;height:201.75pt;visibility:visible">
            <v:imagedata r:id="rId19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50" o:spid="_x0000_i1038" type="#_x0000_t75" style="width:254.25pt;height:103.5pt;visibility:visible">
            <v:imagedata r:id="rId20" o:title=""/>
          </v:shape>
        </w:pict>
      </w: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53" o:spid="_x0000_i1039" type="#_x0000_t75" style="width:240.75pt;height:203.25pt;visibility:visible">
            <v:imagedata r:id="rId21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  <w:r w:rsidRPr="00484882">
        <w:rPr>
          <w:noProof/>
        </w:rPr>
        <w:pict>
          <v:shape id="Resim 56" o:spid="_x0000_i1040" type="#_x0000_t75" style="width:254.25pt;height:132.75pt;visibility:visible">
            <v:imagedata r:id="rId22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F95F03">
      <w:r w:rsidRPr="00484882">
        <w:rPr>
          <w:noProof/>
        </w:rPr>
        <w:pict>
          <v:shape id="Resim 59" o:spid="_x0000_i1041" type="#_x0000_t75" style="width:246pt;height:198pt;visibility:visible">
            <v:imagedata r:id="rId23" o:title=""/>
          </v:shape>
        </w:pict>
      </w:r>
    </w:p>
    <w:p w:rsidR="00F95F03" w:rsidRDefault="00F95F03" w:rsidP="00082B78">
      <w:pPr>
        <w:ind w:left="-284"/>
      </w:pPr>
    </w:p>
    <w:p w:rsidR="00F95F03" w:rsidRDefault="00F95F03"/>
    <w:p w:rsidR="00F95F03" w:rsidRDefault="00F95F03">
      <w:r>
        <w:t>NOT: 1,…..10. SORULAR  5 PUAN DİĞERLERİ 10 PUANDIR.</w:t>
      </w:r>
    </w:p>
    <w:sectPr w:rsidR="00F95F03" w:rsidSect="00284F9C">
      <w:headerReference w:type="default" r:id="rId24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F03" w:rsidRDefault="00F95F03" w:rsidP="00B31606">
      <w:pPr>
        <w:spacing w:after="0" w:line="240" w:lineRule="auto"/>
      </w:pPr>
      <w:r>
        <w:separator/>
      </w:r>
    </w:p>
  </w:endnote>
  <w:endnote w:type="continuationSeparator" w:id="0">
    <w:p w:rsidR="00F95F03" w:rsidRDefault="00F95F03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F03" w:rsidRDefault="00F95F03" w:rsidP="00B31606">
      <w:pPr>
        <w:spacing w:after="0" w:line="240" w:lineRule="auto"/>
      </w:pPr>
      <w:r>
        <w:separator/>
      </w:r>
    </w:p>
  </w:footnote>
  <w:footnote w:type="continuationSeparator" w:id="0">
    <w:p w:rsidR="00F95F03" w:rsidRDefault="00F95F03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Header"/>
    </w:pPr>
    <w:r>
      <w:t>……………………………. LİSESİ 2012-2013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606"/>
    <w:rsid w:val="000353E4"/>
    <w:rsid w:val="00047D25"/>
    <w:rsid w:val="00065EF5"/>
    <w:rsid w:val="00082B78"/>
    <w:rsid w:val="000F58AA"/>
    <w:rsid w:val="00150DEC"/>
    <w:rsid w:val="002745D0"/>
    <w:rsid w:val="00284F9C"/>
    <w:rsid w:val="002A1CCE"/>
    <w:rsid w:val="004356BF"/>
    <w:rsid w:val="00484882"/>
    <w:rsid w:val="00544A74"/>
    <w:rsid w:val="00547D09"/>
    <w:rsid w:val="00575F1C"/>
    <w:rsid w:val="00615E3F"/>
    <w:rsid w:val="00690A3D"/>
    <w:rsid w:val="007A1869"/>
    <w:rsid w:val="009B1234"/>
    <w:rsid w:val="009C525A"/>
    <w:rsid w:val="009C5A73"/>
    <w:rsid w:val="00B31606"/>
    <w:rsid w:val="00B857C5"/>
    <w:rsid w:val="00BB66B1"/>
    <w:rsid w:val="00BC514F"/>
    <w:rsid w:val="00BD50DA"/>
    <w:rsid w:val="00C445CD"/>
    <w:rsid w:val="00CA7903"/>
    <w:rsid w:val="00CE0DFE"/>
    <w:rsid w:val="00EC61F6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31606"/>
  </w:style>
  <w:style w:type="paragraph" w:styleId="Footer">
    <w:name w:val="footer"/>
    <w:basedOn w:val="Normal"/>
    <w:link w:val="Footer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1606"/>
  </w:style>
  <w:style w:type="paragraph" w:styleId="BalloonText">
    <w:name w:val="Balloon Text"/>
    <w:basedOn w:val="Normal"/>
    <w:link w:val="BalloonText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22</Words>
  <Characters>132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dcterms:created xsi:type="dcterms:W3CDTF">2012-04-08T19:33:00Z</dcterms:created>
  <dcterms:modified xsi:type="dcterms:W3CDTF">2013-03-13T20:54:00Z</dcterms:modified>
</cp:coreProperties>
</file>