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F46" w:rsidRPr="007B6693" w:rsidRDefault="00487F46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rect id="Dikdörtgen 1" o:spid="_x0000_s1026" style="position:absolute;margin-left:-46.85pt;margin-top:-45.35pt;width:546pt;height:21pt;z-index:251618816;visibility:visible;v-text-anchor:middle" fillcolor="#dfa7a6" strokecolor="#bc4542">
            <v:fill color2="#f5e4e4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487F46" w:rsidRPr="005C7B7C" w:rsidRDefault="00487F46" w:rsidP="007B6693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color w:val="262626"/>
                      <w:sz w:val="24"/>
                      <w:szCs w:val="24"/>
                    </w:rPr>
                  </w:pPr>
                  <w:r w:rsidRPr="005C7B7C">
                    <w:rPr>
                      <w:rFonts w:ascii="Comic Sans MS" w:hAnsi="Comic Sans MS" w:cs="Comic Sans MS"/>
                      <w:b/>
                      <w:bCs/>
                      <w:color w:val="262626"/>
                      <w:sz w:val="24"/>
                      <w:szCs w:val="24"/>
                    </w:rPr>
                    <w:t xml:space="preserve">1.SINIF – Y SESİ İLE METİN ETKİNLİĞİ -2 </w:t>
                  </w:r>
                </w:p>
              </w:txbxContent>
            </v:textbox>
          </v:rect>
        </w:pict>
      </w:r>
      <w:r>
        <w:rPr>
          <w:rFonts w:ascii="Hand writing Mutlu" w:hAnsi="Hand writing Mutlu" w:cs="Hand writing Mutlu"/>
          <w:sz w:val="56"/>
          <w:szCs w:val="56"/>
        </w:rPr>
        <w:t xml:space="preserve">     </w:t>
      </w:r>
      <w:r>
        <w:rPr>
          <w:rFonts w:ascii="Hand writing Mutlu" w:hAnsi="Hand writing Mutlu" w:cs="Hand writing Mutlu"/>
          <w:b/>
          <w:bCs/>
          <w:sz w:val="36"/>
          <w:szCs w:val="36"/>
        </w:rPr>
        <w:t>Maymun</w:t>
      </w:r>
    </w:p>
    <w:p w:rsidR="00487F46" w:rsidRDefault="00487F46" w:rsidP="00AA35D7">
      <w:pPr>
        <w:ind w:left="-142"/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rFonts w:ascii="Hand writing Mutlu" w:hAnsi="Hand writing Mutlu" w:cs="Hand writing Mutlu"/>
          <w:b/>
          <w:bCs/>
          <w:sz w:val="36"/>
          <w:szCs w:val="36"/>
        </w:rPr>
        <w:t xml:space="preserve">Minik maymun oyna </w:t>
      </w:r>
      <w:r w:rsidRPr="007B6693">
        <w:rPr>
          <w:rFonts w:ascii="Hand writing Mutlu" w:hAnsi="Hand writing Mutlu" w:cs="Hand writing Mutlu"/>
          <w:b/>
          <w:bCs/>
          <w:sz w:val="36"/>
          <w:szCs w:val="36"/>
        </w:rPr>
        <w:t xml:space="preserve">                              </w:t>
      </w:r>
      <w:r>
        <w:rPr>
          <w:rFonts w:ascii="Hand writing Mutlu" w:hAnsi="Hand writing Mutlu" w:cs="Hand writing Mutlu"/>
          <w:b/>
          <w:bCs/>
          <w:sz w:val="36"/>
          <w:szCs w:val="36"/>
        </w:rPr>
        <w:t xml:space="preserve">                      Oynarken çok yorulma  </w:t>
      </w:r>
      <w:r w:rsidRPr="007B6693">
        <w:rPr>
          <w:rFonts w:ascii="Hand writing Mutlu" w:hAnsi="Hand writing Mutlu" w:cs="Hand writing Mutlu"/>
          <w:b/>
          <w:bCs/>
          <w:sz w:val="36"/>
          <w:szCs w:val="36"/>
        </w:rPr>
        <w:t xml:space="preserve"> </w:t>
      </w:r>
      <w:r>
        <w:rPr>
          <w:rFonts w:ascii="Hand writing Mutlu" w:hAnsi="Hand writing Mutlu" w:cs="Hand writing Mutlu"/>
          <w:b/>
          <w:bCs/>
          <w:sz w:val="36"/>
          <w:szCs w:val="36"/>
        </w:rPr>
        <w:t xml:space="preserve">                                                       Karnı tok maymunun                                                 Ayakta uyur maymun                                                    Ayla kırık ayna alma                                                 Aynayı yerine koyma                                            Eymen aynayı kırma                                              Oktay aynayı onarma. </w:t>
      </w:r>
    </w:p>
    <w:p w:rsidR="00487F46" w:rsidRDefault="00487F46" w:rsidP="00B46CF5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35" o:spid="_x0000_s1027" style="position:absolute;z-index:251653632;visibility:visible" from="223.9pt,6.1pt" to="223.9pt,369.1pt"/>
        </w:pict>
      </w:r>
      <w:r>
        <w:rPr>
          <w:noProof/>
          <w:lang w:eastAsia="tr-TR"/>
        </w:rPr>
        <w:pict>
          <v:line id="Düz Bağlayıcı 34" o:spid="_x0000_s1028" style="position:absolute;z-index:251652608;visibility:visible" from="-43.1pt,6.1pt" to="-43.1pt,369.1pt"/>
        </w:pict>
      </w:r>
      <w:r>
        <w:rPr>
          <w:noProof/>
          <w:lang w:eastAsia="tr-TR"/>
        </w:rPr>
        <w:pict>
          <v:line id="Düz Bağlayıcı 37" o:spid="_x0000_s1029" style="position:absolute;z-index:251657728;visibility:visible" from="-43.1pt,30.85pt" to="223.9pt,30.85pt"/>
        </w:pict>
      </w:r>
      <w:r>
        <w:rPr>
          <w:noProof/>
          <w:lang w:eastAsia="tr-TR"/>
        </w:rPr>
        <w:pict>
          <v:line id="Düz Bağlayıcı 38" o:spid="_x0000_s1030" style="position:absolute;z-index:251656704;visibility:visible" from="-43.1pt,22.6pt" to="223.9pt,22.6pt"/>
        </w:pict>
      </w:r>
      <w:r>
        <w:rPr>
          <w:noProof/>
          <w:lang w:eastAsia="tr-TR"/>
        </w:rPr>
        <w:pict>
          <v:line id="Düz Bağlayıcı 39" o:spid="_x0000_s1031" style="position:absolute;z-index:251655680;visibility:visible" from="-43.1pt,13.6pt" to="223.9pt,13.6pt"/>
        </w:pict>
      </w:r>
      <w:r>
        <w:rPr>
          <w:noProof/>
          <w:lang w:eastAsia="tr-TR"/>
        </w:rPr>
        <w:pict>
          <v:line id="Düz Bağlayıcı 40" o:spid="_x0000_s1032" style="position:absolute;z-index:251654656;visibility:visible" from="-43.1pt,6.1pt" to="223.9pt,6.1pt"/>
        </w:pict>
      </w:r>
    </w:p>
    <w:p w:rsidR="00487F46" w:rsidRDefault="00487F46" w:rsidP="00B46CF5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26" o:spid="_x0000_s1033" style="position:absolute;z-index:251647488;visibility:visible" from="-43.1pt,30.85pt" to="223.9pt,30.85pt"/>
        </w:pict>
      </w:r>
      <w:r>
        <w:rPr>
          <w:noProof/>
          <w:lang w:eastAsia="tr-TR"/>
        </w:rPr>
        <w:pict>
          <v:line id="Düz Bağlayıcı 27" o:spid="_x0000_s1034" style="position:absolute;z-index:251646464;visibility:visible" from="-43.1pt,22.6pt" to="223.9pt,22.6pt"/>
        </w:pict>
      </w:r>
      <w:r>
        <w:rPr>
          <w:noProof/>
          <w:lang w:eastAsia="tr-TR"/>
        </w:rPr>
        <w:pict>
          <v:line id="Düz Bağlayıcı 28" o:spid="_x0000_s1035" style="position:absolute;z-index:251645440;visibility:visible" from="-43.1pt,13.6pt" to="223.9pt,13.6pt"/>
        </w:pict>
      </w:r>
      <w:r>
        <w:rPr>
          <w:noProof/>
          <w:lang w:eastAsia="tr-TR"/>
        </w:rPr>
        <w:pict>
          <v:line id="Düz Bağlayıcı 29" o:spid="_x0000_s1036" style="position:absolute;z-index:251644416;visibility:visible" from="-43.1pt,6.1pt" to="223.9pt,6.1pt"/>
        </w:pict>
      </w:r>
    </w:p>
    <w:p w:rsidR="00487F46" w:rsidRDefault="00487F46" w:rsidP="00B46CF5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30" o:spid="_x0000_s1037" style="position:absolute;z-index:251651584;visibility:visible" from="-43.1pt,30.85pt" to="223.9pt,30.85pt"/>
        </w:pict>
      </w:r>
      <w:r>
        <w:rPr>
          <w:noProof/>
          <w:lang w:eastAsia="tr-TR"/>
        </w:rPr>
        <w:pict>
          <v:line id="Düz Bağlayıcı 31" o:spid="_x0000_s1038" style="position:absolute;z-index:251650560;visibility:visible" from="-43.1pt,22.6pt" to="223.9pt,22.6pt"/>
        </w:pict>
      </w:r>
      <w:r>
        <w:rPr>
          <w:noProof/>
          <w:lang w:eastAsia="tr-TR"/>
        </w:rPr>
        <w:pict>
          <v:line id="Düz Bağlayıcı 32" o:spid="_x0000_s1039" style="position:absolute;z-index:251649536;visibility:visible" from="-43.1pt,13.6pt" to="223.9pt,13.6pt"/>
        </w:pict>
      </w:r>
      <w:r>
        <w:rPr>
          <w:noProof/>
          <w:lang w:eastAsia="tr-TR"/>
        </w:rPr>
        <w:pict>
          <v:line id="Düz Bağlayıcı 33" o:spid="_x0000_s1040" style="position:absolute;z-index:251648512;visibility:visible" from="-43.1pt,6.1pt" to="223.9pt,6.1pt"/>
        </w:pict>
      </w:r>
    </w:p>
    <w:p w:rsidR="00487F46" w:rsidRDefault="00487F46" w:rsidP="00B46CF5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6" o:spid="_x0000_s1041" style="position:absolute;z-index:251627008;visibility:visible" from="-43.1pt,30.85pt" to="223.9pt,30.85pt"/>
        </w:pict>
      </w:r>
      <w:r>
        <w:rPr>
          <w:noProof/>
          <w:lang w:eastAsia="tr-TR"/>
        </w:rPr>
        <w:pict>
          <v:line id="Düz Bağlayıcı 7" o:spid="_x0000_s1042" style="position:absolute;z-index:251625984;visibility:visible" from="-43.1pt,22.6pt" to="223.9pt,22.6pt"/>
        </w:pict>
      </w:r>
      <w:r>
        <w:rPr>
          <w:noProof/>
          <w:lang w:eastAsia="tr-TR"/>
        </w:rPr>
        <w:pict>
          <v:line id="Düz Bağlayıcı 8" o:spid="_x0000_s1043" style="position:absolute;z-index:251624960;visibility:visible" from="-43.1pt,13.6pt" to="223.9pt,13.6pt"/>
        </w:pict>
      </w:r>
      <w:r>
        <w:rPr>
          <w:noProof/>
          <w:lang w:eastAsia="tr-TR"/>
        </w:rPr>
        <w:pict>
          <v:line id="Düz Bağlayıcı 9" o:spid="_x0000_s1044" style="position:absolute;z-index:251623936;visibility:visible" from="-43.1pt,5.35pt" to="223.9pt,5.35pt"/>
        </w:pict>
      </w:r>
    </w:p>
    <w:p w:rsidR="00487F46" w:rsidRDefault="00487F46" w:rsidP="00B46CF5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18" o:spid="_x0000_s1045" style="position:absolute;z-index:251639296;visibility:visible" from="-43.1pt,30.85pt" to="223.9pt,30.85pt"/>
        </w:pict>
      </w:r>
      <w:r>
        <w:rPr>
          <w:noProof/>
          <w:lang w:eastAsia="tr-TR"/>
        </w:rPr>
        <w:pict>
          <v:line id="Düz Bağlayıcı 19" o:spid="_x0000_s1046" style="position:absolute;z-index:251638272;visibility:visible" from="-43.1pt,22.6pt" to="223.9pt,22.6pt"/>
        </w:pict>
      </w:r>
      <w:r>
        <w:rPr>
          <w:noProof/>
          <w:lang w:eastAsia="tr-TR"/>
        </w:rPr>
        <w:pict>
          <v:line id="Düz Bağlayıcı 20" o:spid="_x0000_s1047" style="position:absolute;z-index:251637248;visibility:visible" from="-43.1pt,13.6pt" to="223.9pt,13.6pt"/>
        </w:pict>
      </w:r>
      <w:r>
        <w:rPr>
          <w:noProof/>
          <w:lang w:eastAsia="tr-TR"/>
        </w:rPr>
        <w:pict>
          <v:line id="Düz Bağlayıcı 21" o:spid="_x0000_s1048" style="position:absolute;z-index:251636224;visibility:visible" from="-43.1pt,6.1pt" to="223.9pt,6.1pt"/>
        </w:pict>
      </w:r>
    </w:p>
    <w:p w:rsidR="00487F46" w:rsidRDefault="00487F46" w:rsidP="00B46CF5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23" o:spid="_x0000_s1049" style="position:absolute;z-index:251642368;visibility:visible" from="-43.1pt,22.6pt" to="223.9pt,22.6pt"/>
        </w:pict>
      </w:r>
      <w:r>
        <w:rPr>
          <w:noProof/>
          <w:lang w:eastAsia="tr-TR"/>
        </w:rPr>
        <w:pict>
          <v:line id="Düz Bağlayıcı 22" o:spid="_x0000_s1050" style="position:absolute;z-index:251643392;visibility:visible" from="-43.1pt,30.85pt" to="223.9pt,30.85pt"/>
        </w:pict>
      </w:r>
      <w:r>
        <w:rPr>
          <w:noProof/>
          <w:lang w:eastAsia="tr-TR"/>
        </w:rPr>
        <w:pict>
          <v:line id="Düz Bağlayıcı 24" o:spid="_x0000_s1051" style="position:absolute;z-index:251641344;visibility:visible" from="-43.1pt,13.6pt" to="223.9pt,13.6pt"/>
        </w:pict>
      </w:r>
      <w:r>
        <w:rPr>
          <w:noProof/>
          <w:lang w:eastAsia="tr-TR"/>
        </w:rPr>
        <w:pict>
          <v:line id="Düz Bağlayıcı 25" o:spid="_x0000_s1052" style="position:absolute;z-index:251640320;visibility:visible" from="-43.1pt,6.1pt" to="223.9pt,6.1pt"/>
        </w:pict>
      </w:r>
    </w:p>
    <w:p w:rsidR="00487F46" w:rsidRDefault="00487F46" w:rsidP="00B46CF5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10" o:spid="_x0000_s1053" style="position:absolute;z-index:251631104;visibility:visible" from="-43.1pt,30.85pt" to="223.9pt,30.85pt"/>
        </w:pict>
      </w:r>
      <w:r>
        <w:rPr>
          <w:noProof/>
          <w:lang w:eastAsia="tr-TR"/>
        </w:rPr>
        <w:pict>
          <v:line id="Düz Bağlayıcı 11" o:spid="_x0000_s1054" style="position:absolute;z-index:251630080;visibility:visible" from="-43.1pt,22.6pt" to="223.9pt,22.6pt"/>
        </w:pict>
      </w:r>
      <w:r>
        <w:rPr>
          <w:noProof/>
          <w:lang w:eastAsia="tr-TR"/>
        </w:rPr>
        <w:pict>
          <v:line id="Düz Bağlayıcı 12" o:spid="_x0000_s1055" style="position:absolute;z-index:251629056;visibility:visible" from="-43.1pt,13.6pt" to="223.9pt,13.6pt"/>
        </w:pict>
      </w:r>
      <w:r>
        <w:rPr>
          <w:noProof/>
          <w:lang w:eastAsia="tr-TR"/>
        </w:rPr>
        <w:pict>
          <v:line id="Düz Bağlayıcı 13" o:spid="_x0000_s1056" style="position:absolute;z-index:251628032;visibility:visible" from="-43.1pt,6.1pt" to="223.9pt,6.1pt"/>
        </w:pict>
      </w:r>
    </w:p>
    <w:p w:rsidR="00487F46" w:rsidRPr="007B6693" w:rsidRDefault="00487F46" w:rsidP="00B46CF5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14" o:spid="_x0000_s1057" style="position:absolute;z-index:251635200;visibility:visible" from="-43.1pt,30.85pt" to="223.9pt,30.85pt"/>
        </w:pict>
      </w:r>
      <w:r>
        <w:rPr>
          <w:noProof/>
          <w:lang w:eastAsia="tr-TR"/>
        </w:rPr>
        <w:pict>
          <v:line id="Düz Bağlayıcı 15" o:spid="_x0000_s1058" style="position:absolute;z-index:251634176;visibility:visible" from="-43.1pt,22.6pt" to="223.9pt,22.6pt"/>
        </w:pict>
      </w:r>
      <w:r>
        <w:rPr>
          <w:noProof/>
          <w:lang w:eastAsia="tr-TR"/>
        </w:rPr>
        <w:pict>
          <v:line id="Düz Bağlayıcı 16" o:spid="_x0000_s1059" style="position:absolute;z-index:251633152;visibility:visible" from="-43.1pt,13.6pt" to="223.9pt,13.6pt"/>
        </w:pict>
      </w:r>
      <w:r>
        <w:rPr>
          <w:noProof/>
          <w:lang w:eastAsia="tr-TR"/>
        </w:rPr>
        <w:pict>
          <v:line id="Düz Bağlayıcı 17" o:spid="_x0000_s1060" style="position:absolute;z-index:251632128;visibility:visible" from="-43.1pt,6.1pt" to="223.9pt,6.1pt"/>
        </w:pict>
      </w:r>
    </w:p>
    <w:p w:rsidR="00487F46" w:rsidRPr="007B6693" w:rsidRDefault="00487F46" w:rsidP="00B46CF5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41" o:spid="_x0000_s1061" style="position:absolute;z-index:251661824;visibility:visible" from="-43.1pt,30.1pt" to="223.9pt,30.1pt"/>
        </w:pict>
      </w:r>
      <w:r>
        <w:rPr>
          <w:noProof/>
          <w:lang w:eastAsia="tr-TR"/>
        </w:rPr>
        <w:pict>
          <v:line id="Düz Bağlayıcı 42" o:spid="_x0000_s1062" style="position:absolute;z-index:251660800;visibility:visible" from="-43.1pt,22.6pt" to="223.9pt,22.6pt"/>
        </w:pict>
      </w:r>
      <w:r>
        <w:rPr>
          <w:noProof/>
          <w:lang w:eastAsia="tr-TR"/>
        </w:rPr>
        <w:pict>
          <v:line id="Düz Bağlayıcı 43" o:spid="_x0000_s1063" style="position:absolute;z-index:251659776;visibility:visible" from="-43.1pt,13.6pt" to="223.9pt,13.6pt"/>
        </w:pict>
      </w:r>
      <w:r>
        <w:rPr>
          <w:noProof/>
          <w:lang w:eastAsia="tr-TR"/>
        </w:rPr>
        <w:pict>
          <v:line id="Düz Bağlayıcı 44" o:spid="_x0000_s1064" style="position:absolute;z-index:251658752;visibility:visible" from="-43.1pt,6.1pt" to="223.9pt,6.1pt"/>
        </w:pict>
      </w:r>
    </w:p>
    <w:p w:rsidR="00487F46" w:rsidRDefault="00487F46" w:rsidP="007B6693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rFonts w:ascii="Hand writing Mutlu" w:hAnsi="Hand writing Mutlu" w:cs="Hand writing Mutlu"/>
          <w:b/>
          <w:bCs/>
          <w:sz w:val="36"/>
          <w:szCs w:val="36"/>
        </w:rPr>
        <w:t xml:space="preserve">     Meryem</w:t>
      </w:r>
      <w:bookmarkStart w:id="0" w:name="_GoBack"/>
      <w:bookmarkEnd w:id="0"/>
    </w:p>
    <w:p w:rsidR="00487F46" w:rsidRDefault="00487F46" w:rsidP="00255BCE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rFonts w:ascii="Hand writing Mutlu" w:hAnsi="Hand writing Mutlu" w:cs="Hand writing Mutlu"/>
          <w:b/>
          <w:bCs/>
          <w:sz w:val="36"/>
          <w:szCs w:val="36"/>
        </w:rPr>
        <w:t xml:space="preserve">Meryem elini yıka                      Elini yıka, kirli olma                    Aylin altı ekmek yer                                                   Oya on ekmek yeter                                    Koray ayakta kalma                        Ayten kuleyi yıkma                  Yaren kamyon alır mı                    Yener ona et kalır mı? </w:t>
      </w:r>
      <w:hyperlink r:id="rId4" w:history="1">
        <w:r>
          <w:rPr>
            <w:rStyle w:val="Hyperlink"/>
          </w:rPr>
          <w:t>www.sorubak.com</w:t>
        </w:r>
      </w:hyperlink>
    </w:p>
    <w:p w:rsidR="00487F46" w:rsidRDefault="00487F46" w:rsidP="00255BCE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79" o:spid="_x0000_s1065" style="position:absolute;z-index:251696640;visibility:visible" from="250.9pt,6.85pt" to="250.9pt,369.85pt"/>
        </w:pict>
      </w:r>
      <w:r>
        <w:rPr>
          <w:noProof/>
          <w:lang w:eastAsia="tr-TR"/>
        </w:rPr>
        <w:pict>
          <v:line id="Düz Bağlayıcı 78" o:spid="_x0000_s1066" style="position:absolute;z-index:251695616;visibility:visible" from="-16.1pt,6.1pt" to="-16.1pt,369.1pt"/>
        </w:pict>
      </w:r>
      <w:r>
        <w:rPr>
          <w:noProof/>
          <w:lang w:eastAsia="tr-TR"/>
        </w:rPr>
        <w:pict>
          <v:line id="Düz Bağlayıcı 46" o:spid="_x0000_s1067" style="position:absolute;z-index:251662848;visibility:visible" from="-16.1pt,6.1pt" to="250.9pt,6.1pt"/>
        </w:pict>
      </w:r>
      <w:r>
        <w:rPr>
          <w:noProof/>
          <w:lang w:eastAsia="tr-TR"/>
        </w:rPr>
        <w:pict>
          <v:line id="Düz Bağlayıcı 47" o:spid="_x0000_s1068" style="position:absolute;z-index:251663872;visibility:visible" from="-16.1pt,13.6pt" to="250.9pt,13.6pt"/>
        </w:pict>
      </w:r>
      <w:r>
        <w:rPr>
          <w:noProof/>
          <w:lang w:eastAsia="tr-TR"/>
        </w:rPr>
        <w:pict>
          <v:line id="Düz Bağlayıcı 48" o:spid="_x0000_s1069" style="position:absolute;z-index:251664896;visibility:visible" from="-16.1pt,22.6pt" to="250.9pt,22.6pt"/>
        </w:pict>
      </w:r>
      <w:r>
        <w:rPr>
          <w:noProof/>
          <w:lang w:eastAsia="tr-TR"/>
        </w:rPr>
        <w:pict>
          <v:line id="Düz Bağlayıcı 49" o:spid="_x0000_s1070" style="position:absolute;z-index:251665920;visibility:visible" from="-16.1pt,30.85pt" to="250.9pt,30.85pt"/>
        </w:pict>
      </w:r>
    </w:p>
    <w:p w:rsidR="00487F46" w:rsidRDefault="00487F46" w:rsidP="00255BCE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50" o:spid="_x0000_s1071" style="position:absolute;z-index:251666944;visibility:visible" from="-16.1pt,6.1pt" to="250.9pt,6.1pt"/>
        </w:pict>
      </w:r>
      <w:r>
        <w:rPr>
          <w:noProof/>
          <w:lang w:eastAsia="tr-TR"/>
        </w:rPr>
        <w:pict>
          <v:line id="Düz Bağlayıcı 51" o:spid="_x0000_s1072" style="position:absolute;z-index:251667968;visibility:visible" from="-16.1pt,13.6pt" to="250.9pt,13.6pt"/>
        </w:pict>
      </w:r>
      <w:r>
        <w:rPr>
          <w:noProof/>
          <w:lang w:eastAsia="tr-TR"/>
        </w:rPr>
        <w:pict>
          <v:line id="Düz Bağlayıcı 52" o:spid="_x0000_s1073" style="position:absolute;z-index:251668992;visibility:visible" from="-16.1pt,22.6pt" to="250.9pt,22.6pt"/>
        </w:pict>
      </w:r>
      <w:r>
        <w:rPr>
          <w:noProof/>
          <w:lang w:eastAsia="tr-TR"/>
        </w:rPr>
        <w:pict>
          <v:line id="Düz Bağlayıcı 53" o:spid="_x0000_s1074" style="position:absolute;z-index:251670016;visibility:visible" from="-16.1pt,30.85pt" to="250.9pt,30.85pt"/>
        </w:pict>
      </w:r>
    </w:p>
    <w:p w:rsidR="00487F46" w:rsidRDefault="00487F46" w:rsidP="00255BCE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54" o:spid="_x0000_s1075" style="position:absolute;z-index:251671040;visibility:visible" from="-16.1pt,6.1pt" to="250.9pt,6.1pt"/>
        </w:pict>
      </w:r>
      <w:r>
        <w:rPr>
          <w:noProof/>
          <w:lang w:eastAsia="tr-TR"/>
        </w:rPr>
        <w:pict>
          <v:line id="Düz Bağlayıcı 55" o:spid="_x0000_s1076" style="position:absolute;z-index:251672064;visibility:visible" from="-16.1pt,13.6pt" to="250.9pt,13.6pt"/>
        </w:pict>
      </w:r>
      <w:r>
        <w:rPr>
          <w:noProof/>
          <w:lang w:eastAsia="tr-TR"/>
        </w:rPr>
        <w:pict>
          <v:line id="Düz Bağlayıcı 56" o:spid="_x0000_s1077" style="position:absolute;z-index:251673088;visibility:visible" from="-16.1pt,22.6pt" to="250.9pt,22.6pt"/>
        </w:pict>
      </w:r>
      <w:r>
        <w:rPr>
          <w:noProof/>
          <w:lang w:eastAsia="tr-TR"/>
        </w:rPr>
        <w:pict>
          <v:line id="Düz Bağlayıcı 57" o:spid="_x0000_s1078" style="position:absolute;z-index:251674112;visibility:visible" from="-16.1pt,30.85pt" to="250.9pt,30.85pt"/>
        </w:pict>
      </w:r>
    </w:p>
    <w:p w:rsidR="00487F46" w:rsidRDefault="00487F46" w:rsidP="00255BCE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58" o:spid="_x0000_s1079" style="position:absolute;z-index:251675136;visibility:visible" from="-16.1pt,6.1pt" to="250.9pt,6.1pt"/>
        </w:pict>
      </w:r>
      <w:r>
        <w:rPr>
          <w:noProof/>
          <w:lang w:eastAsia="tr-TR"/>
        </w:rPr>
        <w:pict>
          <v:line id="Düz Bağlayıcı 59" o:spid="_x0000_s1080" style="position:absolute;z-index:251676160;visibility:visible" from="-16.1pt,13.6pt" to="250.9pt,13.6pt"/>
        </w:pict>
      </w:r>
      <w:r>
        <w:rPr>
          <w:noProof/>
          <w:lang w:eastAsia="tr-TR"/>
        </w:rPr>
        <w:pict>
          <v:line id="Düz Bağlayıcı 60" o:spid="_x0000_s1081" style="position:absolute;z-index:251677184;visibility:visible" from="-16.1pt,22.6pt" to="250.9pt,22.6pt"/>
        </w:pict>
      </w:r>
      <w:r>
        <w:rPr>
          <w:noProof/>
          <w:lang w:eastAsia="tr-TR"/>
        </w:rPr>
        <w:pict>
          <v:line id="Düz Bağlayıcı 61" o:spid="_x0000_s1082" style="position:absolute;z-index:251678208;visibility:visible" from="-16.1pt,30.85pt" to="250.9pt,30.85pt"/>
        </w:pict>
      </w:r>
    </w:p>
    <w:p w:rsidR="00487F46" w:rsidRDefault="00487F46" w:rsidP="00255BCE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62" o:spid="_x0000_s1083" style="position:absolute;z-index:251679232;visibility:visible" from="-16.1pt,6.1pt" to="250.9pt,6.1pt"/>
        </w:pict>
      </w:r>
      <w:r>
        <w:rPr>
          <w:noProof/>
          <w:lang w:eastAsia="tr-TR"/>
        </w:rPr>
        <w:pict>
          <v:line id="Düz Bağlayıcı 63" o:spid="_x0000_s1084" style="position:absolute;z-index:251680256;visibility:visible" from="-16.1pt,13.6pt" to="250.9pt,13.6pt"/>
        </w:pict>
      </w:r>
      <w:r>
        <w:rPr>
          <w:noProof/>
          <w:lang w:eastAsia="tr-TR"/>
        </w:rPr>
        <w:pict>
          <v:line id="Düz Bağlayıcı 64" o:spid="_x0000_s1085" style="position:absolute;z-index:251681280;visibility:visible" from="-16.1pt,22.6pt" to="250.9pt,22.6pt"/>
        </w:pict>
      </w:r>
      <w:r>
        <w:rPr>
          <w:noProof/>
          <w:lang w:eastAsia="tr-TR"/>
        </w:rPr>
        <w:pict>
          <v:line id="Düz Bağlayıcı 65" o:spid="_x0000_s1086" style="position:absolute;z-index:251682304;visibility:visible" from="-16.1pt,30.85pt" to="250.9pt,30.85pt"/>
        </w:pict>
      </w:r>
    </w:p>
    <w:p w:rsidR="00487F46" w:rsidRDefault="00487F46" w:rsidP="00255BCE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66" o:spid="_x0000_s1087" style="position:absolute;z-index:251683328;visibility:visible" from="-16.1pt,6.1pt" to="250.9pt,6.1pt"/>
        </w:pict>
      </w:r>
      <w:r>
        <w:rPr>
          <w:noProof/>
          <w:lang w:eastAsia="tr-TR"/>
        </w:rPr>
        <w:pict>
          <v:line id="Düz Bağlayıcı 67" o:spid="_x0000_s1088" style="position:absolute;z-index:251684352;visibility:visible" from="-16.1pt,13.6pt" to="250.9pt,13.6pt"/>
        </w:pict>
      </w:r>
      <w:r>
        <w:rPr>
          <w:noProof/>
          <w:lang w:eastAsia="tr-TR"/>
        </w:rPr>
        <w:pict>
          <v:line id="Düz Bağlayıcı 68" o:spid="_x0000_s1089" style="position:absolute;z-index:251685376;visibility:visible" from="-16.1pt,22.6pt" to="250.9pt,22.6pt"/>
        </w:pict>
      </w:r>
      <w:r>
        <w:rPr>
          <w:noProof/>
          <w:lang w:eastAsia="tr-TR"/>
        </w:rPr>
        <w:pict>
          <v:line id="Düz Bağlayıcı 69" o:spid="_x0000_s1090" style="position:absolute;z-index:251686400;visibility:visible" from="-16.1pt,30.85pt" to="250.9pt,30.85pt"/>
        </w:pict>
      </w:r>
    </w:p>
    <w:p w:rsidR="00487F46" w:rsidRDefault="00487F46" w:rsidP="00255BCE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70" o:spid="_x0000_s1091" style="position:absolute;z-index:251687424;visibility:visible" from="-16.1pt,6.1pt" to="250.9pt,6.1pt"/>
        </w:pict>
      </w:r>
      <w:r>
        <w:rPr>
          <w:noProof/>
          <w:lang w:eastAsia="tr-TR"/>
        </w:rPr>
        <w:pict>
          <v:line id="Düz Bağlayıcı 71" o:spid="_x0000_s1092" style="position:absolute;z-index:251688448;visibility:visible" from="-16.1pt,13.6pt" to="250.9pt,13.6pt"/>
        </w:pict>
      </w:r>
      <w:r>
        <w:rPr>
          <w:noProof/>
          <w:lang w:eastAsia="tr-TR"/>
        </w:rPr>
        <w:pict>
          <v:line id="Düz Bağlayıcı 72" o:spid="_x0000_s1093" style="position:absolute;z-index:251689472;visibility:visible" from="-16.1pt,22.6pt" to="250.9pt,22.6pt"/>
        </w:pict>
      </w:r>
      <w:r>
        <w:rPr>
          <w:noProof/>
          <w:lang w:eastAsia="tr-TR"/>
        </w:rPr>
        <w:pict>
          <v:line id="Düz Bağlayıcı 73" o:spid="_x0000_s1094" style="position:absolute;z-index:251690496;visibility:visible" from="-16.1pt,30.85pt" to="250.9pt,30.85pt"/>
        </w:pict>
      </w:r>
    </w:p>
    <w:p w:rsidR="00487F46" w:rsidRPr="007B6693" w:rsidRDefault="00487F46" w:rsidP="00255BCE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74" o:spid="_x0000_s1095" style="position:absolute;z-index:251691520;visibility:visible" from="-16.1pt,6.1pt" to="250.9pt,6.1pt"/>
        </w:pict>
      </w:r>
      <w:r>
        <w:rPr>
          <w:noProof/>
          <w:lang w:eastAsia="tr-TR"/>
        </w:rPr>
        <w:pict>
          <v:line id="Düz Bağlayıcı 75" o:spid="_x0000_s1096" style="position:absolute;z-index:251692544;visibility:visible" from="-16.1pt,13.6pt" to="250.9pt,13.6pt"/>
        </w:pict>
      </w:r>
      <w:r>
        <w:rPr>
          <w:noProof/>
          <w:lang w:eastAsia="tr-TR"/>
        </w:rPr>
        <w:pict>
          <v:line id="Düz Bağlayıcı 76" o:spid="_x0000_s1097" style="position:absolute;z-index:251693568;visibility:visible" from="-16.1pt,22.6pt" to="250.9pt,22.6pt"/>
        </w:pict>
      </w:r>
      <w:r>
        <w:rPr>
          <w:noProof/>
          <w:lang w:eastAsia="tr-TR"/>
        </w:rPr>
        <w:pict>
          <v:line id="Düz Bağlayıcı 77" o:spid="_x0000_s1098" style="position:absolute;z-index:251694592;visibility:visible" from="-16.1pt,30.85pt" to="250.9pt,30.85pt"/>
        </w:pict>
      </w:r>
    </w:p>
    <w:p w:rsidR="00487F46" w:rsidRPr="007B6693" w:rsidRDefault="00487F46" w:rsidP="007B6693">
      <w:pPr>
        <w:rPr>
          <w:rFonts w:ascii="Hand writing Mutlu" w:hAnsi="Hand writing Mutlu" w:cs="Hand writing Mutlu"/>
          <w:b/>
          <w:bCs/>
          <w:sz w:val="36"/>
          <w:szCs w:val="36"/>
        </w:rPr>
      </w:pPr>
      <w:r>
        <w:rPr>
          <w:noProof/>
          <w:lang w:eastAsia="tr-TR"/>
        </w:rPr>
        <w:pict>
          <v:line id="Düz Bağlayıcı 2" o:spid="_x0000_s1099" style="position:absolute;z-index:251619840;visibility:visible" from="-16.1pt,6.1pt" to="250.9pt,6.1pt"/>
        </w:pict>
      </w:r>
      <w:r>
        <w:rPr>
          <w:noProof/>
          <w:lang w:eastAsia="tr-TR"/>
        </w:rPr>
        <w:pict>
          <v:line id="Düz Bağlayıcı 3" o:spid="_x0000_s1100" style="position:absolute;z-index:251620864;visibility:visible" from="-16.1pt,13.6pt" to="250.9pt,13.6pt"/>
        </w:pict>
      </w:r>
      <w:r>
        <w:rPr>
          <w:noProof/>
          <w:lang w:eastAsia="tr-TR"/>
        </w:rPr>
        <w:pict>
          <v:line id="Düz Bağlayıcı 4" o:spid="_x0000_s1101" style="position:absolute;z-index:251621888;visibility:visible" from="-16.1pt,22.6pt" to="250.9pt,22.6pt"/>
        </w:pict>
      </w:r>
      <w:r>
        <w:rPr>
          <w:noProof/>
          <w:lang w:eastAsia="tr-TR"/>
        </w:rPr>
        <w:pict>
          <v:line id="Düz Bağlayıcı 5" o:spid="_x0000_s1102" style="position:absolute;z-index:251622912;visibility:visible" from="-16.1pt,30.85pt" to="250.9pt,30.85pt"/>
        </w:pict>
      </w:r>
    </w:p>
    <w:sectPr w:rsidR="00487F46" w:rsidRPr="007B6693" w:rsidSect="00B46CF5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693"/>
    <w:rsid w:val="00014425"/>
    <w:rsid w:val="00091DFE"/>
    <w:rsid w:val="000C14D5"/>
    <w:rsid w:val="000E0109"/>
    <w:rsid w:val="000E1147"/>
    <w:rsid w:val="0012083A"/>
    <w:rsid w:val="001240D8"/>
    <w:rsid w:val="00255BCE"/>
    <w:rsid w:val="002705AC"/>
    <w:rsid w:val="002D4681"/>
    <w:rsid w:val="00305205"/>
    <w:rsid w:val="00402931"/>
    <w:rsid w:val="00411DA7"/>
    <w:rsid w:val="00487F46"/>
    <w:rsid w:val="005C7B7C"/>
    <w:rsid w:val="00707B47"/>
    <w:rsid w:val="007A3AFA"/>
    <w:rsid w:val="007B6693"/>
    <w:rsid w:val="007C1C48"/>
    <w:rsid w:val="008031D7"/>
    <w:rsid w:val="0087628D"/>
    <w:rsid w:val="008C4D2D"/>
    <w:rsid w:val="00971942"/>
    <w:rsid w:val="00994497"/>
    <w:rsid w:val="00A65D3F"/>
    <w:rsid w:val="00AA35D7"/>
    <w:rsid w:val="00AC3CAF"/>
    <w:rsid w:val="00AD039E"/>
    <w:rsid w:val="00B021CB"/>
    <w:rsid w:val="00B46CF5"/>
    <w:rsid w:val="00CA78D3"/>
    <w:rsid w:val="00CF7B1D"/>
    <w:rsid w:val="00D617B3"/>
    <w:rsid w:val="00DF4908"/>
    <w:rsid w:val="00E87DEE"/>
    <w:rsid w:val="00EA2378"/>
    <w:rsid w:val="00F11242"/>
    <w:rsid w:val="00F63061"/>
    <w:rsid w:val="00F654F4"/>
    <w:rsid w:val="00F96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24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240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1</Pages>
  <Words>152</Words>
  <Characters>873</Characters>
  <Application>Microsoft Office Outlook</Application>
  <DocSecurity>0</DocSecurity>
  <Lines>0</Lines>
  <Paragraphs>0</Paragraphs>
  <ScaleCrop>false</ScaleCrop>
  <Manager>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Sorubak.Com</dc:subject>
  <dc:creator>Sorubak.Com; eymen</dc:creator>
  <cp:keywords>Sorubak.Com</cp:keywords>
  <dc:description>Sorubak.Com</dc:description>
  <cp:lastModifiedBy>EDANUR</cp:lastModifiedBy>
  <cp:revision>7</cp:revision>
  <dcterms:created xsi:type="dcterms:W3CDTF">2013-01-25T23:25:00Z</dcterms:created>
  <dcterms:modified xsi:type="dcterms:W3CDTF">2013-02-13T18:02:00Z</dcterms:modified>
  <cp:category>Sorubak.Com</cp:category>
  <cp:contentType>Sorubak.Com</cp:contentType>
  <cp:contentStatus>Sorubak.Com</cp:contentStatus>
  <dc:language>Sorubak.Com</dc:language>
  <cp:version>Sorubak.Com</cp:version>
</cp:coreProperties>
</file>