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598" w:rsidRDefault="0058159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.9pt;margin-top:254.65pt;width:136.5pt;height:116.25pt;flip:x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282.4pt;margin-top:254.65pt;width:155.25pt;height:120pt;z-index:2516669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253.9pt;margin-top:274.9pt;width:42.75pt;height:96pt;z-index:2516659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154.15pt;margin-top:280.9pt;width:63.75pt;height:90pt;flip:x;z-index:251664896" o:connectortype="straight">
            <v:stroke endarrow="block"/>
          </v:shape>
        </w:pict>
      </w:r>
      <w:r>
        <w:rPr>
          <w:noProof/>
          <w:lang w:eastAsia="tr-TR"/>
        </w:rPr>
        <w:pict>
          <v:oval id="_x0000_s1030" style="position:absolute;margin-left:373.9pt;margin-top:378.4pt;width:132.75pt;height:1in;z-index:251663872" strokecolor="#f79646" strokeweight="5pt">
            <v:stroke linestyle="thickThin"/>
            <v:shadow color="#868686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akı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225.4pt;margin-top:374.65pt;width:132.75pt;height:1in;z-index:251660800" strokecolor="#8064a2" strokeweight="5pt">
            <v:stroke linestyle="thickThin"/>
            <v:shadow color="#868686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akı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82.9pt;margin-top:370.9pt;width:132.75pt;height:1in;z-index:251661824" strokecolor="#4f81bd" strokeweight="5pt">
            <v:stroke linestyle="thickThin"/>
            <v:shadow color="#868686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akı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3" style="position:absolute;margin-left:-61.1pt;margin-top:370.9pt;width:132.75pt;height:1in;z-index:251662848" strokeweight="5pt">
            <v:stroke linestyle="thickThin"/>
            <v:shadow color="#868686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akı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4" type="#_x0000_t32" style="position:absolute;margin-left:292.15pt;margin-top:224.65pt;width:69.75pt;height:0;z-index:251659776" o:connectortype="straight">
            <v:stroke endarrow="block"/>
          </v:shape>
        </w:pict>
      </w:r>
      <w:r>
        <w:rPr>
          <w:noProof/>
          <w:lang w:eastAsia="tr-TR"/>
        </w:rPr>
        <w:pict>
          <v:oval id="_x0000_s1035" style="position:absolute;margin-left:361.9pt;margin-top:189.4pt;width:132.75pt;height:1in;z-index:251658752" fillcolor="#c0504d" strokecolor="#f2f2f2" strokeweight="3pt">
            <v:shadow on="t" type="perspective" color="#622423" opacity=".5" offset="1pt" offset2="-1pt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akı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6" type="#_x0000_t32" style="position:absolute;margin-left:71.65pt;margin-top:224.65pt;width:69.75pt;height:0;flip:x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20.65pt;margin-top:75.4pt;width:141pt;height:114pt;flip:x y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237.4pt;margin-top:68.65pt;width:6pt;height:108pt;flip:y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273.4pt;margin-top:68.65pt;width:112.5pt;height:120.75pt;flip:y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161.65pt;margin-top:75.4pt;width:21.75pt;height:105pt;flip:x y;z-index:251654656" o:connectortype="straight">
            <v:stroke endarrow="block"/>
          </v:shape>
        </w:pict>
      </w:r>
      <w:r>
        <w:rPr>
          <w:noProof/>
          <w:lang w:eastAsia="tr-TR"/>
        </w:rPr>
        <w:pict>
          <v:oval id="_x0000_s1041" style="position:absolute;margin-left:78.4pt;margin-top:3.4pt;width:132.75pt;height:1in;z-index:251651584" fillcolor="#f79646" strokecolor="#f2f2f2" strokeweight="3pt">
            <v:shadow on="t" type="perspective" color="#974706" opacity=".5" offset="1pt" offset2="-1pt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iti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215.65pt;margin-top:3.4pt;width:132.75pt;height:1in;z-index:251652608" fillcolor="#4f81bd" strokecolor="#f2f2f2" strokeweight="3pt">
            <v:shadow on="t" type="perspective" color="#243f60" opacity=".5" offset="1pt" offset2="-1pt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uyu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358.15pt;margin-top:3.4pt;width:132.75pt;height:1in;z-index:251650560" fillcolor="#9bbb59" strokecolor="#f2f2f2" strokeweight="3pt">
            <v:shadow on="t" type="perspective" color="#4e6128" opacity=".5" offset="1pt" offset2="-1pt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arı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margin-left:-61.1pt;margin-top:-3.35pt;width:132.75pt;height:1in;z-index:251648512" fillcolor="#8064a2" strokecolor="#f2f2f2" strokeweight="3pt">
            <v:shadow on="t" type="perspective" color="#3f3151" opacity=".5" offset="1pt" offset2="-1pt"/>
            <v:textbox>
              <w:txbxContent>
                <w:p w:rsidR="00581598" w:rsidRPr="003F3712" w:rsidRDefault="00581598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 w:rsidRPr="003F3712">
                    <w:rPr>
                      <w:rFonts w:ascii="Hand writing Mutlu" w:hAnsi="Hand writing Mutlu"/>
                      <w:sz w:val="52"/>
                      <w:szCs w:val="52"/>
                    </w:rPr>
                    <w:t>Alı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5" style="position:absolute;margin-left:-61.1pt;margin-top:189.4pt;width:132.75pt;height:1in;z-index:251649536" fillcolor="#8064a2" strokecolor="#f2f2f2" strokeweight="3pt">
            <v:shadow on="t" type="perspective" color="#3f3151" opacity=".5" offset="1pt" offset2="-1pt"/>
            <v:textbox>
              <w:txbxContent>
                <w:p w:rsidR="00581598" w:rsidRPr="003F3712" w:rsidRDefault="00581598" w:rsidP="003F371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atı</w:t>
                  </w:r>
                  <w:r>
                    <w:rPr>
                      <w:rFonts w:ascii="Times New Roman" w:hAnsi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6" style="position:absolute;margin-left:145.9pt;margin-top:180.4pt;width:141.75pt;height:94.5pt;z-index:251647488" fillcolor="#4bacc6" strokecolor="#4bacc6" strokeweight="10pt">
            <v:stroke linestyle="thinThin"/>
            <v:shadow color="#868686"/>
            <v:textbox>
              <w:txbxContent>
                <w:p w:rsidR="00581598" w:rsidRPr="003F3712" w:rsidRDefault="00581598">
                  <w:pP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 xml:space="preserve"> </w:t>
                  </w:r>
                  <w:r w:rsidRPr="003F3712"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>yor</w:t>
                  </w:r>
                </w:p>
              </w:txbxContent>
            </v:textbox>
          </v:oval>
        </w:pict>
      </w:r>
    </w:p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/>
    <w:p w:rsidR="00581598" w:rsidRPr="00B6799E" w:rsidRDefault="00581598" w:rsidP="00B6799E">
      <w:hyperlink r:id="rId4" w:history="1">
        <w:r w:rsidRPr="00275BFF">
          <w:rPr>
            <w:rStyle w:val="Hyperlink"/>
            <w:rFonts w:ascii="Hand writing Mutlu" w:hAnsi="Hand writing Mutlu"/>
            <w:sz w:val="32"/>
            <w:szCs w:val="32"/>
          </w:rPr>
          <w:t>www.sorubak.com</w:t>
        </w:r>
      </w:hyperlink>
    </w:p>
    <w:p w:rsidR="00581598" w:rsidRDefault="00581598" w:rsidP="00B6799E">
      <w:r>
        <w:t>Ortadaki heceyi oklarla gösterilen dairelerin içindeki noktalı yerlere  yazınız ve bir satır  defterinize yazınız.</w:t>
      </w:r>
    </w:p>
    <w:p w:rsidR="00581598" w:rsidRDefault="00581598" w:rsidP="00B6799E"/>
    <w:p w:rsidR="00581598" w:rsidRPr="00B6799E" w:rsidRDefault="00581598" w:rsidP="00B6799E">
      <w:pPr>
        <w:jc w:val="center"/>
        <w:rPr>
          <w:rFonts w:ascii="Utsaah" w:hAnsi="Utsaah" w:cs="Utsaah"/>
          <w:b/>
          <w:i/>
          <w:u w:val="single"/>
        </w:rPr>
      </w:pPr>
      <w:r w:rsidRPr="00B6799E">
        <w:rPr>
          <w:rFonts w:ascii="Utsaah" w:hAnsi="Utsaah" w:cs="Utsaah"/>
          <w:b/>
          <w:i/>
          <w:u w:val="single"/>
        </w:rPr>
        <w:t>TURGUT ÖZKILINÇ</w:t>
      </w:r>
    </w:p>
    <w:p w:rsidR="00581598" w:rsidRPr="00B6799E" w:rsidRDefault="00581598" w:rsidP="00B6799E">
      <w:pPr>
        <w:jc w:val="center"/>
        <w:rPr>
          <w:rFonts w:ascii="Utsaah" w:hAnsi="Utsaah" w:cs="Utsaah"/>
          <w:b/>
          <w:i/>
          <w:u w:val="single"/>
        </w:rPr>
      </w:pPr>
      <w:r w:rsidRPr="00B6799E">
        <w:rPr>
          <w:rFonts w:ascii="Utsaah" w:hAnsi="Utsaah" w:cs="Utsaah"/>
          <w:b/>
          <w:i/>
          <w:u w:val="single"/>
        </w:rPr>
        <w:t>1/A SINIF Ö</w:t>
      </w:r>
      <w:r w:rsidRPr="00B6799E">
        <w:rPr>
          <w:rFonts w:cs="Utsaah"/>
          <w:b/>
          <w:i/>
          <w:u w:val="single"/>
        </w:rPr>
        <w:t>Ğ</w:t>
      </w:r>
      <w:r w:rsidRPr="00B6799E">
        <w:rPr>
          <w:rFonts w:ascii="Utsaah" w:hAnsi="Utsaah" w:cs="Utsaah"/>
          <w:b/>
          <w:i/>
          <w:u w:val="single"/>
        </w:rPr>
        <w:t>RETMEN</w:t>
      </w:r>
      <w:r w:rsidRPr="00B6799E">
        <w:rPr>
          <w:rFonts w:cs="Utsaah"/>
          <w:b/>
          <w:i/>
          <w:u w:val="single"/>
        </w:rPr>
        <w:t>İ</w:t>
      </w:r>
    </w:p>
    <w:p w:rsidR="00581598" w:rsidRPr="00B6799E" w:rsidRDefault="00581598" w:rsidP="00B6799E">
      <w:pPr>
        <w:jc w:val="center"/>
        <w:rPr>
          <w:rFonts w:ascii="Utsaah" w:hAnsi="Utsaah" w:cs="Utsaah"/>
          <w:b/>
          <w:i/>
          <w:u w:val="single"/>
        </w:rPr>
      </w:pPr>
      <w:r w:rsidRPr="00B6799E">
        <w:rPr>
          <w:rFonts w:ascii="Utsaah" w:hAnsi="Utsaah" w:cs="Utsaah"/>
          <w:b/>
          <w:i/>
          <w:u w:val="single"/>
        </w:rPr>
        <w:t xml:space="preserve">ATATÜRK </w:t>
      </w:r>
      <w:r w:rsidRPr="00B6799E">
        <w:rPr>
          <w:rFonts w:cs="Utsaah"/>
          <w:b/>
          <w:i/>
          <w:u w:val="single"/>
        </w:rPr>
        <w:t>İ</w:t>
      </w:r>
      <w:r w:rsidRPr="00B6799E">
        <w:rPr>
          <w:rFonts w:ascii="Utsaah" w:hAnsi="Utsaah" w:cs="Utsaah"/>
          <w:b/>
          <w:i/>
          <w:u w:val="single"/>
        </w:rPr>
        <w:t>LKOKULU</w:t>
      </w:r>
    </w:p>
    <w:sectPr w:rsidR="00581598" w:rsidRPr="00B6799E" w:rsidSect="00254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tsaah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712"/>
    <w:rsid w:val="00141803"/>
    <w:rsid w:val="00254BB3"/>
    <w:rsid w:val="00275BFF"/>
    <w:rsid w:val="00332BAC"/>
    <w:rsid w:val="003A304E"/>
    <w:rsid w:val="003F3712"/>
    <w:rsid w:val="00581598"/>
    <w:rsid w:val="00A66587"/>
    <w:rsid w:val="00B67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BB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32B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39</Words>
  <Characters>226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Turgut</dc:creator>
  <cp:keywords>www.sorubak.com</cp:keywords>
  <dc:description>www.sorubak.com</dc:description>
  <cp:lastModifiedBy>edanur</cp:lastModifiedBy>
  <cp:revision>4</cp:revision>
  <dcterms:created xsi:type="dcterms:W3CDTF">2013-01-11T19:02:00Z</dcterms:created>
  <dcterms:modified xsi:type="dcterms:W3CDTF">2013-01-26T16:31:00Z</dcterms:modified>
  <cp:category>www.sorubak.com</cp:category>
  <cp:contentType>www.sorubak.com</cp:contentType>
  <cp:contentStatus>www.sorubak.com</cp:contentStatus>
  <cp:version>www.sorubak.com</cp:version>
</cp:coreProperties>
</file>