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580"/>
        <w:gridCol w:w="720"/>
        <w:gridCol w:w="2440"/>
        <w:gridCol w:w="3460"/>
        <w:gridCol w:w="1240"/>
        <w:gridCol w:w="1760"/>
      </w:tblGrid>
      <w:tr w:rsidR="006F33DD" w:rsidRPr="005A36EB" w:rsidTr="008212A3">
        <w:trPr>
          <w:trHeight w:val="375"/>
        </w:trPr>
        <w:tc>
          <w:tcPr>
            <w:tcW w:w="10200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C0C0C0"/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FF"/>
                <w:sz w:val="20"/>
                <w:szCs w:val="20"/>
                <w:highlight w:val="yellow"/>
                <w:u w:val="single"/>
                <w:lang w:eastAsia="tr-TR"/>
              </w:rPr>
            </w:pPr>
            <w:r>
              <w:rPr>
                <w:rFonts w:ascii="Arial TUR" w:hAnsi="Arial TUR" w:cs="Arial TUR"/>
                <w:color w:val="0000FF"/>
                <w:sz w:val="20"/>
                <w:szCs w:val="20"/>
                <w:highlight w:val="yellow"/>
                <w:u w:val="single"/>
                <w:lang w:eastAsia="tr-TR"/>
              </w:rPr>
              <w:t>ELVANLI İLKÖĞRETİM OKULU 2. DÖNEM 2. VELİ TOPLANTISINA KATILIM ÇİZELGESİ</w:t>
            </w:r>
          </w:p>
        </w:tc>
      </w:tr>
      <w:tr w:rsidR="006F33DD" w:rsidRPr="005A36EB" w:rsidTr="008212A3">
        <w:trPr>
          <w:trHeight w:val="4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TUR" w:hAnsi="Arial TUR" w:cs="Arial TUR"/>
                <w:b/>
                <w:bCs/>
                <w:color w:val="000000"/>
                <w:sz w:val="20"/>
                <w:szCs w:val="20"/>
                <w:lang w:eastAsia="tr-TR"/>
              </w:rPr>
              <w:t>Sıra</w:t>
            </w:r>
            <w:r w:rsidRPr="008212A3">
              <w:rPr>
                <w:rFonts w:ascii="Arial TUR" w:hAnsi="Arial TUR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  <w:t>ADI SOYADI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  <w:t>VELİNİN ADI SOYADI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18"/>
                <w:szCs w:val="18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18"/>
                <w:szCs w:val="18"/>
                <w:lang w:eastAsia="tr-TR"/>
              </w:rPr>
              <w:t>YAKINLIK DERECESİ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  <w:t>İMZASI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6F33DD" w:rsidRPr="005A36EB" w:rsidTr="008212A3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  <w:tr w:rsidR="006F33DD" w:rsidRPr="005A36EB" w:rsidTr="008212A3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Süleyman Karakuş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  <w:tr w:rsidR="006F33DD" w:rsidRPr="005A36EB" w:rsidTr="008212A3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SINIF ÖĞRETMENİ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33DD" w:rsidRPr="008212A3" w:rsidRDefault="006F33DD" w:rsidP="008212A3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6F33DD" w:rsidRDefault="006F33DD"/>
    <w:sectPr w:rsidR="006F33DD" w:rsidSect="00175228">
      <w:pgSz w:w="11906" w:h="16838"/>
      <w:pgMar w:top="851" w:right="454" w:bottom="66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2A3"/>
    <w:rsid w:val="00175228"/>
    <w:rsid w:val="005A36EB"/>
    <w:rsid w:val="00621252"/>
    <w:rsid w:val="006F33DD"/>
    <w:rsid w:val="008212A3"/>
    <w:rsid w:val="00874B14"/>
    <w:rsid w:val="00B41D7E"/>
    <w:rsid w:val="00C62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5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212A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9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107</Words>
  <Characters>612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metropolitik</dc:creator>
  <cp:keywords>www.sorubak.com</cp:keywords>
  <dc:description>www.sorubak.com</dc:description>
  <cp:lastModifiedBy>Ersin Kaynak</cp:lastModifiedBy>
  <cp:revision>3</cp:revision>
  <dcterms:created xsi:type="dcterms:W3CDTF">2011-12-13T19:18:00Z</dcterms:created>
  <dcterms:modified xsi:type="dcterms:W3CDTF">2013-02-04T07:42:00Z</dcterms:modified>
  <cp:category>www.sorubak.com</cp:category>
  <cp:contentType>www.sorubak.com</cp:contentType>
  <cp:contentStatus>www.sorubak.com</cp:contentStatus>
  <cp:version>www.sorubak.com</cp:version>
</cp:coreProperties>
</file>