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118" w:rsidRPr="007B6693" w:rsidRDefault="00D30118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rect id="Dikdörtgen 1" o:spid="_x0000_s1026" style="position:absolute;margin-left:-46.85pt;margin-top:-45.35pt;width:546pt;height:21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30118" w:rsidRPr="008A6CB8" w:rsidRDefault="00D30118" w:rsidP="007B6693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 w:val="24"/>
                    </w:rPr>
                  </w:pPr>
                  <w:r w:rsidRPr="008A6CB8">
                    <w:rPr>
                      <w:rFonts w:ascii="Comic Sans MS" w:hAnsi="Comic Sans MS"/>
                      <w:b/>
                      <w:color w:val="262626"/>
                      <w:sz w:val="24"/>
                    </w:rPr>
                    <w:t>1.SINIF – U SESİ İLE METİN ETKİNLİĞİ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sz w:val="56"/>
        </w:rPr>
        <w:t xml:space="preserve">   </w:t>
      </w:r>
      <w:r w:rsidRPr="007B6693">
        <w:rPr>
          <w:rFonts w:ascii="Hand writing Mutlu" w:hAnsi="Hand writing Mutlu"/>
          <w:b/>
          <w:sz w:val="36"/>
        </w:rPr>
        <w:t>Umut</w:t>
      </w:r>
    </w:p>
    <w:p w:rsidR="00D30118" w:rsidRDefault="00D30118" w:rsidP="007B6693">
      <w:pPr>
        <w:rPr>
          <w:rFonts w:ascii="Hand writing Mutlu" w:hAnsi="Hand writing Mutlu"/>
          <w:b/>
          <w:sz w:val="36"/>
        </w:rPr>
      </w:pPr>
      <w:r w:rsidRPr="007B6693">
        <w:rPr>
          <w:rFonts w:ascii="Hand writing Mutlu" w:hAnsi="Hand writing Mutlu"/>
          <w:b/>
          <w:sz w:val="36"/>
        </w:rPr>
        <w:t xml:space="preserve">Umut elimi tut                               </w:t>
      </w:r>
      <w:r>
        <w:rPr>
          <w:rFonts w:ascii="Hand writing Mutlu" w:hAnsi="Hand writing Mutlu"/>
          <w:b/>
          <w:sz w:val="36"/>
        </w:rPr>
        <w:t xml:space="preserve">                      </w:t>
      </w:r>
      <w:r w:rsidRPr="007B6693">
        <w:rPr>
          <w:rFonts w:ascii="Hand writing Mutlu" w:hAnsi="Hand writing Mutlu"/>
          <w:b/>
          <w:sz w:val="36"/>
        </w:rPr>
        <w:t xml:space="preserve">Tut Umut tut </w:t>
      </w:r>
      <w:r>
        <w:rPr>
          <w:rFonts w:ascii="Hand writing Mutlu" w:hAnsi="Hand writing Mutlu"/>
          <w:b/>
          <w:sz w:val="36"/>
        </w:rPr>
        <w:t xml:space="preserve">                                                       Onur onu unut                                                     Unut Onur unut                                                    Tuna ata otur                                                  Otur Tuna otur.                                            Murat ata ot at                                                 Tur at Murat tur at </w:t>
      </w:r>
    </w:p>
    <w:p w:rsidR="00D30118" w:rsidRDefault="00D30118" w:rsidP="00B46CF5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35" o:spid="_x0000_s1027" style="position:absolute;z-index:251653632;visibility:visible" from="223.9pt,6.1pt" to="223.9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34" o:spid="_x0000_s1028" style="position:absolute;z-index:251652608;visibility:visible" from="-43.1pt,6.1pt" to="-43.1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37" o:spid="_x0000_s1029" style="position:absolute;z-index:251657728;visibility:visible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I1tOifoAQAAqgMAAA4AAAAAAAAAAAAAAAAALgIAAGRycy9lMm9Eb2MueG1s&#10;UEsBAi0AFAAGAAgAAAAhAPLwmHT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38" o:spid="_x0000_s1030" style="position:absolute;z-index:251656704;visibility:visible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GFBzl/pAQAAqgMAAA4AAAAAAAAAAAAAAAAALgIAAGRycy9lMm9Eb2MueG1s&#10;UEsBAi0AFAAGAAgAAAAhAFSwKOPdAAAACQ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39" o:spid="_x0000_s1031" style="position:absolute;z-index:251655680;visibility:visible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7F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m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NlEnsXoAQAAqgMAAA4AAAAAAAAAAAAAAAAALgIAAGRycy9lMm9Eb2MueG1s&#10;UEsBAi0AFAAGAAgAAAAhAK/rmp7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40" o:spid="_x0000_s1032" style="position:absolute;z-index:251654656;visibility:visible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OTFfu8EBAAC4AwAADgAAAAAAAAAAAAAAAAAu&#10;AgAAZHJzL2Uyb0RvYy54bWxQSwECLQAUAAYACAAAACEAHExqkt0AAAAJAQAADwAAAAAAAAAAAAAA&#10;AAAbBAAAZHJzL2Rvd25yZXYueG1sUEsFBgAAAAAEAAQA8wAAACUFAAAAAA==&#10;"/>
        </w:pict>
      </w:r>
    </w:p>
    <w:p w:rsidR="00D30118" w:rsidRDefault="00D30118" w:rsidP="00B46CF5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26" o:spid="_x0000_s1033" style="position:absolute;z-index:251647488;visibility:visible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0p4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s2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I4DSnjoAQAAqgMAAA4AAAAAAAAAAAAAAAAALgIAAGRycy9lMm9Eb2MueG1s&#10;UEsBAi0AFAAGAAgAAAAhAPLwmHT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27" o:spid="_x0000_s1034" style="position:absolute;z-index:251646464;visibility:visible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hri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2R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NgYa4ugBAACqAwAADgAAAAAAAAAAAAAAAAAuAgAAZHJzL2Uyb0RvYy54bWxQ&#10;SwECLQAUAAYACAAAACEAVLAo4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28" o:spid="_x0000_s1035" style="position:absolute;z-index:251645440;visibility:visible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u6a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y5TPa&#10;lANLO1r/+vmdvYfjDwOH46M4PjLK0aCGgA3dv3GbePIwbGJmve+izf/Eh+3LcA+X4ap9YoKCV1eL&#10;elHTDsQ5V/0pDBHTB+Uty0bLjXaZNzSw+4iJHqOr5ys57PytNqbszjg2tHwxn80JGUhBnYFEpg3E&#10;Cd2WMzBbkqZIsSCiN1rm6oyDB7wxke2A1EGikn64o3Y5M4CJEsSh/MbCHqQary7mFB6lg5A+eTmG&#10;p/U5Tu2O0KXzv57MNNaA/VhSUhmJKozLLaki2hPrPPFxxtl68PJQRl9ljwRRyk7izYp76pP99BN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DaKu6a6QEAAKoDAAAOAAAAAAAAAAAAAAAAAC4CAABkcnMvZTJvRG9jLnht&#10;bFBLAQItABQABgAIAAAAIQCv65qe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29" o:spid="_x0000_s1036" style="position:absolute;z-index:251644416;visibility:visible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IeIyvzCAQAAuAMAAA4AAAAAAAAAAAAAAAAA&#10;LgIAAGRycy9lMm9Eb2MueG1sUEsBAi0AFAAGAAgAAAAhABxMapLdAAAACQEAAA8AAAAAAAAAAAAA&#10;AAAAHAQAAGRycy9kb3ducmV2LnhtbFBLBQYAAAAABAAEAPMAAAAmBQAAAAA=&#10;"/>
        </w:pict>
      </w:r>
    </w:p>
    <w:p w:rsidR="00D30118" w:rsidRDefault="00D30118" w:rsidP="00B46CF5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30" o:spid="_x0000_s1037" style="position:absolute;z-index:251651584;visibility:visible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neWhW6QEAAKoDAAAOAAAAAAAAAAAAAAAAAC4CAABkcnMvZTJvRG9jLnht&#10;bFBLAQItABQABgAIAAAAIQDy8Jh0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31" o:spid="_x0000_s1038" style="position:absolute;z-index:251650560;visibility:visible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jM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q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n3w4zOgBAACqAwAADgAAAAAAAAAAAAAAAAAuAgAAZHJzL2Uyb0RvYy54bWxQ&#10;SwECLQAUAAYACAAAACEAVLAo4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32" o:spid="_x0000_s1039" style="position:absolute;z-index:251649536;visibility:visible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Lm5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a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BZ0ubnoAQAAqgMAAA4AAAAAAAAAAAAAAAAALgIAAGRycy9lMm9Eb2MueG1s&#10;UEsBAi0AFAAGAAgAAAAhAK/rmp7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33" o:spid="_x0000_s1040" style="position:absolute;z-index:251648512;visibility:visible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LWAEsMEBAAC4AwAADgAAAAAAAAAAAAAAAAAu&#10;AgAAZHJzL2Uyb0RvYy54bWxQSwECLQAUAAYACAAAACEAHExqkt0AAAAJAQAADwAAAAAAAAAAAAAA&#10;AAAbBAAAZHJzL2Rvd25yZXYueG1sUEsFBgAAAAAEAAQA8wAAACUFAAAAAA==&#10;"/>
        </w:pict>
      </w:r>
    </w:p>
    <w:p w:rsidR="00D30118" w:rsidRDefault="00D30118" w:rsidP="00B46CF5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6" o:spid="_x0000_s1041" style="position:absolute;z-index:251627008;visibility:visible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7" o:spid="_x0000_s1042" style="position:absolute;z-index:251625984;visibility:visible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Lj5wEAAKgDAAAOAAAAZHJzL2Uyb0RvYy54bWysU0uOEzEQ3SNxB8t70p2MwpB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8" o:spid="_x0000_s1043" style="position:absolute;z-index:251624960;visibility:visible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FSQrcToAQAAqAMAAA4AAAAAAAAAAAAAAAAALgIAAGRycy9lMm9Eb2MueG1s&#10;UEsBAi0AFAAGAAgAAAAhAK/rmp7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9" o:spid="_x0000_s1044" style="position:absolute;z-index:251623936;visibility:visible" from="-43.1pt,5.35pt" to="223.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"/>
        </w:pict>
      </w:r>
    </w:p>
    <w:p w:rsidR="00D30118" w:rsidRDefault="00D30118" w:rsidP="00B46CF5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18" o:spid="_x0000_s1045" style="position:absolute;z-index:251639296;visibility:visible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8O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BWkP8O6QEAAKoDAAAOAAAAAAAAAAAAAAAAAC4CAABkcnMvZTJvRG9jLnht&#10;bFBLAQItABQABgAIAAAAIQDy8Jh0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19" o:spid="_x0000_s1046" style="position:absolute;z-index:251638272;visibility:visible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+U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rfg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O6Vr5TpAQAAqgMAAA4AAAAAAAAAAAAAAAAALgIAAGRycy9lMm9Eb2MueG1s&#10;UEsBAi0AFAAGAAgAAAAhAFSwKOPdAAAACQ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20" o:spid="_x0000_s1047" style="position:absolute;z-index:251637248;visibility:visible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CcEkiT6QEAAKoDAAAOAAAAAAAAAAAAAAAAAC4CAABkcnMvZTJvRG9jLnht&#10;bFBLAQItABQABgAIAAAAIQCv65qe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21" o:spid="_x0000_s1048" style="position:absolute;z-index:251636224;visibility:visible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/yVN9MEBAAC4AwAADgAAAAAAAAAAAAAAAAAu&#10;AgAAZHJzL2Uyb0RvYy54bWxQSwECLQAUAAYACAAAACEAHExqkt0AAAAJAQAADwAAAAAAAAAAAAAA&#10;AAAbBAAAZHJzL2Rvd25yZXYueG1sUEsFBgAAAAAEAAQA8wAAACUFAAAAAA==&#10;"/>
        </w:pict>
      </w:r>
    </w:p>
    <w:p w:rsidR="00D30118" w:rsidRDefault="00D30118" w:rsidP="00B46CF5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23" o:spid="_x0000_s1049" style="position:absolute;z-index:251642368;visibility:visible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nm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bM6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FRrJ5ugBAACqAwAADgAAAAAAAAAAAAAAAAAuAgAAZHJzL2Uyb0RvYy54bWxQ&#10;SwECLQAUAAYACAAAACEAVLAo4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22" o:spid="_x0000_s1050" style="position:absolute;z-index:251643392;visibility:visible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5l8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sx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K0fmXzoAQAAqgMAAA4AAAAAAAAAAAAAAAAALgIAAGRycy9lMm9Eb2MueG1s&#10;UEsBAi0AFAAGAAgAAAAhAPLwmHT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24" o:spid="_x0000_s1051" style="position:absolute;z-index:251641344;visibility:visible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puX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2W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L8Om5foAQAAqgMAAA4AAAAAAAAAAAAAAAAALgIAAGRycy9lMm9Eb2MueG1s&#10;UEsBAi0AFAAGAAgAAAAhAK/rmp7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25" o:spid="_x0000_s1052" style="position:absolute;z-index:251640320;visibility:visible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EPzDvDCAQAAuAMAAA4AAAAAAAAAAAAAAAAA&#10;LgIAAGRycy9lMm9Eb2MueG1sUEsBAi0AFAAGAAgAAAAhABxMapLdAAAACQEAAA8AAAAAAAAAAAAA&#10;AAAAHAQAAGRycy9kb3ducmV2LnhtbFBLBQYAAAAABAAEAPMAAAAmBQAAAAA=&#10;"/>
        </w:pict>
      </w:r>
    </w:p>
    <w:p w:rsidR="00D30118" w:rsidRDefault="00D30118" w:rsidP="00B46CF5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10" o:spid="_x0000_s1053" style="position:absolute;z-index:251631104;visibility:visible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QqFkH6QEAAKoDAAAOAAAAAAAAAAAAAAAAAC4CAABkcnMvZTJvRG9jLnht&#10;bFBLAQItABQABgAIAAAAIQDy8Jh0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11" o:spid="_x0000_s1054" style="position:absolute;z-index:251630080;visibility:visible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md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l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KitCZ3pAQAAqgMAAA4AAAAAAAAAAAAAAAAALgIAAGRycy9lMm9Eb2MueG1s&#10;UEsBAi0AFAAGAAgAAAAhAFSwKOPdAAAACQ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12" o:spid="_x0000_s1055" style="position:absolute;z-index:251629056;visibility:visible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jo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j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AhpYjo6QEAAKoDAAAOAAAAAAAAAAAAAAAAAC4CAABkcnMvZTJvRG9jLnht&#10;bFBLAQItABQABgAIAAAAIQCv65qe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13" o:spid="_x0000_s1056" style="position:absolute;z-index:251628032;visibility:visible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NT3VPMEBAAC4AwAADgAAAAAAAAAAAAAAAAAu&#10;AgAAZHJzL2Uyb0RvYy54bWxQSwECLQAUAAYACAAAACEAHExqkt0AAAAJAQAADwAAAAAAAAAAAAAA&#10;AAAbBAAAZHJzL2Rvd25yZXYueG1sUEsFBgAAAAAEAAQA8wAAACUFAAAAAA==&#10;"/>
        </w:pict>
      </w:r>
    </w:p>
    <w:p w:rsidR="00D30118" w:rsidRPr="007B6693" w:rsidRDefault="00D30118" w:rsidP="00B46CF5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14" o:spid="_x0000_s1057" style="position:absolute;z-index:251635200;visibility:visible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ztIoD6QEAAKoDAAAOAAAAAAAAAAAAAAAAAC4CAABkcnMvZTJvRG9jLnht&#10;bFBLAQItABQABgAIAAAAIQDy8Jh0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15" o:spid="_x0000_s1058" style="position:absolute;z-index:251634176;visibility:visible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dqZ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n&#10;zIGlHa1//fzO3sPxh4HD8VEcHxnlaFBDwIbu37hNPHkYNjGz3nfR5n/iw/ZluIfLcNU+MUHBq6tF&#10;vahpB+Kcq/4Uhojpg/KWZaPlRrvMGxrYfcREj9HV85Ucdv5WG1N2ZxwbWr6Yz6h9Aa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Iux2pnpAQAAqgMAAA4AAAAAAAAAAAAAAAAALgIAAGRycy9lMm9Eb2MueG1s&#10;UEsBAi0AFAAGAAgAAAAhAFSwKOPdAAAACQ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16" o:spid="_x0000_s1059" style="position:absolute;z-index:251633152;visibility:visible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ACuVvs6QEAAKoDAAAOAAAAAAAAAAAAAAAAAC4CAABkcnMvZTJvRG9jLnht&#10;bFBLAQItABQABgAIAAAAIQCv65qe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17" o:spid="_x0000_s1060" style="position:absolute;z-index:251632128;visibility:visible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ieuWOMEBAAC4AwAADgAAAAAAAAAAAAAAAAAu&#10;AgAAZHJzL2Uyb0RvYy54bWxQSwECLQAUAAYACAAAACEAHExqkt0AAAAJAQAADwAAAAAAAAAAAAAA&#10;AAAbBAAAZHJzL2Rvd25yZXYueG1sUEsFBgAAAAAEAAQA8wAAACUFAAAAAA==&#10;"/>
        </w:pict>
      </w:r>
    </w:p>
    <w:p w:rsidR="00D30118" w:rsidRPr="007B6693" w:rsidRDefault="00D30118" w:rsidP="00B46CF5">
      <w:pPr>
        <w:rPr>
          <w:rFonts w:ascii="Hand writing Mutlu" w:hAnsi="Hand writing Mutlu"/>
          <w:b/>
          <w:sz w:val="36"/>
        </w:rPr>
      </w:pPr>
      <w:hyperlink r:id="rId4" w:history="1">
        <w:r>
          <w:rPr>
            <w:rStyle w:val="Hyperlink"/>
          </w:rPr>
          <w:t>www.sorubak.com</w:t>
        </w:r>
      </w:hyperlink>
      <w:r>
        <w:rPr>
          <w:noProof/>
          <w:lang w:eastAsia="tr-TR"/>
        </w:rPr>
        <w:pict>
          <v:line id="Düz Bağlayıcı 41" o:spid="_x0000_s1061" style="position:absolute;z-index:251661824;visibility:visible;mso-position-horizontal-relative:text;mso-position-vertical-relative:text" from="-43.1pt,30.1pt" to="223.9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r6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1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42" o:spid="_x0000_s1062" style="position:absolute;z-index:251660800;visibility:visible;mso-position-horizontal-relative:text;mso-position-vertical-relative:text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uP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z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9GzLj+gBAACqAwAADgAAAAAAAAAAAAAAAAAuAgAAZHJzL2Uyb0RvYy54bWxQ&#10;SwECLQAUAAYACAAAACEAVLAo4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43" o:spid="_x0000_s1063" style="position:absolute;z-index:251659776;visibility:visible;mso-position-horizontal-relative:text;mso-position-vertical-relative:text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ExpmxXoAQAAqgMAAA4AAAAAAAAAAAAAAAAALgIAAGRycy9lMm9Eb2MueG1s&#10;UEsBAi0AFAAGAAgAAAAhAK/rmp7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44" o:spid="_x0000_s1064" style="position:absolute;z-index:251658752;visibility:visible;mso-position-horizontal-relative:text;mso-position-vertical-relative:text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IXnHL/CAQAAuAMAAA4AAAAAAAAAAAAAAAAA&#10;LgIAAGRycy9lMm9Eb2MueG1sUEsBAi0AFAAGAAgAAAAhABxMapLdAAAACQEAAA8AAAAAAAAAAAAA&#10;AAAAHAQAAGRycy9kb3ducmV2LnhtbFBLBQYAAAAABAAEAPMAAAAmBQAAAAA=&#10;"/>
        </w:pict>
      </w:r>
    </w:p>
    <w:p w:rsidR="00D30118" w:rsidRDefault="00D30118" w:rsidP="007B6693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       </w:t>
      </w:r>
      <w:bookmarkStart w:id="0" w:name="_GoBack"/>
      <w:bookmarkEnd w:id="0"/>
      <w:r>
        <w:rPr>
          <w:rFonts w:ascii="Hand writing Mutlu" w:hAnsi="Hand writing Mutlu"/>
          <w:b/>
          <w:sz w:val="36"/>
        </w:rPr>
        <w:t>Onur</w:t>
      </w:r>
    </w:p>
    <w:p w:rsidR="00D30118" w:rsidRDefault="00D30118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>Onur onlar at.     Onur atlara otu at. Atlar terli Onur       Terli atlar aç olur. Onur ata otur.                 Atlar iri iri olur. Onur ata et atma. Onur eti tatma.</w:t>
      </w:r>
    </w:p>
    <w:p w:rsidR="00D30118" w:rsidRDefault="00D30118" w:rsidP="00255BCE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79" o:spid="_x0000_s1065" style="position:absolute;z-index:251696640;visibility:visible" from="250.9pt,6.85pt" to="250.9pt,3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78" o:spid="_x0000_s1066" style="position:absolute;z-index:251695616;visibility:visible" from="-16.1pt,6.1pt" to="-16.1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46" o:spid="_x0000_s1067" style="position:absolute;z-index:251662848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bDD29wgEAALgDAAAOAAAAAAAAAAAAAAAA&#10;AC4CAABkcnMvZTJvRG9jLnhtbFBLAQItABQABgAIAAAAIQDXFOfX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47" o:spid="_x0000_s1068" style="position:absolute;z-index:251663872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b3VIEegBAACqAwAADgAAAAAAAAAAAAAAAAAuAgAAZHJzL2Uyb0RvYy54bWxQ&#10;SwECLQAUAAYACAAAACEAZLMX2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48" o:spid="_x0000_s1069" style="position:absolute;z-index:251664896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CDWbxp6QEAAKoDAAAOAAAAAAAAAAAAAAAAAC4CAABkcnMvZTJvRG9jLnht&#10;bFBLAQItABQABgAIAAAAIQCf6KWm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49" o:spid="_x0000_s1070" style="position:absolute;z-index:251665920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Ozz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w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O1zs8+gBAACqAwAADgAAAAAAAAAAAAAAAAAuAgAAZHJzL2Uyb0RvYy54bWxQ&#10;SwECLQAUAAYACAAAACEAOagVMd0AAAAJAQAADwAAAAAAAAAAAAAAAABCBAAAZHJzL2Rvd25yZXYu&#10;eG1sUEsFBgAAAAAEAAQA8wAAAEwFAAAAAA==&#10;"/>
        </w:pict>
      </w:r>
    </w:p>
    <w:p w:rsidR="00D30118" w:rsidRDefault="00D30118" w:rsidP="00255BCE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50" o:spid="_x0000_s1071" style="position:absolute;z-index:251666944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"/>
        </w:pict>
      </w:r>
      <w:r>
        <w:rPr>
          <w:noProof/>
          <w:lang w:eastAsia="tr-TR"/>
        </w:rPr>
        <w:pict>
          <v:line id="Düz Bağlayıcı 51" o:spid="_x0000_s1072" style="position:absolute;z-index:251667968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2o/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y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xg9qP+gBAACqAwAADgAAAAAAAAAAAAAAAAAuAgAAZHJzL2Uyb0RvYy54bWxQ&#10;SwECLQAUAAYACAAAACEAZLMX2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52" o:spid="_x0000_s1073" style="position:absolute;z-index:251668992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+tK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x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E8H60roAQAAqgMAAA4AAAAAAAAAAAAAAAAALgIAAGRycy9lMm9Eb2MueG1s&#10;UEsBAi0AFAAGAAgAAAAhAJ/opab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53" o:spid="_x0000_s1074" style="position:absolute;z-index:251670016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vQ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Ys6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9wK70OgBAACqAwAADgAAAAAAAAAAAAAAAAAuAgAAZHJzL2Uyb0RvYy54bWxQ&#10;SwECLQAUAAYACAAAACEAOagVMd0AAAAJAQAADwAAAAAAAAAAAAAAAABCBAAAZHJzL2Rvd25yZXYu&#10;eG1sUEsFBgAAAAAEAAQA8wAAAEwFAAAAAA==&#10;"/>
        </w:pict>
      </w:r>
    </w:p>
    <w:p w:rsidR="00D30118" w:rsidRDefault="00D30118" w:rsidP="00255BCE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54" o:spid="_x0000_s1075" style="position:absolute;z-index:251671040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AJSXT5wgEAALgDAAAOAAAAAAAAAAAAAAAA&#10;AC4CAABkcnMvZTJvRG9jLnhtbFBLAQItABQABgAIAAAAIQDXFOfX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55" o:spid="_x0000_s1076" style="position:absolute;z-index:251672064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7k7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zln&#10;Diy90frXz+/sPRx/GDgcH8XxkVGOFjUEbKj+xm3iycOwiZn1vos2/xMfti/LPVyWq/aJCQpeXS3q&#10;RU1vIM656k9jiJg+KG9ZNlputMu8oYHdR0x0GZWeS3LY+VttTHk749jQ8sV8RuML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5RO5O+gBAACqAwAADgAAAAAAAAAAAAAAAAAuAgAAZHJzL2Uyb0RvYy54bWxQ&#10;SwECLQAUAAYACAAAACEAZLMX2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56" o:spid="_x0000_s1077" style="position:absolute;z-index:251673088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hO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82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GwbOE7oAQAAqgMAAA4AAAAAAAAAAAAAAAAALgIAAGRycy9lMm9Eb2MueG1s&#10;UEsBAi0AFAAGAAgAAAAhAJ/opab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57" o:spid="_x0000_s1078" style="position:absolute;z-index:251674112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mjU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+R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1B5o1OgBAACqAwAADgAAAAAAAAAAAAAAAAAuAgAAZHJzL2Uyb0RvYy54bWxQ&#10;SwECLQAUAAYACAAAACEAOagVMd0AAAAJAQAADwAAAAAAAAAAAAAAAABCBAAAZHJzL2Rvd25yZXYu&#10;eG1sUEsFBgAAAAAEAAQA8wAAAEwFAAAAAA==&#10;"/>
        </w:pict>
      </w:r>
    </w:p>
    <w:p w:rsidR="00D30118" w:rsidRDefault="00D30118" w:rsidP="00255BCE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58" o:spid="_x0000_s1079" style="position:absolute;z-index:251675136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NMrD1wgEAALgDAAAOAAAAAAAAAAAAAAAA&#10;AC4CAABkcnMvZTJvRG9jLnhtbFBLAQItABQABgAIAAAAIQDXFOfX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59" o:spid="_x0000_s1080" style="position:absolute;z-index:251676160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8w2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wV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gDfMNugBAACqAwAADgAAAAAAAAAAAAAAAAAuAgAAZHJzL2Uyb0RvYy54bWxQ&#10;SwECLQAUAAYACAAAACEAZLMX2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60" o:spid="_x0000_s1081" style="position:absolute;z-index:251677184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DysCsx6QEAAKoDAAAOAAAAAAAAAAAAAAAAAC4CAABkcnMvZTJvRG9jLnht&#10;bFBLAQItABQABgAIAAAAIQCf6KWm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61" o:spid="_x0000_s1082" style="position:absolute;z-index:251678208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ur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1P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SrV7q+gBAACqAwAADgAAAAAAAAAAAAAAAAAuAgAAZHJzL2Uyb0RvYy54bWxQ&#10;SwECLQAUAAYACAAAACEAOagVMd0AAAAJAQAADwAAAAAAAAAAAAAAAABCBAAAZHJzL2Rvd25yZXYu&#10;eG1sUEsFBgAAAAAEAAQA8wAAAEwFAAAAAA==&#10;"/>
        </w:pict>
      </w:r>
    </w:p>
    <w:p w:rsidR="00D30118" w:rsidRDefault="00D30118" w:rsidP="00255BCE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62" o:spid="_x0000_s1083" style="position:absolute;z-index:251679232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B/h681wgEAALgDAAAOAAAAAAAAAAAAAAAA&#10;AC4CAABkcnMvZTJvRG9jLnhtbFBLAQItABQABgAIAAAAIQDXFOfX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63" o:spid="_x0000_s1084" style="position:absolute;z-index:251680256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e7iqROgBAACqAwAADgAAAAAAAAAAAAAAAAAuAgAAZHJzL2Uyb0RvYy54bWxQ&#10;SwECLQAUAAYACAAAACEAZLMX2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64" o:spid="_x0000_s1085" style="position:absolute;z-index:251681280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g16QEAAKoDAAAOAAAAZHJzL2Uyb0RvYy54bWysU0uOEzEQ3SNxB8t70p0MGZF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6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DRrPg16QEAAKoDAAAOAAAAAAAAAAAAAAAAAC4CAABkcnMvZTJvRG9jLnht&#10;bFBLAQItABQABgAIAAAAIQCf6KWm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65" o:spid="_x0000_s1086" style="position:absolute;z-index:251682304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aiv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3PO&#10;HFh6o/Wvn9/ZOzj+MHA4PorjI6McLWoI2FD9rdvEk4dhEzPrfRdt/ic+bF+We7gsV+0TExS8ulrU&#10;i5reQJxz1Z/GEDG9V96ybLTcaJd5QwO7D5joMio9l+Sw83famPJ2xrGh5Yv5jMYX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aamor+gBAACqAwAADgAAAAAAAAAAAAAAAAAuAgAAZHJzL2Uyb0RvYy54bWxQ&#10;SwECLQAUAAYACAAAACEAOagVMd0AAAAJAQAADwAAAAAAAAAAAAAAAABCBAAAZHJzL2Rvd25yZXYu&#10;eG1sUEsFBgAAAAAEAAQA8wAAAEwFAAAAAA==&#10;"/>
        </w:pict>
      </w:r>
    </w:p>
    <w:p w:rsidR="00D30118" w:rsidRDefault="00D30118" w:rsidP="00255BCE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66" o:spid="_x0000_s1087" style="position:absolute;z-index:251683328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DUewxwgEAALgDAAAOAAAAAAAAAAAAAAAA&#10;AC4CAABkcnMvZTJvRG9jLnhtbFBLAQItABQABgAIAAAAIQDXFOfX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67" o:spid="_x0000_s1088" style="position:absolute;z-index:251684352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lA6QEAAKoDAAAOAAAAZHJzL2Uyb0RvYy54bWysU0uOEzEQ3SNxB8t70p2MMpB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6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68" o:spid="_x0000_s1089" style="position:absolute;z-index:251685376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C0iI046QEAAKoDAAAOAAAAAAAAAAAAAAAAAC4CAABkcnMvZTJvRG9jLnht&#10;bFBLAQItABQABgAIAAAAIQCf6KWm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69" o:spid="_x0000_s1090" style="position:absolute;z-index:251686400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2i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w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DI3dougBAACqAwAADgAAAAAAAAAAAAAAAAAuAgAAZHJzL2Uyb0RvYy54bWxQ&#10;SwECLQAUAAYACAAAACEAOagVMd0AAAAJAQAADwAAAAAAAAAAAAAAAABCBAAAZHJzL2Rvd25yZXYu&#10;eG1sUEsFBgAAAAAEAAQA8wAAAEwFAAAAAA==&#10;"/>
        </w:pict>
      </w:r>
    </w:p>
    <w:p w:rsidR="00D30118" w:rsidRDefault="00D30118" w:rsidP="00255BCE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70" o:spid="_x0000_s1091" style="position:absolute;z-index:251687424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"/>
        </w:pict>
      </w:r>
      <w:r>
        <w:rPr>
          <w:noProof/>
          <w:lang w:eastAsia="tr-TR"/>
        </w:rPr>
        <w:pict>
          <v:line id="Düz Bağlayıcı 71" o:spid="_x0000_s1092" style="position:absolute;z-index:251688448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ltu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1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8d5bbugBAACqAwAADgAAAAAAAAAAAAAAAAAuAgAAZHJzL2Uyb0RvYy54bWxQ&#10;SwECLQAUAAYACAAAACEAZLMX2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72" o:spid="_x0000_s1093" style="position:absolute;z-index:251689472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tob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z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HjW2hvoAQAAqgMAAA4AAAAAAAAAAAAAAAAALgIAAGRycy9lMm9Eb2MueG1s&#10;UEsBAi0AFAAGAAgAAAAhAJ/opab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73" o:spid="_x0000_s1094" style="position:absolute;z-index:251690496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wNOKgegBAACqAwAADgAAAAAAAAAAAAAAAAAuAgAAZHJzL2Uyb0RvYy54bWxQ&#10;SwECLQAUAAYACAAAACEAOagVMd0AAAAJAQAADwAAAAAAAAAAAAAAAABCBAAAZHJzL2Rvd25yZXYu&#10;eG1sUEsFBgAAAAAEAAQA8wAAAEwFAAAAAA==&#10;"/>
        </w:pict>
      </w:r>
    </w:p>
    <w:p w:rsidR="00D30118" w:rsidRPr="007B6693" w:rsidRDefault="00D30118" w:rsidP="00255BCE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74" o:spid="_x0000_s1095" style="position:absolute;z-index:251691520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ARFKV1wgEAALgDAAAOAAAAAAAAAAAAAAAA&#10;AC4CAABkcnMvZTJvRG9jLnhtbFBLAQItABQABgAIAAAAIQDXFOfX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75" o:spid="_x0000_s1096" style="position:absolute;z-index:251692544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ohq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0sKIaugBAACqAwAADgAAAAAAAAAAAAAAAAAuAgAAZHJzL2Uyb0RvYy54bWxQ&#10;SwECLQAUAAYACAAAACEAZLMX29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76" o:spid="_x0000_s1097" style="position:absolute;z-index:251693568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kf6QEAAKoDAAAOAAAAZHJzL2Uyb0RvYy54bWysU0uOEzEQ3SNxB8t70p2MMpB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1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Bbygkf6QEAAKoDAAAOAAAAAAAAAAAAAAAAAC4CAABkcnMvZTJvRG9jLnht&#10;bFBLAQItABQABgAIAAAAIQCf6KWm3gAAAAk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77" o:spid="_x0000_s1098" style="position:absolute;z-index:251694592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1mF6QEAAKoDAAAOAAAAZHJzL2Uyb0RvYy54bWysU0uOEzEQ3SNxB8t70p2MwpB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"/>
        </w:pict>
      </w:r>
    </w:p>
    <w:p w:rsidR="00D30118" w:rsidRPr="007B6693" w:rsidRDefault="00D30118" w:rsidP="007B6693">
      <w:pPr>
        <w:rPr>
          <w:rFonts w:ascii="Hand writing Mutlu" w:hAnsi="Hand writing Mutlu"/>
          <w:b/>
          <w:sz w:val="36"/>
        </w:rPr>
      </w:pPr>
      <w:r>
        <w:rPr>
          <w:noProof/>
          <w:lang w:eastAsia="tr-TR"/>
        </w:rPr>
        <w:pict>
          <v:line id="Düz Bağlayıcı 2" o:spid="_x0000_s1099" style="position:absolute;z-index:251619840;visibility:visible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"/>
        </w:pict>
      </w:r>
      <w:r>
        <w:rPr>
          <w:noProof/>
          <w:lang w:eastAsia="tr-TR"/>
        </w:rPr>
        <w:pict>
          <v:line id="Düz Bağlayıcı 3" o:spid="_x0000_s1100" style="position:absolute;z-index:251620864;visibility:visible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RxO5wEAAKg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4" o:spid="_x0000_s1101" style="position:absolute;z-index:251621888;visibility:visible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17o5wEAAKgDAAAOAAAAZHJzL2Uyb0RvYy54bWysU0uOEzEQ3SNxB8t70p3MBJF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5" o:spid="_x0000_s1102" style="position:absolute;z-index:251622912;visibility:visible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VY5wEAAKg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"/>
        </w:pict>
      </w:r>
    </w:p>
    <w:sectPr w:rsidR="00D30118" w:rsidRPr="007B6693" w:rsidSect="00B46CF5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693"/>
    <w:rsid w:val="00255BCE"/>
    <w:rsid w:val="00402931"/>
    <w:rsid w:val="00535B02"/>
    <w:rsid w:val="007B6693"/>
    <w:rsid w:val="008A6CB8"/>
    <w:rsid w:val="00994497"/>
    <w:rsid w:val="00AC3CAF"/>
    <w:rsid w:val="00AD1960"/>
    <w:rsid w:val="00B021CB"/>
    <w:rsid w:val="00B46CF5"/>
    <w:rsid w:val="00D30118"/>
    <w:rsid w:val="00DE3CDC"/>
    <w:rsid w:val="00F6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B0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D19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121</Words>
  <Characters>691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edanur</cp:lastModifiedBy>
  <cp:revision>2</cp:revision>
  <dcterms:created xsi:type="dcterms:W3CDTF">2013-01-18T07:40:00Z</dcterms:created>
  <dcterms:modified xsi:type="dcterms:W3CDTF">2013-01-19T11:46:00Z</dcterms:modified>
  <cp:category>www.sorubak.com</cp:category>
  <cp:version>www.sorubak.com</cp:version>
</cp:coreProperties>
</file>