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BB2" w:rsidRPr="00776573" w:rsidRDefault="00872BB2" w:rsidP="00776573">
      <w:pPr>
        <w:rPr>
          <w:b/>
        </w:rPr>
      </w:pPr>
      <w:r w:rsidRPr="00776573">
        <w:rPr>
          <w:b/>
        </w:rPr>
        <w:t>TÜRKİYE'DE MADENCİLİK</w:t>
      </w:r>
    </w:p>
    <w:p w:rsidR="00872BB2" w:rsidRPr="00776573" w:rsidRDefault="00872BB2" w:rsidP="00776573">
      <w:pPr>
        <w:rPr>
          <w:b/>
        </w:rPr>
      </w:pP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 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MADENCİLİK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Türkiye de çok sayıda maden ve enerji kaynağı mevcuttur. Ülkemiz bu madenlerin çıkarılıp işlenmesine çok önem vermiştir. Bu amaçla Maden Tetkik Arama Kurumu ve Etibank isminde bir banka kurulmuştur.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Türkiye’de Çıkarılan Madenler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Aspest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Bakır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Barit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Boksit 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(Aliminyum)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Bor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Civa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Çinko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Demir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 Fosfat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Krom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Kurşun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Kükürt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Lületaşı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Manganez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Mermer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Oltu Taşı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Tuz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Volfram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Zımpara Taşı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 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ENERJİ KAYNAKLARI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Doğalgaz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Güneş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Jeotermal Enerji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Linyit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Petrol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Rüzgâr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Radyoaktif Mineraller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Su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 Taş Kömürü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TÜRKİYE'NİN PETROL RAFİNERİLERİ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 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RAFİNERİLERİMİZ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 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Türkiye'de Güney Doğu Anadolu Bölgesi'nde petrol çıkartılmaktadır. Türkiye'de 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çıkartılan petrol, tüketimimize yetmediği için yurt dışından ithal edilmektedir.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 xml:space="preserve">Ülkemizden çıkartılan ve ithal edilen ham petrol, aşağıdaki petrol rafinerilerimizde 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işlenmekte ve kullanılabilir hale getirilmektedir.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Petrol Rafinerilerimiz;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Adı                    Bulunduğu İl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Orta Anadolu   - Kırıkkale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Aliağa              - İzmir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Ataş                - Mersin</w:t>
      </w:r>
    </w:p>
    <w:p w:rsidR="00872BB2" w:rsidRPr="00776573" w:rsidRDefault="00872BB2" w:rsidP="00776573">
      <w:pPr>
        <w:rPr>
          <w:b/>
        </w:rPr>
      </w:pPr>
      <w:r w:rsidRPr="00776573">
        <w:rPr>
          <w:b/>
        </w:rPr>
        <w:t>İpraş                - İzmit</w:t>
      </w:r>
    </w:p>
    <w:p w:rsidR="00872BB2" w:rsidRDefault="00872BB2" w:rsidP="00776573">
      <w:pPr>
        <w:rPr>
          <w:b/>
        </w:rPr>
      </w:pPr>
      <w:r w:rsidRPr="00776573">
        <w:rPr>
          <w:b/>
        </w:rPr>
        <w:t xml:space="preserve">      Batman            - Batman</w:t>
      </w:r>
    </w:p>
    <w:bookmarkStart w:id="0" w:name="_GoBack"/>
    <w:bookmarkEnd w:id="0"/>
    <w:p w:rsidR="00872BB2" w:rsidRDefault="00872BB2" w:rsidP="00822D5F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fldChar w:fldCharType="begin"/>
      </w:r>
      <w:r>
        <w:rPr>
          <w:rFonts w:ascii="Verdana" w:hAnsi="Verdana"/>
          <w:b/>
          <w:sz w:val="20"/>
          <w:szCs w:val="20"/>
        </w:rPr>
        <w:instrText xml:space="preserve"> HYPERLINK "http://www.sorubak.com" </w:instrText>
      </w:r>
      <w:r w:rsidRPr="00745579">
        <w:rPr>
          <w:rFonts w:ascii="Verdana" w:hAnsi="Verdana"/>
          <w:b/>
          <w:sz w:val="20"/>
          <w:szCs w:val="20"/>
        </w:rPr>
      </w:r>
      <w:r>
        <w:rPr>
          <w:rFonts w:ascii="Verdana" w:hAnsi="Verdana"/>
          <w:b/>
          <w:sz w:val="20"/>
          <w:szCs w:val="20"/>
        </w:rPr>
        <w:fldChar w:fldCharType="separate"/>
      </w:r>
      <w:r w:rsidRPr="00745579">
        <w:rPr>
          <w:rStyle w:val="Hyperlink"/>
          <w:rFonts w:ascii="Verdana" w:hAnsi="Verdana"/>
          <w:b/>
          <w:sz w:val="20"/>
          <w:szCs w:val="20"/>
        </w:rPr>
        <w:t>www.sorubak.com</w:t>
      </w:r>
      <w:r>
        <w:rPr>
          <w:rFonts w:ascii="Verdana" w:hAnsi="Verdana"/>
          <w:b/>
          <w:sz w:val="20"/>
          <w:szCs w:val="20"/>
        </w:rPr>
        <w:fldChar w:fldCharType="end"/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872BB2" w:rsidRPr="00776573" w:rsidRDefault="00872BB2" w:rsidP="00776573">
      <w:pPr>
        <w:rPr>
          <w:b/>
        </w:rPr>
      </w:pPr>
    </w:p>
    <w:sectPr w:rsidR="00872BB2" w:rsidRPr="00776573" w:rsidSect="00116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573"/>
    <w:rsid w:val="0011681C"/>
    <w:rsid w:val="004B6257"/>
    <w:rsid w:val="00745579"/>
    <w:rsid w:val="00776573"/>
    <w:rsid w:val="00822D5F"/>
    <w:rsid w:val="00872BB2"/>
    <w:rsid w:val="00C81297"/>
    <w:rsid w:val="00CA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8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8129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822D5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169</Words>
  <Characters>966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TARIK</dc:creator>
  <cp:keywords>www.sorubak.com</cp:keywords>
  <dc:description>www.sorubak.com</dc:description>
  <cp:lastModifiedBy>edanur</cp:lastModifiedBy>
  <cp:revision>4</cp:revision>
  <dcterms:created xsi:type="dcterms:W3CDTF">2012-12-01T17:24:00Z</dcterms:created>
  <dcterms:modified xsi:type="dcterms:W3CDTF">2012-12-08T19:23:00Z</dcterms:modified>
  <cp:category>www.sorubak.com</cp:category>
</cp:coreProperties>
</file>