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1A" w:rsidRPr="00655B22" w:rsidRDefault="0006101A" w:rsidP="00C43762">
      <w:pPr>
        <w:jc w:val="center"/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>T  t</w:t>
      </w:r>
    </w:p>
    <w:p w:rsidR="0006101A" w:rsidRPr="00655B22" w:rsidRDefault="0006101A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t  t  </w:t>
      </w:r>
    </w:p>
    <w:p w:rsidR="0006101A" w:rsidRPr="00655B22" w:rsidRDefault="0006101A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t  t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t  t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t  t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t  t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T  t  t  t  t  t  t  t  t  t  t  t  t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 t  T  t  T  t  T  t  T  t  T  t 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 t  T  t  T  t  T  t  T  t  T  t 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 t  T  t  T  t  T  t  T  t  T  t 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 t  T  t  T  t  T  t  T  t  T  t 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 t  T  t  T  t  T  t  T  t  T  t 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 t  T  t  T  t  T  t  T  t  T  t 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 t  T  t  T  t  T  t  T  t  T  t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t  t  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t  t    </w:t>
      </w:r>
    </w:p>
    <w:p w:rsidR="0006101A" w:rsidRPr="00655B22" w:rsidRDefault="0006101A" w:rsidP="00C43762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t  t    </w:t>
      </w:r>
    </w:p>
    <w:p w:rsidR="0006101A" w:rsidRPr="00655B22" w:rsidRDefault="0006101A">
      <w:pPr>
        <w:rPr>
          <w:rFonts w:ascii="Hand writing Mutlu" w:hAnsi="Hand writing Mutlu"/>
          <w:color w:val="C0C0C0"/>
          <w:sz w:val="56"/>
          <w:szCs w:val="56"/>
        </w:rPr>
      </w:pPr>
      <w:r w:rsidRPr="00655B22">
        <w:rPr>
          <w:rFonts w:ascii="Hand writing Mutlu" w:hAnsi="Hand writing Mutlu"/>
          <w:color w:val="C0C0C0"/>
          <w:sz w:val="56"/>
          <w:szCs w:val="56"/>
        </w:rPr>
        <w:t xml:space="preserve">T  t  t  t  t  t  t  t  t  t  t  t  t    </w:t>
      </w:r>
    </w:p>
    <w:sectPr w:rsidR="0006101A" w:rsidRPr="00655B22" w:rsidSect="001048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3762"/>
    <w:rsid w:val="0006101A"/>
    <w:rsid w:val="00104811"/>
    <w:rsid w:val="003D7D3C"/>
    <w:rsid w:val="00655B22"/>
    <w:rsid w:val="00AF35FC"/>
    <w:rsid w:val="00C43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81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127</Words>
  <Characters>727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2012-12-09T21:34:00Z</cp:lastPrinted>
  <dcterms:created xsi:type="dcterms:W3CDTF">2012-12-09T21:27:00Z</dcterms:created>
  <dcterms:modified xsi:type="dcterms:W3CDTF">2012-12-16T14:12:00Z</dcterms:modified>
  <cp:category>www.sorubak.com</cp:category>
</cp:coreProperties>
</file>