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3 et al elle.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ete  </w:t>
      </w:r>
      <w:r w:rsidRPr="00622E48">
        <w:rPr>
          <w:rFonts w:ascii="Hand writing Mutlu" w:hAnsi="Hand writing Mutlu" w:cs="Hand writing Mutlu"/>
          <w:noProof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i1025" type="#_x0000_t75" alt="tuzluk" style="width:38.25pt;height:36pt;visibility:visible">
            <v:imagedata r:id="rId4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at.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Resim 95" o:spid="_x0000_s1026" type="#_x0000_t75" alt="http://t0.gstatic.com/images?q=tbn:ANd9GcSvdhRqIqi4ceEMo68APLn9UVBhCK3wXpYtbaQsEqlCmiVc_im5GA" href="http://www.google.com.tr/imgres?q=bal%C4%B1k+gif&amp;hl=tr&amp;sa=X&amp;biw=1024&amp;bih=587&amp;tbm=isch&amp;prmd=imvnsfd&amp;tbnid=CkP4N4bkbdgYSM:&amp;imgrefurl=https://pub.mtholyoke.edu/journal/CR2009/entry/fish_soup&amp;docid=BE1b4TahAO5o4M&amp;imgurl=https://pub.mtholyoke.edu/journal/CR2009/resource/fish.gif&amp;w=800&amp;h=365&amp;ei=xCuuUIWyNMWnhAeY8YEQ&amp;zoom=1&amp;iact=hc&amp;vpx=214&amp;vpy=301&amp;dur=625&amp;hovh=151&amp;hovw=333&amp;tx=191&amp;ty=126&amp;sig=106401494975107870844&amp;page=4&amp;tbnh=82&amp;tbnw=179&amp;start=58&amp;ndsp=20&amp;ved=1t:429,r:6,s:58,i" style="position:absolute;margin-left:132pt;margin-top:10.25pt;width:49.5pt;height:22.8pt;z-index:251654656;visibility:visible" o:button="t">
            <v:fill o:detectmouseclick="t"/>
            <v:imagedata r:id="rId5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ala         al.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11 tel elle.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tel al, elle.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_x0000_s1027" type="#_x0000_t75" alt="" href="http://images.google.com.tr/imgres?imgurl=http://www.bradfitzpatrick.com/stock_illustration/images/cartoon_apple_01.gif&amp;imgrefurl=http://www.bradfitzpatrick.com/stock_illustration/cartoon_apple_01.htm&amp;h=180&amp;w=240&amp;sz=13&amp;hl=tr&amp;start=5&amp;usg=__J7IWY1bf1fjDqVTFllPeWC_taok=&amp;tbnid=_HveYFJrbOgdmM:&amp;tbnh=83&amp;tbnw=110&amp;prev=/images%3Fq%3Dapple%2Bcartoon%26gbv%3D2%26hl%3Dtr%26sa%" style="position:absolute;margin-left:132pt;margin-top:1.95pt;width:36pt;height:27.15pt;z-index:251655680" o:button="t">
            <v:imagedata r:id="rId6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ata       at.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Ela   </w:t>
      </w:r>
      <w:r w:rsidRPr="00622E48">
        <w:rPr>
          <w:rFonts w:ascii="Hand writing Mutlu" w:hAnsi="Hand writing Mutlu" w:cs="Hand writing Mutlu"/>
          <w:noProof/>
          <w:sz w:val="72"/>
          <w:szCs w:val="72"/>
        </w:rPr>
        <w:pict>
          <v:shape id="Resim 3" o:spid="_x0000_i1026" type="#_x0000_t75" alt="j0350458[2]" style="width:43.5pt;height:26.25pt;visibility:visible">
            <v:imagedata r:id="rId7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atla.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Atla  Ela  atla.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 Ela Lale </w:t>
      </w:r>
      <w:r w:rsidRPr="00622E48">
        <w:rPr>
          <w:rFonts w:ascii="Hand writing Mutlu" w:hAnsi="Hand writing Mutlu" w:cs="Hand writing Mutlu"/>
          <w:noProof/>
          <w:sz w:val="72"/>
          <w:szCs w:val="72"/>
        </w:rPr>
        <w:pict>
          <v:shape id="_x0000_i1027" type="#_x0000_t75" alt="j0350458[2]" style="width:36.75pt;height:24pt;visibility:visible">
            <v:imagedata r:id="rId7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atla.                           </w:t>
      </w:r>
      <w:r w:rsidRPr="00622E48"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   Lale Ata el ele.           </w:t>
      </w: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Lale 8 el  </w:t>
      </w:r>
      <w:r w:rsidRPr="00622E48">
        <w:rPr>
          <w:rFonts w:ascii="Hand writing Mutlu" w:hAnsi="Hand writing Mutlu" w:cs="Hand writing Mutlu"/>
          <w:noProof/>
          <w:sz w:val="72"/>
          <w:szCs w:val="72"/>
        </w:rPr>
        <w:pict>
          <v:shape id="_x0000_i1028" type="#_x0000_t75" alt="j0350458[2]" style="width:43.5pt;height:26.25pt;visibility:visible">
            <v:imagedata r:id="rId7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atla.   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Lale 9 tel al elle.       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Lale ete  </w:t>
      </w:r>
      <w:r w:rsidRPr="00622E48">
        <w:rPr>
          <w:rFonts w:ascii="Hand writing Mutlu" w:hAnsi="Hand writing Mutlu" w:cs="Hand writing Mutlu"/>
          <w:noProof/>
          <w:sz w:val="56"/>
          <w:szCs w:val="56"/>
        </w:rPr>
        <w:pict>
          <v:shape id="_x0000_i1029" type="#_x0000_t75" alt="tuzluk" style="width:38.25pt;height:36pt;visibility:visible">
            <v:imagedata r:id="rId4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at.      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_x0000_s1028" type="#_x0000_t75" alt="http://t0.gstatic.com/images?q=tbn:ANd9GcSvdhRqIqi4ceEMo68APLn9UVBhCK3wXpYtbaQsEqlCmiVc_im5GA" href="http://www.google.com.tr/imgres?q=bal%C4%B1k+gif&amp;hl=tr&amp;sa=X&amp;biw=1024&amp;bih=587&amp;tbm=isch&amp;prmd=imvnsfd&amp;tbnid=CkP4N4bkbdgYSM:&amp;imgrefurl=https://pub.mtholyoke.edu/journal/CR2009/entry/fish_soup&amp;docid=BE1b4TahAO5o4M&amp;imgurl=https://pub.mtholyoke.edu/journal/CR2009/resource/fish.gif&amp;w=800&amp;h=365&amp;ei=xCuuUIWyNMWnhAeY8YEQ&amp;zoom=1&amp;iact=hc&amp;vpx=214&amp;vpy=301&amp;dur=625&amp;hovh=151&amp;hovw=333&amp;tx=191&amp;ty=126&amp;sig=106401494975107870844&amp;page=4&amp;tbnh=82&amp;tbnw=179&amp;start=58&amp;ndsp=20&amp;ved=1t:429,r:6,s:58,i" style="position:absolute;margin-left:94.2pt;margin-top:4.35pt;width:49.5pt;height:22.8pt;z-index:251656704;visibility:visible" o:button="t">
            <v:fill o:detectmouseclick="t"/>
            <v:imagedata r:id="rId5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Lale          et 7.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Ata   </w:t>
      </w:r>
      <w:r w:rsidRPr="00622E48">
        <w:rPr>
          <w:rFonts w:ascii="Hand writing Mutlu" w:hAnsi="Hand writing Mutlu" w:cs="Hand writing Mutlu"/>
          <w:noProof/>
          <w:sz w:val="72"/>
          <w:szCs w:val="72"/>
        </w:rPr>
        <w:pict>
          <v:shape id="_x0000_i1030" type="#_x0000_t75" alt="j0350458[2]" style="width:43.5pt;height:26.25pt;visibility:visible">
            <v:imagedata r:id="rId7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atla.   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Resim 4" o:spid="_x0000_s1029" type="#_x0000_t75" alt="http://www.turkopedi.com/wp-content/uploads/2011/02/un-cuvali.jpg" style="position:absolute;margin-left:121.7pt;margin-top:4.5pt;width:30.4pt;height:33pt;z-index:251657728;visibility:visible">
            <v:imagedata r:id="rId8" o:title="" croptop="1790f" cropbottom="5730f" cropleft="4143f" cropright="9416f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Ata 13        ele.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Ata  14 tel  at.       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  <w:r>
        <w:rPr>
          <w:noProof/>
        </w:rPr>
        <w:pict>
          <v:shape id="_x0000_s1030" type="#_x0000_t75" alt="https://encrypted-tbn0.gstatic.com/images?q=tbn:ANd9GcQHPNxzFE1jud2ERc0CL_oI6qA0GQ9SUcjMdLr7drcaoFkAl40G" style="position:absolute;margin-left:116.2pt;margin-top:12.4pt;width:47.25pt;height:38.1pt;z-index:251659776;visibility:visible">
            <v:imagedata r:id="rId9" o:title=""/>
          </v:shape>
        </w:pict>
      </w: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 w:rsidRPr="00622E48">
        <w:rPr>
          <w:rFonts w:ascii="Hand writing Mutlu" w:hAnsi="Hand writing Mutlu" w:cs="UlusalOkul.Com Çizgili"/>
          <w:sz w:val="44"/>
          <w:szCs w:val="44"/>
        </w:rPr>
        <w:t xml:space="preserve">  Ata ata        at.                            </w:t>
      </w:r>
    </w:p>
    <w:p w:rsidR="006E62B7" w:rsidRPr="00622E48" w:rsidRDefault="006E62B7" w:rsidP="00D44E2D">
      <w:pPr>
        <w:rPr>
          <w:rFonts w:ascii="Hand writing Mutlu" w:hAnsi="Hand writing Mutlu" w:cs="Calibri"/>
          <w:sz w:val="22"/>
          <w:szCs w:val="22"/>
        </w:rPr>
      </w:pPr>
    </w:p>
    <w:p w:rsidR="006E62B7" w:rsidRPr="00622E48" w:rsidRDefault="006E62B7" w:rsidP="00D44E2D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_x0000_s1031" type="#_x0000_t75" alt="http://t0.gstatic.com/images?q=tbn:ANd9GcSvdhRqIqi4ceEMo68APLn9UVBhCK3wXpYtbaQsEqlCmiVc_im5GA" href="http://www.google.com.tr/imgres?q=bal%C4%B1k+gif&amp;hl=tr&amp;sa=X&amp;biw=1024&amp;bih=587&amp;tbm=isch&amp;prmd=imvnsfd&amp;tbnid=CkP4N4bkbdgYSM:&amp;imgrefurl=https://pub.mtholyoke.edu/journal/CR2009/entry/fish_soup&amp;docid=BE1b4TahAO5o4M&amp;imgurl=https://pub.mtholyoke.edu/journal/CR2009/resource/fish.gif&amp;w=800&amp;h=365&amp;ei=xCuuUIWyNMWnhAeY8YEQ&amp;zoom=1&amp;iact=hc&amp;vpx=214&amp;vpy=301&amp;dur=625&amp;hovh=151&amp;hovw=333&amp;tx=191&amp;ty=126&amp;sig=106401494975107870844&amp;page=4&amp;tbnh=82&amp;tbnw=179&amp;start=58&amp;ndsp=20&amp;ved=1t:429,r:6,s:58,i" style="position:absolute;margin-left:132.7pt;margin-top:5.2pt;width:49.5pt;height:22.8pt;z-index:251658752;visibility:visible" o:button="t">
            <v:fill o:detectmouseclick="t"/>
            <v:imagedata r:id="rId5" o:title="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Ata ala        et 7.                                                 </w:t>
      </w:r>
    </w:p>
    <w:p w:rsidR="006E62B7" w:rsidRPr="00622E48" w:rsidRDefault="006E62B7">
      <w:pPr>
        <w:rPr>
          <w:rFonts w:ascii="Hand writing Mutlu" w:hAnsi="Hand writing Mutlu" w:cs="UlusalOkul.Com Çizgili"/>
          <w:sz w:val="44"/>
          <w:szCs w:val="44"/>
        </w:rPr>
      </w:pPr>
      <w:r>
        <w:rPr>
          <w:noProof/>
        </w:rPr>
        <w:pict>
          <v:shape id="_x0000_s1032" type="#_x0000_t75" alt="http://www.turkopedi.com/wp-content/uploads/2011/02/un-cuvali.jpg" style="position:absolute;margin-left:149.2pt;margin-top:6.85pt;width:30.4pt;height:33pt;z-index:251660800;visibility:visible">
            <v:imagedata r:id="rId8" o:title="" croptop="1790f" cropbottom="5730f" cropleft="4143f" cropright="9416f"/>
          </v:shape>
        </w:pic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Ata ele 5      ele.            </w:t>
      </w:r>
      <w:hyperlink r:id="rId10" w:history="1">
        <w:r w:rsidRPr="006D6A86">
          <w:rPr>
            <w:rStyle w:val="Hyperlink"/>
            <w:rFonts w:ascii="Hand writing Mutlu" w:hAnsi="Hand writing Mutlu" w:cs="UlusalOkul.Com Çizgili"/>
            <w:sz w:val="44"/>
            <w:szCs w:val="44"/>
          </w:rPr>
          <w:t>www.sorubak.com</w:t>
        </w:r>
      </w:hyperlink>
      <w:r>
        <w:rPr>
          <w:rFonts w:ascii="Hand writing Mutlu" w:hAnsi="Hand writing Mutlu" w:cs="UlusalOkul.Com Çizgili"/>
          <w:sz w:val="44"/>
          <w:szCs w:val="44"/>
        </w:rPr>
        <w:t xml:space="preserve"> </w: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 </w:t>
      </w:r>
    </w:p>
    <w:sectPr w:rsidR="006E62B7" w:rsidRPr="00622E48" w:rsidSect="00C53CBF">
      <w:pgSz w:w="16838" w:h="11906" w:orient="landscape"/>
      <w:pgMar w:top="1258" w:right="1417" w:bottom="54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2D"/>
    <w:rsid w:val="00006AB2"/>
    <w:rsid w:val="000132B1"/>
    <w:rsid w:val="00020CBD"/>
    <w:rsid w:val="00026539"/>
    <w:rsid w:val="00036BB4"/>
    <w:rsid w:val="00055CD6"/>
    <w:rsid w:val="0006526B"/>
    <w:rsid w:val="000A4A66"/>
    <w:rsid w:val="000B3442"/>
    <w:rsid w:val="000B3EA1"/>
    <w:rsid w:val="000D0181"/>
    <w:rsid w:val="000E524E"/>
    <w:rsid w:val="0010105E"/>
    <w:rsid w:val="00112E83"/>
    <w:rsid w:val="001167BE"/>
    <w:rsid w:val="00133A47"/>
    <w:rsid w:val="00163C82"/>
    <w:rsid w:val="0016691A"/>
    <w:rsid w:val="00174785"/>
    <w:rsid w:val="001974D3"/>
    <w:rsid w:val="001B2FA1"/>
    <w:rsid w:val="001B4B2A"/>
    <w:rsid w:val="001C6DAE"/>
    <w:rsid w:val="001C7C25"/>
    <w:rsid w:val="001D6D72"/>
    <w:rsid w:val="001F3611"/>
    <w:rsid w:val="00222591"/>
    <w:rsid w:val="00233152"/>
    <w:rsid w:val="00265AA3"/>
    <w:rsid w:val="0027683B"/>
    <w:rsid w:val="00284F5C"/>
    <w:rsid w:val="00291974"/>
    <w:rsid w:val="0029549E"/>
    <w:rsid w:val="002A4C7E"/>
    <w:rsid w:val="002A5B45"/>
    <w:rsid w:val="002B3D3E"/>
    <w:rsid w:val="002D58B5"/>
    <w:rsid w:val="002D7360"/>
    <w:rsid w:val="002E5536"/>
    <w:rsid w:val="002E7F16"/>
    <w:rsid w:val="002F2362"/>
    <w:rsid w:val="002F2FF0"/>
    <w:rsid w:val="002F3F6B"/>
    <w:rsid w:val="00303769"/>
    <w:rsid w:val="00310A09"/>
    <w:rsid w:val="0032402F"/>
    <w:rsid w:val="003329C7"/>
    <w:rsid w:val="00355A6E"/>
    <w:rsid w:val="003612BD"/>
    <w:rsid w:val="00373FF0"/>
    <w:rsid w:val="00393992"/>
    <w:rsid w:val="003963A4"/>
    <w:rsid w:val="00396A7C"/>
    <w:rsid w:val="003A5E58"/>
    <w:rsid w:val="003B4FCB"/>
    <w:rsid w:val="003B5256"/>
    <w:rsid w:val="003B697F"/>
    <w:rsid w:val="003D4A39"/>
    <w:rsid w:val="003E53D9"/>
    <w:rsid w:val="00403EFB"/>
    <w:rsid w:val="004176F1"/>
    <w:rsid w:val="004363C2"/>
    <w:rsid w:val="00440E6A"/>
    <w:rsid w:val="0045052F"/>
    <w:rsid w:val="004677AC"/>
    <w:rsid w:val="00477C07"/>
    <w:rsid w:val="00486D8F"/>
    <w:rsid w:val="004976F7"/>
    <w:rsid w:val="004A1E40"/>
    <w:rsid w:val="004B31FA"/>
    <w:rsid w:val="004C013D"/>
    <w:rsid w:val="004D1AAF"/>
    <w:rsid w:val="00510D76"/>
    <w:rsid w:val="005249F8"/>
    <w:rsid w:val="005412C6"/>
    <w:rsid w:val="00551063"/>
    <w:rsid w:val="00595BDC"/>
    <w:rsid w:val="005A1A17"/>
    <w:rsid w:val="005B2884"/>
    <w:rsid w:val="005D1796"/>
    <w:rsid w:val="005E03ED"/>
    <w:rsid w:val="005E5A92"/>
    <w:rsid w:val="00620365"/>
    <w:rsid w:val="006220FC"/>
    <w:rsid w:val="00622E48"/>
    <w:rsid w:val="006236BF"/>
    <w:rsid w:val="0064216A"/>
    <w:rsid w:val="0066574A"/>
    <w:rsid w:val="00696BB0"/>
    <w:rsid w:val="006A539B"/>
    <w:rsid w:val="006B5C1E"/>
    <w:rsid w:val="006D1BE7"/>
    <w:rsid w:val="006D6A86"/>
    <w:rsid w:val="006E62B7"/>
    <w:rsid w:val="006F242E"/>
    <w:rsid w:val="007005B6"/>
    <w:rsid w:val="00703D19"/>
    <w:rsid w:val="00720DCD"/>
    <w:rsid w:val="00737912"/>
    <w:rsid w:val="00781F85"/>
    <w:rsid w:val="00787F7B"/>
    <w:rsid w:val="007924A5"/>
    <w:rsid w:val="00792C34"/>
    <w:rsid w:val="007A6750"/>
    <w:rsid w:val="007B27BD"/>
    <w:rsid w:val="007B3258"/>
    <w:rsid w:val="007C269B"/>
    <w:rsid w:val="007D0B6B"/>
    <w:rsid w:val="007D2E1C"/>
    <w:rsid w:val="007D3FF7"/>
    <w:rsid w:val="007E4FCE"/>
    <w:rsid w:val="007E7C28"/>
    <w:rsid w:val="007F12DB"/>
    <w:rsid w:val="00801176"/>
    <w:rsid w:val="00801C7B"/>
    <w:rsid w:val="00815A2B"/>
    <w:rsid w:val="00832BDB"/>
    <w:rsid w:val="008378A7"/>
    <w:rsid w:val="008604F7"/>
    <w:rsid w:val="00873D53"/>
    <w:rsid w:val="00874D3A"/>
    <w:rsid w:val="00897A98"/>
    <w:rsid w:val="008A7CA4"/>
    <w:rsid w:val="008B4A90"/>
    <w:rsid w:val="008F67DB"/>
    <w:rsid w:val="009113FE"/>
    <w:rsid w:val="00913B5F"/>
    <w:rsid w:val="00927727"/>
    <w:rsid w:val="00936C4B"/>
    <w:rsid w:val="009373BB"/>
    <w:rsid w:val="0094426D"/>
    <w:rsid w:val="00951774"/>
    <w:rsid w:val="0096162B"/>
    <w:rsid w:val="009618D9"/>
    <w:rsid w:val="009659B1"/>
    <w:rsid w:val="00972444"/>
    <w:rsid w:val="00973F58"/>
    <w:rsid w:val="009758A5"/>
    <w:rsid w:val="0098112C"/>
    <w:rsid w:val="00983B75"/>
    <w:rsid w:val="009A63CD"/>
    <w:rsid w:val="009B116E"/>
    <w:rsid w:val="009B7463"/>
    <w:rsid w:val="009B7E68"/>
    <w:rsid w:val="009C0FB2"/>
    <w:rsid w:val="009D471D"/>
    <w:rsid w:val="009F084E"/>
    <w:rsid w:val="009F3C24"/>
    <w:rsid w:val="00A203D8"/>
    <w:rsid w:val="00A25A6D"/>
    <w:rsid w:val="00A309D8"/>
    <w:rsid w:val="00A34364"/>
    <w:rsid w:val="00A34894"/>
    <w:rsid w:val="00A4074C"/>
    <w:rsid w:val="00A65DBD"/>
    <w:rsid w:val="00A67317"/>
    <w:rsid w:val="00A67F82"/>
    <w:rsid w:val="00A944BA"/>
    <w:rsid w:val="00AA1883"/>
    <w:rsid w:val="00AC4FD4"/>
    <w:rsid w:val="00AD0C6A"/>
    <w:rsid w:val="00B105CC"/>
    <w:rsid w:val="00B21C7E"/>
    <w:rsid w:val="00B35C16"/>
    <w:rsid w:val="00B40C91"/>
    <w:rsid w:val="00B442FA"/>
    <w:rsid w:val="00B53086"/>
    <w:rsid w:val="00B53955"/>
    <w:rsid w:val="00B53F18"/>
    <w:rsid w:val="00B54078"/>
    <w:rsid w:val="00B5556E"/>
    <w:rsid w:val="00B749D4"/>
    <w:rsid w:val="00B77FB7"/>
    <w:rsid w:val="00B80F9B"/>
    <w:rsid w:val="00B946FF"/>
    <w:rsid w:val="00BA7674"/>
    <w:rsid w:val="00BB2E9A"/>
    <w:rsid w:val="00BD0EF8"/>
    <w:rsid w:val="00BD38D3"/>
    <w:rsid w:val="00BD7A48"/>
    <w:rsid w:val="00C03370"/>
    <w:rsid w:val="00C2642F"/>
    <w:rsid w:val="00C34FB3"/>
    <w:rsid w:val="00C37D4F"/>
    <w:rsid w:val="00C437A1"/>
    <w:rsid w:val="00C43CD8"/>
    <w:rsid w:val="00C451EC"/>
    <w:rsid w:val="00C46AC5"/>
    <w:rsid w:val="00C53CBF"/>
    <w:rsid w:val="00C56897"/>
    <w:rsid w:val="00C71202"/>
    <w:rsid w:val="00CA6CBF"/>
    <w:rsid w:val="00CC34D6"/>
    <w:rsid w:val="00CC4A7B"/>
    <w:rsid w:val="00D15D2E"/>
    <w:rsid w:val="00D23685"/>
    <w:rsid w:val="00D44E2D"/>
    <w:rsid w:val="00D533F1"/>
    <w:rsid w:val="00D61E16"/>
    <w:rsid w:val="00D672EC"/>
    <w:rsid w:val="00D8120F"/>
    <w:rsid w:val="00D826C3"/>
    <w:rsid w:val="00D85E92"/>
    <w:rsid w:val="00D87D29"/>
    <w:rsid w:val="00DC62F6"/>
    <w:rsid w:val="00DC790B"/>
    <w:rsid w:val="00DE64FD"/>
    <w:rsid w:val="00DF3DD9"/>
    <w:rsid w:val="00DF3E1D"/>
    <w:rsid w:val="00E17C7A"/>
    <w:rsid w:val="00E26A75"/>
    <w:rsid w:val="00E442C1"/>
    <w:rsid w:val="00E55BAD"/>
    <w:rsid w:val="00E66B6D"/>
    <w:rsid w:val="00E7367F"/>
    <w:rsid w:val="00EA1E48"/>
    <w:rsid w:val="00EB1E3E"/>
    <w:rsid w:val="00EB720D"/>
    <w:rsid w:val="00ED51A3"/>
    <w:rsid w:val="00EE44CC"/>
    <w:rsid w:val="00EF73FB"/>
    <w:rsid w:val="00F03F47"/>
    <w:rsid w:val="00F12279"/>
    <w:rsid w:val="00F147B7"/>
    <w:rsid w:val="00F21C72"/>
    <w:rsid w:val="00F23258"/>
    <w:rsid w:val="00F24319"/>
    <w:rsid w:val="00F27BCA"/>
    <w:rsid w:val="00F64342"/>
    <w:rsid w:val="00F663C8"/>
    <w:rsid w:val="00F672DF"/>
    <w:rsid w:val="00F70342"/>
    <w:rsid w:val="00F722AD"/>
    <w:rsid w:val="00F73461"/>
    <w:rsid w:val="00F743CA"/>
    <w:rsid w:val="00F83E20"/>
    <w:rsid w:val="00FA10E4"/>
    <w:rsid w:val="00FB4135"/>
    <w:rsid w:val="00FF2FC9"/>
    <w:rsid w:val="00FF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E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53C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622E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155</Words>
  <Characters>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2012-12-10T17:39:00Z</cp:lastPrinted>
  <dcterms:created xsi:type="dcterms:W3CDTF">2012-11-28T20:59:00Z</dcterms:created>
  <dcterms:modified xsi:type="dcterms:W3CDTF">2012-12-16T14:11:00Z</dcterms:modified>
  <cp:category>www.sorubak.com</cp:category>
</cp:coreProperties>
</file>