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944" w:rsidRDefault="00266944" w:rsidP="00004DC6">
      <w:pPr>
        <w:jc w:val="center"/>
      </w:pPr>
      <w:r>
        <w:t>İSMAİL SAFA ÖZLER ANADOLU LİSESİ 2012-2013 EĞİTİM ÖĞRETİM YILI PSİKOLOJİ DERSİ</w:t>
      </w:r>
    </w:p>
    <w:p w:rsidR="00266944" w:rsidRDefault="00266944" w:rsidP="00004DC6">
      <w:pPr>
        <w:jc w:val="center"/>
      </w:pPr>
      <w:r>
        <w:t>1.DÖNEM 2. YAZILI SORULARIDIR</w:t>
      </w:r>
    </w:p>
    <w:p w:rsidR="00266944" w:rsidRDefault="00266944">
      <w:r>
        <w:t>1-‘’Akıl tarla gibidir,ekilip bakılmak ister.’’ İfadesi zekada neyin öenmini anlattığını açıklayarak örneklendiriniz.(5+5)</w:t>
      </w:r>
    </w:p>
    <w:p w:rsidR="00266944" w:rsidRDefault="00266944"/>
    <w:p w:rsidR="00266944" w:rsidRDefault="00266944">
      <w:r>
        <w:t>2-‘’Başkalarına göre kendini yontanlar tükenip giderler.’’ İfadesi kişilik ile ilgili neyin önemini anlattığını Psikanalizme göre açıklayınız.(10)</w:t>
      </w:r>
    </w:p>
    <w:p w:rsidR="00266944" w:rsidRDefault="00266944"/>
    <w:p w:rsidR="00266944" w:rsidRDefault="00266944">
      <w:r>
        <w:t>3-Aynı yanılgının herkeste ortak olması algı yanılgılarından hangisi ile ilgilidir?Açıklayarak örneklendiriniz.(4+3+3)</w:t>
      </w:r>
    </w:p>
    <w:p w:rsidR="00266944" w:rsidRDefault="00266944"/>
    <w:p w:rsidR="00266944" w:rsidRDefault="00266944">
      <w:r>
        <w:t>4-‘’Namazda yüzü olmayanın ezanda kulağı olmaz’’ Atasözü algı çeşitlerinden hangisi ile ilgilidir?Açıklayarak örneklendiriniz.(5+5)</w:t>
      </w:r>
    </w:p>
    <w:p w:rsidR="00266944" w:rsidRDefault="00266944"/>
    <w:p w:rsidR="00266944" w:rsidRDefault="00266944">
      <w:r>
        <w:t>5-‘’Karla kaplı bir ortamda beyaz tavşanların algılanılamaması’’algı çeşitlerinden hangisi ile ilgilidir?Açıklayarak örnek veriniz.(5+5)</w:t>
      </w:r>
    </w:p>
    <w:p w:rsidR="00266944" w:rsidRDefault="00266944"/>
    <w:p w:rsidR="00266944" w:rsidRPr="00004DC6" w:rsidRDefault="00266944">
      <w:pPr>
        <w:rPr>
          <w:b/>
        </w:rPr>
      </w:pPr>
      <w:r w:rsidRPr="00004DC6">
        <w:rPr>
          <w:b/>
        </w:rPr>
        <w:t xml:space="preserve">   A-Aşağıdaki boşlukları verilenleri dikkate alarak doğru şekilde doldurunuz.(değişmezlik,aşırı uyarılma,biyolojik,seçicilik,psikolojik,klinik,halüsinasyon,danışmanlık,kültür,ilgi,örgütleme,yetersiz uyarılma)</w:t>
      </w:r>
    </w:p>
    <w:p w:rsidR="00266944" w:rsidRDefault="00266944">
      <w:r>
        <w:t>1-‘’İlgi ne yönde ise algı o yöndedir’’ifadesi algıda……………………… örneklendirir.</w:t>
      </w:r>
    </w:p>
    <w:p w:rsidR="00266944" w:rsidRDefault="00266944">
      <w:r>
        <w:t>2-Uyarıcıları fark etmemiz………………dur</w:t>
      </w:r>
    </w:p>
    <w:p w:rsidR="00266944" w:rsidRDefault="00266944">
      <w:r>
        <w:t>3-Uyarıcı yokken varmış gibi algılamak…………………………….örnektir.</w:t>
      </w:r>
    </w:p>
    <w:p w:rsidR="00266944" w:rsidRDefault="00266944">
      <w:r>
        <w:t>4-Duyum……………………..Algı ise………………………….bir süreçtir.</w:t>
      </w:r>
    </w:p>
    <w:p w:rsidR="00266944" w:rsidRDefault="00266944">
      <w:r>
        <w:t>5-Günü birlik problemlerin çözümlenmesi…………………….psikolojisi ile ilgilidir.</w:t>
      </w:r>
    </w:p>
    <w:p w:rsidR="00266944" w:rsidRDefault="00266944">
      <w:r>
        <w:t>6-Her şeyin fazlası zararlıdır diyen biri…………………….uyarılmayı anlatır.</w:t>
      </w:r>
    </w:p>
    <w:p w:rsidR="00266944" w:rsidRDefault="00266944">
      <w:r>
        <w:t>7-Toplumların yaşam şekli algıda ………………….etkisini gösterir.</w:t>
      </w:r>
    </w:p>
    <w:p w:rsidR="00266944" w:rsidRPr="00004DC6" w:rsidRDefault="00266944">
      <w:pPr>
        <w:rPr>
          <w:b/>
        </w:rPr>
      </w:pPr>
      <w:r w:rsidRPr="00004DC6">
        <w:rPr>
          <w:b/>
        </w:rPr>
        <w:t xml:space="preserve">   B-Aşağıdaki ifadelerin doğru olanına D,yanlış olanına Y yazınız.</w:t>
      </w:r>
    </w:p>
    <w:p w:rsidR="00266944" w:rsidRDefault="00266944">
      <w:r>
        <w:t>1-Psikoloji pozitif bir bilimdir.</w:t>
      </w:r>
      <w:r w:rsidRPr="00004DC6">
        <w:t xml:space="preserve"> </w:t>
      </w:r>
      <w:r>
        <w:t>(  )</w:t>
      </w:r>
    </w:p>
    <w:p w:rsidR="00266944" w:rsidRDefault="00266944">
      <w:r>
        <w:t>2-Zekanın gelişiminde çevrenin etkisi daha fazladır.</w:t>
      </w:r>
      <w:r w:rsidRPr="00004DC6">
        <w:t xml:space="preserve"> </w:t>
      </w:r>
      <w:r>
        <w:t>(  )</w:t>
      </w:r>
    </w:p>
    <w:p w:rsidR="00266944" w:rsidRDefault="00266944">
      <w:r>
        <w:t>3-Öğrenme ile zeka arasında pozitif korelasyon vardır.</w:t>
      </w:r>
      <w:r w:rsidRPr="00004DC6">
        <w:t xml:space="preserve"> </w:t>
      </w:r>
      <w:r>
        <w:t>(  )</w:t>
      </w:r>
    </w:p>
    <w:p w:rsidR="00266944" w:rsidRDefault="00266944">
      <w:r>
        <w:t>4-‘’Otu çek köküne bak’’ atasözü mizacı örneklendirir.</w:t>
      </w:r>
      <w:r w:rsidRPr="00004DC6">
        <w:t xml:space="preserve"> </w:t>
      </w:r>
      <w:r>
        <w:t>(  )</w:t>
      </w:r>
    </w:p>
    <w:p w:rsidR="00266944" w:rsidRDefault="00266944">
      <w:r>
        <w:t>5-Tek veri ile korelasyon hesaplaması yapılabilir.</w:t>
      </w:r>
      <w:r w:rsidRPr="00004DC6">
        <w:t xml:space="preserve"> </w:t>
      </w:r>
      <w:r>
        <w:t>(  )</w:t>
      </w:r>
    </w:p>
    <w:p w:rsidR="00266944" w:rsidRDefault="00266944">
      <w:r>
        <w:t>6-Kişilikte mizaç daha etkilidir.(  )</w:t>
      </w:r>
    </w:p>
    <w:p w:rsidR="00266944" w:rsidRPr="00004DC6" w:rsidRDefault="00266944">
      <w:pPr>
        <w:rPr>
          <w:b/>
        </w:rPr>
      </w:pPr>
      <w:r w:rsidRPr="00004DC6">
        <w:rPr>
          <w:b/>
        </w:rPr>
        <w:t xml:space="preserve">   C-Aşağıdaki soruların doğru cevaplarını işaretleyiniz.(3*3)</w:t>
      </w:r>
    </w:p>
    <w:p w:rsidR="00266944" w:rsidRDefault="00266944">
      <w:r>
        <w:t>1-Dikkat,algı bellek,öğrenme gibi konularda neden-sonuç ilişkilerinin kurulması ve buna bağlı olarak insan davranışlarının temel ilkelerinin açıklanması,psikolojinin en çok hangi dalını ilgilendirir?</w:t>
      </w:r>
    </w:p>
    <w:p w:rsidR="00266944" w:rsidRDefault="00266944">
      <w:r>
        <w:t>a)Sosyal psikoloji  b)Eğitim psikolojisi  c)Klinik psikolojisi  d)Deneysel psikoloji  e)Endüstri psikolojisi</w:t>
      </w:r>
    </w:p>
    <w:p w:rsidR="00266944" w:rsidRDefault="00266944">
      <w:r>
        <w:t>2-Aşağıdakilerden hangisi psikolojiyi doğrudan ilgilendiren bir konu değildir?</w:t>
      </w:r>
    </w:p>
    <w:p w:rsidR="00266944" w:rsidRDefault="00266944">
      <w:r>
        <w:t>a)Bireyin yaş değişmelerine bağlı olarak davranışlarda ortaya çıkan değişmeler</w:t>
      </w:r>
    </w:p>
    <w:p w:rsidR="00266944" w:rsidRDefault="00266944">
      <w:r>
        <w:t>b)İç salgı bezlerinin çalışma sistemi</w:t>
      </w:r>
    </w:p>
    <w:p w:rsidR="00266944" w:rsidRDefault="00266944">
      <w:r>
        <w:t>c)Koşullanma ile öğrenme arasındaki ilişki</w:t>
      </w:r>
    </w:p>
    <w:p w:rsidR="00266944" w:rsidRDefault="00266944">
      <w:r>
        <w:t>d)Uyarıcıların organizmaya etkileri</w:t>
      </w:r>
    </w:p>
    <w:p w:rsidR="00266944" w:rsidRDefault="00266944">
      <w:r>
        <w:t>e)Bireyin zeka bölümü ile kavrama yeteneği arasındaki ilişki</w:t>
      </w:r>
    </w:p>
    <w:p w:rsidR="00266944" w:rsidRDefault="00266944">
      <w:r>
        <w:t>3-Klinik psikoloğun,davranış bozukluğunu gidermek için yaptığı uygulama,daha çok psikolojinin hangi amacını gerçekleştirir?</w:t>
      </w:r>
    </w:p>
    <w:p w:rsidR="00266944" w:rsidRDefault="00266944">
      <w:r>
        <w:t>a)Davranışı tanımlama  b)Davranışı anlama ve açıklama  c)Davranışı önceden kestirme</w:t>
      </w:r>
    </w:p>
    <w:p w:rsidR="00266944" w:rsidRDefault="00266944">
      <w:r>
        <w:t xml:space="preserve">                                   d)Davranışı etkileme    e)Davranışı kontrol etme </w:t>
      </w:r>
    </w:p>
    <w:p w:rsidR="00266944" w:rsidRDefault="00266944">
      <w:pPr>
        <w:rPr>
          <w:b/>
          <w:sz w:val="28"/>
          <w:szCs w:val="28"/>
        </w:rPr>
      </w:pPr>
      <w:r w:rsidRPr="00004DC6">
        <w:rPr>
          <w:b/>
          <w:sz w:val="28"/>
          <w:szCs w:val="28"/>
        </w:rPr>
        <w:t>Şirin KESEMENLİ</w:t>
      </w:r>
    </w:p>
    <w:p w:rsidR="00266944" w:rsidRDefault="00266944" w:rsidP="009014F4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  <w:hyperlink r:id="rId4" w:history="1">
        <w:r w:rsidRPr="009B13DE">
          <w:rPr>
            <w:rStyle w:val="Hyperlink"/>
            <w:rFonts w:ascii="Verdana" w:hAnsi="Verdana"/>
            <w:sz w:val="18"/>
            <w:szCs w:val="18"/>
            <w:shd w:val="clear" w:color="auto" w:fill="E7EAEF"/>
          </w:rPr>
          <w:t>www.sorubak.com</w:t>
        </w:r>
      </w:hyperlink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</w:t>
      </w:r>
    </w:p>
    <w:p w:rsidR="00266944" w:rsidRPr="00004DC6" w:rsidRDefault="00266944">
      <w:pPr>
        <w:rPr>
          <w:b/>
          <w:sz w:val="28"/>
          <w:szCs w:val="28"/>
        </w:rPr>
      </w:pPr>
    </w:p>
    <w:sectPr w:rsidR="00266944" w:rsidRPr="00004DC6" w:rsidSect="00CE2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DC6"/>
    <w:rsid w:val="00004DC6"/>
    <w:rsid w:val="00266944"/>
    <w:rsid w:val="008F4169"/>
    <w:rsid w:val="009014F4"/>
    <w:rsid w:val="009B13DE"/>
    <w:rsid w:val="00CE27D7"/>
    <w:rsid w:val="00FC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7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014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427</Words>
  <Characters>2438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edanur</cp:lastModifiedBy>
  <cp:revision>www.sorubak.com</cp:revision>
  <dcterms:created xsi:type="dcterms:W3CDTF">2013-01-10T20:27:00Z</dcterms:created>
  <dcterms:modified xsi:type="dcterms:W3CDTF">2013-01-12T20:01:00Z</dcterms:modified>
  <cp:category>www.sorubak.com</cp:category>
  <cp:version>www.sorubak.com</cp:version>
</cp:coreProperties>
</file>