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AE" w:rsidRPr="00937030" w:rsidRDefault="002F3EAE" w:rsidP="00937030">
      <w:pPr>
        <w:tabs>
          <w:tab w:val="left" w:pos="1627"/>
        </w:tabs>
        <w:rPr>
          <w:rFonts w:ascii="Arial Black" w:hAnsi="Arial Black"/>
          <w:sz w:val="28"/>
          <w:szCs w:val="28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9" o:spid="_x0000_s1026" type="#_x0000_t106" style="position:absolute;margin-left:496.2pt;margin-top:2.5pt;width:51pt;height:43.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" adj="1779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ro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8" o:spid="_x0000_s1027" type="#_x0000_t106" style="position:absolute;margin-left:440.05pt;margin-top:2.5pt;width:47.35pt;height:43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" adj="1916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ri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" o:spid="_x0000_s1028" type="#_x0000_t106" style="position:absolute;margin-left:384.9pt;margin-top:2.5pt;width:49.5pt;height:43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" adj="1833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re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8" o:spid="_x0000_s1029" type="#_x0000_t32" style="position:absolute;margin-left:287.2pt;margin-top:-12.45pt;width:.05pt;height:220.9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"/>
        </w:pict>
      </w:r>
      <w:r>
        <w:rPr>
          <w:noProof/>
        </w:rPr>
        <w:pict>
          <v:shape id="AutoShape 5" o:spid="_x0000_s1030" type="#_x0000_t106" style="position:absolute;margin-left:322.85pt;margin-top:1.95pt;width:49.5pt;height:50.6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" adj="1833,25314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ra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Arial Black" w:hAnsi="Arial Black"/>
          <w:sz w:val="28"/>
          <w:szCs w:val="28"/>
        </w:rPr>
        <w:t>HECELERİ VE OLUŞAN KELİMELERİ</w:t>
      </w:r>
    </w:p>
    <w:p w:rsidR="002F3EAE" w:rsidRDefault="002F3EAE">
      <w:pPr>
        <w:rPr>
          <w:rFonts w:ascii="Arial Black" w:hAnsi="Arial Black"/>
          <w:sz w:val="28"/>
          <w:szCs w:val="28"/>
        </w:rPr>
      </w:pPr>
      <w:r>
        <w:rPr>
          <w:noProof/>
        </w:rPr>
        <w:pict>
          <v:shape id="AutoShape 54" o:spid="_x0000_s1031" type="#_x0000_t106" style="position:absolute;margin-left:300.7pt;margin-top:21pt;width:55.5pt;height:43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" adj="1635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5" o:spid="_x0000_s1032" type="#_x0000_t106" style="position:absolute;margin-left:361.8pt;margin-top:20.75pt;width:55.5pt;height:43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" adj="1635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7" o:spid="_x0000_s1033" type="#_x0000_t106" style="position:absolute;margin-left:487.4pt;margin-top:21pt;width:55.5pt;height:43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" adj="1635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no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34" type="#_x0000_t106" style="position:absolute;margin-left:425.25pt;margin-top:20.7pt;width:55.5pt;height:43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" adj="1635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ni</w:t>
                  </w:r>
                </w:p>
              </w:txbxContent>
            </v:textbox>
          </v:shape>
        </w:pict>
      </w:r>
      <w:r w:rsidRPr="00937030">
        <w:rPr>
          <w:rFonts w:ascii="Arial Black" w:hAnsi="Arial Black"/>
          <w:sz w:val="28"/>
          <w:szCs w:val="28"/>
        </w:rPr>
        <w:t xml:space="preserve">ÇOK OKU  YANLIŞSIZ </w:t>
      </w:r>
    </w:p>
    <w:p w:rsidR="002F3EAE" w:rsidRDefault="002F3EAE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AutoShape 41" o:spid="_x0000_s1035" type="#_x0000_t106" style="position:absolute;margin-left:416.7pt;margin-top:31.05pt;width:51.1pt;height:43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" adj="1775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lo</w:t>
                  </w:r>
                </w:p>
              </w:txbxContent>
            </v:textbox>
          </v:shape>
        </w:pict>
      </w:r>
    </w:p>
    <w:p w:rsidR="002F3EAE" w:rsidRDefault="002F3EAE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AutoShape 38" o:spid="_x0000_s1036" type="#_x0000_t106" style="position:absolute;margin-left:480.9pt;margin-top:2.65pt;width:55.5pt;height:43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" adj="1635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la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0" o:spid="_x0000_s1037" type="#_x0000_t106" style="position:absolute;margin-left:355.9pt;margin-top:2.65pt;width:48.75pt;height:43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" adj="1861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9" o:spid="_x0000_s1038" type="#_x0000_t106" style="position:absolute;margin-left:295.15pt;margin-top:2.65pt;width:55.5pt;height:43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" adj="1635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le</w:t>
                  </w:r>
                </w:p>
              </w:txbxContent>
            </v:textbox>
          </v:shape>
        </w:pict>
      </w:r>
      <w:r w:rsidRPr="00937030">
        <w:rPr>
          <w:rFonts w:ascii="Arial Black" w:hAnsi="Arial Black"/>
          <w:sz w:val="28"/>
          <w:szCs w:val="28"/>
        </w:rPr>
        <w:t xml:space="preserve">OKUYANA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937030">
        <w:rPr>
          <w:rFonts w:ascii="Arial Black" w:hAnsi="Arial Black"/>
          <w:sz w:val="28"/>
          <w:szCs w:val="28"/>
        </w:rPr>
        <w:t>KADAR</w:t>
      </w:r>
      <w:r>
        <w:rPr>
          <w:rFonts w:ascii="Hand writing Mutlu" w:hAnsi="Hand writing Mutlu"/>
          <w:sz w:val="28"/>
          <w:szCs w:val="28"/>
        </w:rPr>
        <w:t xml:space="preserve">                                                                                   </w:t>
      </w:r>
    </w:p>
    <w:p w:rsidR="002F3EAE" w:rsidRDefault="002F3EAE" w:rsidP="00527AC6">
      <w:pPr>
        <w:rPr>
          <w:rFonts w:ascii="Hand writing Mutlu" w:hAnsi="Hand writing Mutlu"/>
          <w:color w:val="FF0000"/>
          <w:sz w:val="48"/>
          <w:szCs w:val="48"/>
        </w:rPr>
      </w:pPr>
      <w:hyperlink r:id="rId5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2F3EAE" w:rsidRDefault="002F3EAE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 id="AutoShape 46" o:spid="_x0000_s1039" type="#_x0000_t106" style="position:absolute;margin-left:476.2pt;margin-top:15.4pt;width:55.5pt;height:43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" adj="1635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9" o:spid="_x0000_s1040" type="#_x0000_t106" style="position:absolute;margin-left:415.8pt;margin-top:15.4pt;width:55.5pt;height:43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" adj="1635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to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8" o:spid="_x0000_s1041" type="#_x0000_t106" style="position:absolute;margin-left:355.15pt;margin-top:19.15pt;width:55.5pt;height:43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" adj="1635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ti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42" type="#_x0000_t106" style="position:absolute;margin-left:293.55pt;margin-top:19.15pt;width:55.5pt;height:43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" adj="1635">
            <v:textbox>
              <w:txbxContent>
                <w:p w:rsidR="002F3EAE" w:rsidRPr="00864168" w:rsidRDefault="002F3EAE" w:rsidP="0086416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te</w:t>
                  </w:r>
                </w:p>
              </w:txbxContent>
            </v:textbox>
          </v:shape>
        </w:pict>
      </w:r>
    </w:p>
    <w:p w:rsidR="002F3EAE" w:rsidRDefault="002F3EA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9"/>
        <w:gridCol w:w="2799"/>
        <w:gridCol w:w="2799"/>
        <w:gridCol w:w="2799"/>
      </w:tblGrid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8E1D4A">
              <w:rPr>
                <w:rFonts w:ascii="Hand writing Mutlu" w:hAnsi="Hand writing Mutlu"/>
                <w:sz w:val="52"/>
                <w:szCs w:val="52"/>
              </w:rPr>
              <w:t>ler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8E1D4A">
              <w:rPr>
                <w:rFonts w:ascii="Hand writing Mutlu" w:hAnsi="Hand writing Mutlu"/>
                <w:sz w:val="52"/>
                <w:szCs w:val="52"/>
              </w:rPr>
              <w:t>lar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8E1D4A">
              <w:rPr>
                <w:rFonts w:ascii="Hand writing Mutlu" w:hAnsi="Hand writing Mutlu"/>
                <w:sz w:val="52"/>
                <w:szCs w:val="52"/>
              </w:rPr>
              <w:t>lor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8E1D4A">
              <w:rPr>
                <w:rFonts w:ascii="Hand writing Mutlu" w:hAnsi="Hand writing Mutlu"/>
                <w:sz w:val="52"/>
                <w:szCs w:val="52"/>
              </w:rPr>
              <w:t>lir</w:t>
            </w: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iteler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Talatlar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lor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lir</w:t>
            </w: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ailleler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 xml:space="preserve">Elalar 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 xml:space="preserve">Aliler 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otlar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 xml:space="preserve">Laleler 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atlar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etler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onlar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oteller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anlar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neler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oltalar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2F3EAE" w:rsidRDefault="002F3EAE" w:rsidP="00BC1831">
      <w:pPr>
        <w:ind w:firstLine="708"/>
        <w:rPr>
          <w:rFonts w:ascii="Hand writing Mutlu" w:hAnsi="Hand writing Mutlu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9"/>
        <w:gridCol w:w="2799"/>
        <w:gridCol w:w="2799"/>
        <w:gridCol w:w="2799"/>
      </w:tblGrid>
      <w:tr w:rsidR="002F3EAE" w:rsidRPr="008E1D4A" w:rsidTr="008E1D4A">
        <w:trPr>
          <w:trHeight w:val="333"/>
        </w:trPr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8E1D4A">
              <w:rPr>
                <w:rFonts w:ascii="Hand writing Mutlu" w:hAnsi="Hand writing Mutlu"/>
                <w:sz w:val="56"/>
                <w:szCs w:val="56"/>
              </w:rPr>
              <w:t>ter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8E1D4A">
              <w:rPr>
                <w:rFonts w:ascii="Hand writing Mutlu" w:hAnsi="Hand writing Mutlu"/>
                <w:sz w:val="56"/>
                <w:szCs w:val="56"/>
              </w:rPr>
              <w:t>tar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8E1D4A">
              <w:rPr>
                <w:rFonts w:ascii="Hand writing Mutlu" w:hAnsi="Hand writing Mutlu"/>
                <w:sz w:val="56"/>
                <w:szCs w:val="56"/>
              </w:rPr>
              <w:t>tor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8E1D4A">
              <w:rPr>
                <w:rFonts w:ascii="Hand writing Mutlu" w:hAnsi="Hand writing Mutlu"/>
                <w:sz w:val="56"/>
                <w:szCs w:val="56"/>
              </w:rPr>
              <w:t>tir</w:t>
            </w: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terli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atar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tor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ittir</w:t>
            </w: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terle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tarla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torna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ettir</w:t>
            </w: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terler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tartar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iter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tart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noter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 xml:space="preserve">İlter 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2F3EAE" w:rsidRPr="00937030" w:rsidRDefault="002F3EAE" w:rsidP="00937030">
      <w:pPr>
        <w:rPr>
          <w:rFonts w:ascii="Hand writing Mutlu" w:hAnsi="Hand writing Mutlu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9"/>
        <w:gridCol w:w="2799"/>
        <w:gridCol w:w="2799"/>
        <w:gridCol w:w="2799"/>
      </w:tblGrid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8E1D4A">
              <w:rPr>
                <w:rFonts w:ascii="Hand writing Mutlu" w:hAnsi="Hand writing Mutlu"/>
                <w:sz w:val="56"/>
                <w:szCs w:val="56"/>
              </w:rPr>
              <w:t>ner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8E1D4A">
              <w:rPr>
                <w:rFonts w:ascii="Hand writing Mutlu" w:hAnsi="Hand writing Mutlu"/>
                <w:sz w:val="56"/>
                <w:szCs w:val="56"/>
              </w:rPr>
              <w:t>nar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8E1D4A">
              <w:rPr>
                <w:rFonts w:ascii="Hand writing Mutlu" w:hAnsi="Hand writing Mutlu"/>
                <w:sz w:val="56"/>
                <w:szCs w:val="56"/>
              </w:rPr>
              <w:t>nor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8E1D4A">
              <w:rPr>
                <w:rFonts w:ascii="Hand writing Mutlu" w:hAnsi="Hand writing Mutlu"/>
                <w:sz w:val="56"/>
                <w:szCs w:val="56"/>
              </w:rPr>
              <w:t>nir</w:t>
            </w: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 xml:space="preserve">Taner 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anar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nor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nir</w:t>
            </w: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iner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onar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2F3EAE" w:rsidRPr="008E1D4A" w:rsidTr="008E1D4A"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tiner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8E1D4A">
              <w:rPr>
                <w:rFonts w:ascii="Hand writing Mutlu" w:hAnsi="Hand writing Mutlu"/>
                <w:sz w:val="28"/>
                <w:szCs w:val="28"/>
              </w:rPr>
              <w:t>narlar</w:t>
            </w: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799" w:type="dxa"/>
          </w:tcPr>
          <w:p w:rsidR="002F3EAE" w:rsidRPr="008E1D4A" w:rsidRDefault="002F3EAE" w:rsidP="008E1D4A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2F3EAE" w:rsidRPr="00BC1831" w:rsidRDefault="002F3EAE" w:rsidP="00937030">
      <w:pPr>
        <w:rPr>
          <w:rFonts w:ascii="Hand writing Mutlu" w:hAnsi="Hand writing Mutlu"/>
          <w:sz w:val="28"/>
          <w:szCs w:val="28"/>
        </w:rPr>
      </w:pPr>
    </w:p>
    <w:sectPr w:rsidR="002F3EAE" w:rsidRPr="00BC1831" w:rsidSect="00937030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D6968"/>
    <w:multiLevelType w:val="hybridMultilevel"/>
    <w:tmpl w:val="03784BFE"/>
    <w:lvl w:ilvl="0" w:tplc="9498297C">
      <w:start w:val="1"/>
      <w:numFmt w:val="decimal"/>
      <w:lvlText w:val="%1-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168"/>
    <w:rsid w:val="00036CFC"/>
    <w:rsid w:val="0008441E"/>
    <w:rsid w:val="0008650F"/>
    <w:rsid w:val="000F0CC0"/>
    <w:rsid w:val="00152383"/>
    <w:rsid w:val="002048A0"/>
    <w:rsid w:val="002A49F0"/>
    <w:rsid w:val="002F3EAE"/>
    <w:rsid w:val="00341D41"/>
    <w:rsid w:val="004E1188"/>
    <w:rsid w:val="00527AC6"/>
    <w:rsid w:val="007455ED"/>
    <w:rsid w:val="0075786A"/>
    <w:rsid w:val="00864168"/>
    <w:rsid w:val="008E1D4A"/>
    <w:rsid w:val="00916C3A"/>
    <w:rsid w:val="00937030"/>
    <w:rsid w:val="009A44B3"/>
    <w:rsid w:val="00A92D9F"/>
    <w:rsid w:val="00B406DC"/>
    <w:rsid w:val="00BC1831"/>
    <w:rsid w:val="00BC68C6"/>
    <w:rsid w:val="00BF4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50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64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416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048A0"/>
    <w:pPr>
      <w:ind w:left="720"/>
      <w:contextualSpacing/>
    </w:pPr>
  </w:style>
  <w:style w:type="table" w:styleId="TableGrid">
    <w:name w:val="Table Grid"/>
    <w:basedOn w:val="TableNormal"/>
    <w:uiPriority w:val="99"/>
    <w:rsid w:val="00A92D9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27A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6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98</Words>
  <Characters>562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</dc:creator>
  <cp:keywords>www.sorubak.com</cp:keywords>
  <dc:description>www.sorubak.com</dc:description>
  <cp:lastModifiedBy>edanur</cp:lastModifiedBy>
  <cp:revision>4</cp:revision>
  <dcterms:created xsi:type="dcterms:W3CDTF">2012-12-23T19:09:00Z</dcterms:created>
  <dcterms:modified xsi:type="dcterms:W3CDTF">2012-12-30T20:46:00Z</dcterms:modified>
  <cp:category>www.sorubak.com</cp:category>
</cp:coreProperties>
</file>