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1EA4" w:rsidRDefault="00501EA4" w:rsidP="006B3FE1">
      <w:pPr>
        <w:ind w:left="-426"/>
        <w:rPr>
          <w:sz w:val="32"/>
          <w:szCs w:val="32"/>
        </w:rPr>
      </w:pPr>
      <w:r>
        <w:rPr>
          <w:noProof/>
        </w:rPr>
        <w:pict>
          <v:group id="_x0000_s1026" style="position:absolute;left:0;text-align:left;margin-left:441pt;margin-top:-14.8pt;width:51.35pt;height:63.75pt;z-index:251665408" coordorigin="6611,1538" coordsize="2160,272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6611;top:2618;width:2160;height:1642">
              <v:imagedata r:id="rId5" o:title=""/>
            </v:shape>
            <v:shape id="_x0000_s1028" type="#_x0000_t75" style="position:absolute;left:6971;top:1538;width:1080;height:1067">
              <v:imagedata r:id="rId6" o:title=""/>
            </v:shape>
          </v:group>
        </w:pict>
      </w:r>
      <w:r>
        <w:rPr>
          <w:sz w:val="32"/>
          <w:szCs w:val="32"/>
        </w:rPr>
        <w:t xml:space="preserve">Sayın veli ,                                             </w:t>
      </w:r>
    </w:p>
    <w:p w:rsidR="00501EA4" w:rsidRDefault="00501EA4" w:rsidP="006B3FE1">
      <w:pPr>
        <w:ind w:left="-426"/>
        <w:rPr>
          <w:sz w:val="32"/>
          <w:szCs w:val="32"/>
        </w:rPr>
      </w:pPr>
      <w:r>
        <w:rPr>
          <w:sz w:val="32"/>
          <w:szCs w:val="32"/>
        </w:rPr>
        <w:t>Aşağıda yer alan heceleri bol bol okutun ve yazdırın.İyice kavranmasını sağlayınız..</w:t>
      </w:r>
    </w:p>
    <w:p w:rsidR="00501EA4" w:rsidRDefault="00501EA4" w:rsidP="006B3FE1">
      <w:pPr>
        <w:ind w:left="-426"/>
        <w:rPr>
          <w:sz w:val="32"/>
          <w:szCs w:val="32"/>
        </w:rPr>
      </w:pPr>
    </w:p>
    <w:tbl>
      <w:tblPr>
        <w:tblW w:w="0" w:type="auto"/>
        <w:tblInd w:w="-5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74"/>
        <w:gridCol w:w="1265"/>
        <w:gridCol w:w="1263"/>
        <w:gridCol w:w="1269"/>
        <w:gridCol w:w="1269"/>
        <w:gridCol w:w="1268"/>
        <w:gridCol w:w="1263"/>
        <w:gridCol w:w="1268"/>
      </w:tblGrid>
      <w:tr w:rsidR="00501EA4" w:rsidRPr="008C7270" w:rsidTr="0083591B">
        <w:tc>
          <w:tcPr>
            <w:tcW w:w="1274" w:type="dxa"/>
          </w:tcPr>
          <w:p w:rsidR="00501EA4" w:rsidRPr="008C7270" w:rsidRDefault="00501EA4" w:rsidP="0083591B">
            <w:pPr>
              <w:jc w:val="both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8C7270">
              <w:rPr>
                <w:rFonts w:ascii="Hand writing Mutlu" w:hAnsi="Hand writing Mutlu"/>
                <w:b/>
                <w:sz w:val="40"/>
                <w:szCs w:val="40"/>
              </w:rPr>
              <w:t>A  a</w:t>
            </w:r>
          </w:p>
        </w:tc>
        <w:tc>
          <w:tcPr>
            <w:tcW w:w="1265" w:type="dxa"/>
          </w:tcPr>
          <w:p w:rsidR="00501EA4" w:rsidRPr="008C7270" w:rsidRDefault="00501EA4" w:rsidP="0083591B">
            <w:pPr>
              <w:jc w:val="both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8C7270">
              <w:rPr>
                <w:rFonts w:ascii="Hand writing Mutlu" w:hAnsi="Hand writing Mutlu"/>
                <w:b/>
                <w:sz w:val="40"/>
                <w:szCs w:val="40"/>
              </w:rPr>
              <w:t xml:space="preserve">E   e </w:t>
            </w:r>
          </w:p>
        </w:tc>
        <w:tc>
          <w:tcPr>
            <w:tcW w:w="1263" w:type="dxa"/>
          </w:tcPr>
          <w:p w:rsidR="00501EA4" w:rsidRPr="008C7270" w:rsidRDefault="00501EA4" w:rsidP="0083591B">
            <w:pPr>
              <w:jc w:val="both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8C7270">
              <w:rPr>
                <w:rFonts w:ascii="Hand writing Mutlu" w:hAnsi="Hand writing Mutlu"/>
                <w:b/>
                <w:sz w:val="40"/>
                <w:szCs w:val="40"/>
              </w:rPr>
              <w:t>İ    i</w:t>
            </w:r>
          </w:p>
        </w:tc>
        <w:tc>
          <w:tcPr>
            <w:tcW w:w="1269" w:type="dxa"/>
          </w:tcPr>
          <w:p w:rsidR="00501EA4" w:rsidRPr="008C7270" w:rsidRDefault="00501EA4" w:rsidP="0083591B">
            <w:pPr>
              <w:jc w:val="both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8C7270">
              <w:rPr>
                <w:rFonts w:ascii="Hand writing Mutlu" w:hAnsi="Hand writing Mutlu"/>
                <w:b/>
                <w:sz w:val="40"/>
                <w:szCs w:val="40"/>
              </w:rPr>
              <w:t>O  o</w:t>
            </w:r>
          </w:p>
        </w:tc>
        <w:tc>
          <w:tcPr>
            <w:tcW w:w="1269" w:type="dxa"/>
          </w:tcPr>
          <w:p w:rsidR="00501EA4" w:rsidRPr="008C7270" w:rsidRDefault="00501EA4" w:rsidP="0083591B">
            <w:pPr>
              <w:jc w:val="both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8C7270">
              <w:rPr>
                <w:rFonts w:ascii="Hand writing Mutlu" w:hAnsi="Hand writing Mutlu"/>
                <w:b/>
                <w:sz w:val="40"/>
                <w:szCs w:val="40"/>
              </w:rPr>
              <w:t xml:space="preserve"> Ö ö</w:t>
            </w:r>
          </w:p>
        </w:tc>
        <w:tc>
          <w:tcPr>
            <w:tcW w:w="1268" w:type="dxa"/>
          </w:tcPr>
          <w:p w:rsidR="00501EA4" w:rsidRPr="008C7270" w:rsidRDefault="00501EA4" w:rsidP="0083591B">
            <w:pPr>
              <w:jc w:val="both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8C7270">
              <w:rPr>
                <w:rFonts w:ascii="Hand writing Mutlu" w:hAnsi="Hand writing Mutlu"/>
                <w:b/>
                <w:sz w:val="40"/>
                <w:szCs w:val="40"/>
              </w:rPr>
              <w:t>Ü  ü</w:t>
            </w:r>
          </w:p>
        </w:tc>
        <w:tc>
          <w:tcPr>
            <w:tcW w:w="1263" w:type="dxa"/>
          </w:tcPr>
          <w:p w:rsidR="00501EA4" w:rsidRPr="008C7270" w:rsidRDefault="00501EA4" w:rsidP="0083591B">
            <w:pPr>
              <w:jc w:val="both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8C7270">
              <w:rPr>
                <w:rFonts w:ascii="Hand writing Mutlu" w:hAnsi="Hand writing Mutlu"/>
                <w:b/>
                <w:sz w:val="40"/>
                <w:szCs w:val="40"/>
              </w:rPr>
              <w:t xml:space="preserve"> I   ı</w:t>
            </w:r>
          </w:p>
        </w:tc>
        <w:tc>
          <w:tcPr>
            <w:tcW w:w="1268" w:type="dxa"/>
          </w:tcPr>
          <w:p w:rsidR="00501EA4" w:rsidRPr="008C7270" w:rsidRDefault="00501EA4" w:rsidP="0083591B">
            <w:pPr>
              <w:jc w:val="both"/>
              <w:rPr>
                <w:rFonts w:ascii="Hand writing Mutlu" w:hAnsi="Hand writing Mutlu"/>
                <w:sz w:val="40"/>
                <w:szCs w:val="40"/>
              </w:rPr>
            </w:pPr>
            <w:r w:rsidRPr="008C7270">
              <w:rPr>
                <w:rFonts w:ascii="Hand writing Mutlu" w:hAnsi="Hand writing Mutlu"/>
                <w:sz w:val="40"/>
                <w:szCs w:val="40"/>
              </w:rPr>
              <w:t xml:space="preserve"> U u</w:t>
            </w:r>
          </w:p>
        </w:tc>
      </w:tr>
      <w:tr w:rsidR="00501EA4" w:rsidRPr="00061ED1" w:rsidTr="0083591B">
        <w:tc>
          <w:tcPr>
            <w:tcW w:w="1274" w:type="dxa"/>
          </w:tcPr>
          <w:p w:rsidR="00501EA4" w:rsidRPr="00061ED1" w:rsidRDefault="00501EA4" w:rsidP="0083591B">
            <w:pPr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061ED1">
              <w:rPr>
                <w:rFonts w:ascii="Hand writing Mutlu" w:hAnsi="Hand writing Mutlu"/>
                <w:b/>
                <w:sz w:val="40"/>
                <w:szCs w:val="40"/>
              </w:rPr>
              <w:t>al</w:t>
            </w:r>
          </w:p>
        </w:tc>
        <w:tc>
          <w:tcPr>
            <w:tcW w:w="1265" w:type="dxa"/>
          </w:tcPr>
          <w:p w:rsidR="00501EA4" w:rsidRPr="00061ED1" w:rsidRDefault="00501EA4" w:rsidP="0083591B">
            <w:pPr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061ED1">
              <w:rPr>
                <w:rFonts w:ascii="Hand writing Mutlu" w:hAnsi="Hand writing Mutlu"/>
                <w:b/>
                <w:sz w:val="40"/>
                <w:szCs w:val="40"/>
              </w:rPr>
              <w:t>el</w:t>
            </w:r>
          </w:p>
        </w:tc>
        <w:tc>
          <w:tcPr>
            <w:tcW w:w="1263" w:type="dxa"/>
          </w:tcPr>
          <w:p w:rsidR="00501EA4" w:rsidRPr="00061ED1" w:rsidRDefault="00501EA4" w:rsidP="0083591B">
            <w:pPr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sz w:val="40"/>
                <w:szCs w:val="40"/>
              </w:rPr>
              <w:t>i</w:t>
            </w:r>
            <w:r w:rsidRPr="00061ED1">
              <w:rPr>
                <w:rFonts w:ascii="Hand writing Mutlu" w:hAnsi="Hand writing Mutlu"/>
                <w:b/>
                <w:sz w:val="40"/>
                <w:szCs w:val="40"/>
              </w:rPr>
              <w:t>l</w:t>
            </w:r>
          </w:p>
        </w:tc>
        <w:tc>
          <w:tcPr>
            <w:tcW w:w="1269" w:type="dxa"/>
          </w:tcPr>
          <w:p w:rsidR="00501EA4" w:rsidRPr="00061ED1" w:rsidRDefault="00501EA4" w:rsidP="0083591B">
            <w:pPr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061ED1">
              <w:rPr>
                <w:rFonts w:ascii="Hand writing Mutlu" w:hAnsi="Hand writing Mutlu"/>
                <w:b/>
                <w:sz w:val="40"/>
                <w:szCs w:val="40"/>
              </w:rPr>
              <w:t>ol</w:t>
            </w:r>
          </w:p>
        </w:tc>
        <w:tc>
          <w:tcPr>
            <w:tcW w:w="1269" w:type="dxa"/>
          </w:tcPr>
          <w:p w:rsidR="00501EA4" w:rsidRPr="00061ED1" w:rsidRDefault="00501EA4" w:rsidP="0083591B">
            <w:pPr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061ED1">
              <w:rPr>
                <w:rFonts w:ascii="Hand writing Mutlu" w:hAnsi="Hand writing Mutlu"/>
                <w:b/>
                <w:sz w:val="40"/>
                <w:szCs w:val="40"/>
              </w:rPr>
              <w:t>öl</w:t>
            </w:r>
          </w:p>
        </w:tc>
        <w:tc>
          <w:tcPr>
            <w:tcW w:w="1268" w:type="dxa"/>
          </w:tcPr>
          <w:p w:rsidR="00501EA4" w:rsidRPr="00061ED1" w:rsidRDefault="00501EA4" w:rsidP="0083591B">
            <w:pPr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061ED1">
              <w:rPr>
                <w:rFonts w:ascii="Hand writing Mutlu" w:hAnsi="Hand writing Mutlu"/>
                <w:b/>
                <w:sz w:val="40"/>
                <w:szCs w:val="40"/>
              </w:rPr>
              <w:t>ül</w:t>
            </w:r>
          </w:p>
        </w:tc>
        <w:tc>
          <w:tcPr>
            <w:tcW w:w="1263" w:type="dxa"/>
          </w:tcPr>
          <w:p w:rsidR="00501EA4" w:rsidRPr="00061ED1" w:rsidRDefault="00501EA4" w:rsidP="0083591B">
            <w:pPr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061ED1">
              <w:rPr>
                <w:rFonts w:ascii="Hand writing Mutlu" w:hAnsi="Hand writing Mutlu"/>
                <w:b/>
                <w:sz w:val="40"/>
                <w:szCs w:val="40"/>
              </w:rPr>
              <w:t>ıl</w:t>
            </w:r>
          </w:p>
        </w:tc>
        <w:tc>
          <w:tcPr>
            <w:tcW w:w="1268" w:type="dxa"/>
          </w:tcPr>
          <w:p w:rsidR="00501EA4" w:rsidRPr="00061ED1" w:rsidRDefault="00501EA4" w:rsidP="0083591B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61ED1">
              <w:rPr>
                <w:rFonts w:ascii="Hand writing Mutlu" w:hAnsi="Hand writing Mutlu"/>
                <w:sz w:val="40"/>
                <w:szCs w:val="40"/>
              </w:rPr>
              <w:t>ul</w:t>
            </w:r>
          </w:p>
        </w:tc>
      </w:tr>
      <w:tr w:rsidR="00501EA4" w:rsidRPr="00061ED1" w:rsidTr="0083591B">
        <w:tc>
          <w:tcPr>
            <w:tcW w:w="1274" w:type="dxa"/>
          </w:tcPr>
          <w:p w:rsidR="00501EA4" w:rsidRPr="00061ED1" w:rsidRDefault="00501EA4" w:rsidP="0083591B">
            <w:pPr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061ED1">
              <w:rPr>
                <w:rFonts w:ascii="Hand writing Mutlu" w:hAnsi="Hand writing Mutlu"/>
                <w:b/>
                <w:sz w:val="40"/>
                <w:szCs w:val="40"/>
              </w:rPr>
              <w:t>at</w:t>
            </w:r>
          </w:p>
        </w:tc>
        <w:tc>
          <w:tcPr>
            <w:tcW w:w="1265" w:type="dxa"/>
          </w:tcPr>
          <w:p w:rsidR="00501EA4" w:rsidRPr="00061ED1" w:rsidRDefault="00501EA4" w:rsidP="0083591B">
            <w:pPr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061ED1">
              <w:rPr>
                <w:rFonts w:ascii="Hand writing Mutlu" w:hAnsi="Hand writing Mutlu"/>
                <w:b/>
                <w:sz w:val="40"/>
                <w:szCs w:val="40"/>
              </w:rPr>
              <w:t>et</w:t>
            </w:r>
          </w:p>
        </w:tc>
        <w:tc>
          <w:tcPr>
            <w:tcW w:w="1263" w:type="dxa"/>
          </w:tcPr>
          <w:p w:rsidR="00501EA4" w:rsidRPr="00061ED1" w:rsidRDefault="00501EA4" w:rsidP="0083591B">
            <w:pPr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sz w:val="40"/>
                <w:szCs w:val="40"/>
              </w:rPr>
              <w:t>i</w:t>
            </w:r>
            <w:r w:rsidRPr="00061ED1">
              <w:rPr>
                <w:rFonts w:ascii="Hand writing Mutlu" w:hAnsi="Hand writing Mutlu"/>
                <w:b/>
                <w:sz w:val="40"/>
                <w:szCs w:val="40"/>
              </w:rPr>
              <w:t>t</w:t>
            </w:r>
          </w:p>
        </w:tc>
        <w:tc>
          <w:tcPr>
            <w:tcW w:w="1269" w:type="dxa"/>
          </w:tcPr>
          <w:p w:rsidR="00501EA4" w:rsidRPr="00061ED1" w:rsidRDefault="00501EA4" w:rsidP="0083591B">
            <w:pPr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061ED1">
              <w:rPr>
                <w:rFonts w:ascii="Hand writing Mutlu" w:hAnsi="Hand writing Mutlu"/>
                <w:b/>
                <w:sz w:val="40"/>
                <w:szCs w:val="40"/>
              </w:rPr>
              <w:t>ot</w:t>
            </w:r>
          </w:p>
        </w:tc>
        <w:tc>
          <w:tcPr>
            <w:tcW w:w="1269" w:type="dxa"/>
          </w:tcPr>
          <w:p w:rsidR="00501EA4" w:rsidRPr="00061ED1" w:rsidRDefault="00501EA4" w:rsidP="0083591B">
            <w:pPr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061ED1">
              <w:rPr>
                <w:rFonts w:ascii="Hand writing Mutlu" w:hAnsi="Hand writing Mutlu"/>
                <w:b/>
                <w:sz w:val="40"/>
                <w:szCs w:val="40"/>
              </w:rPr>
              <w:t>öt</w:t>
            </w:r>
          </w:p>
        </w:tc>
        <w:tc>
          <w:tcPr>
            <w:tcW w:w="1268" w:type="dxa"/>
          </w:tcPr>
          <w:p w:rsidR="00501EA4" w:rsidRPr="00061ED1" w:rsidRDefault="00501EA4" w:rsidP="0083591B">
            <w:pPr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061ED1">
              <w:rPr>
                <w:rFonts w:ascii="Hand writing Mutlu" w:hAnsi="Hand writing Mutlu"/>
                <w:b/>
                <w:sz w:val="40"/>
                <w:szCs w:val="40"/>
              </w:rPr>
              <w:t>üt</w:t>
            </w:r>
          </w:p>
        </w:tc>
        <w:tc>
          <w:tcPr>
            <w:tcW w:w="1263" w:type="dxa"/>
          </w:tcPr>
          <w:p w:rsidR="00501EA4" w:rsidRPr="00061ED1" w:rsidRDefault="00501EA4" w:rsidP="0083591B">
            <w:pPr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061ED1">
              <w:rPr>
                <w:rFonts w:ascii="Hand writing Mutlu" w:hAnsi="Hand writing Mutlu"/>
                <w:b/>
                <w:sz w:val="40"/>
                <w:szCs w:val="40"/>
              </w:rPr>
              <w:t>ıt</w:t>
            </w:r>
          </w:p>
        </w:tc>
        <w:tc>
          <w:tcPr>
            <w:tcW w:w="1268" w:type="dxa"/>
          </w:tcPr>
          <w:p w:rsidR="00501EA4" w:rsidRPr="00061ED1" w:rsidRDefault="00501EA4" w:rsidP="0083591B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61ED1">
              <w:rPr>
                <w:rFonts w:ascii="Hand writing Mutlu" w:hAnsi="Hand writing Mutlu"/>
                <w:sz w:val="40"/>
                <w:szCs w:val="40"/>
              </w:rPr>
              <w:t>ut</w:t>
            </w:r>
          </w:p>
        </w:tc>
      </w:tr>
      <w:tr w:rsidR="00501EA4" w:rsidRPr="00061ED1" w:rsidTr="0083591B">
        <w:tc>
          <w:tcPr>
            <w:tcW w:w="1274" w:type="dxa"/>
          </w:tcPr>
          <w:p w:rsidR="00501EA4" w:rsidRPr="00061ED1" w:rsidRDefault="00501EA4" w:rsidP="0083591B">
            <w:pPr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sz w:val="40"/>
                <w:szCs w:val="40"/>
              </w:rPr>
              <w:t>an</w:t>
            </w:r>
          </w:p>
        </w:tc>
        <w:tc>
          <w:tcPr>
            <w:tcW w:w="1265" w:type="dxa"/>
          </w:tcPr>
          <w:p w:rsidR="00501EA4" w:rsidRPr="00061ED1" w:rsidRDefault="00501EA4" w:rsidP="0083591B">
            <w:pPr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sz w:val="40"/>
                <w:szCs w:val="40"/>
              </w:rPr>
              <w:t>en</w:t>
            </w:r>
          </w:p>
        </w:tc>
        <w:tc>
          <w:tcPr>
            <w:tcW w:w="1263" w:type="dxa"/>
          </w:tcPr>
          <w:p w:rsidR="00501EA4" w:rsidRPr="00061ED1" w:rsidRDefault="00501EA4" w:rsidP="0083591B">
            <w:pPr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sz w:val="40"/>
                <w:szCs w:val="40"/>
              </w:rPr>
              <w:t>in</w:t>
            </w:r>
          </w:p>
        </w:tc>
        <w:tc>
          <w:tcPr>
            <w:tcW w:w="1269" w:type="dxa"/>
          </w:tcPr>
          <w:p w:rsidR="00501EA4" w:rsidRPr="00061ED1" w:rsidRDefault="00501EA4" w:rsidP="0083591B">
            <w:pPr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sz w:val="40"/>
                <w:szCs w:val="40"/>
              </w:rPr>
              <w:t>on</w:t>
            </w:r>
          </w:p>
        </w:tc>
        <w:tc>
          <w:tcPr>
            <w:tcW w:w="1269" w:type="dxa"/>
          </w:tcPr>
          <w:p w:rsidR="00501EA4" w:rsidRPr="00061ED1" w:rsidRDefault="00501EA4" w:rsidP="0083591B">
            <w:pPr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sz w:val="40"/>
                <w:szCs w:val="40"/>
              </w:rPr>
              <w:t>na</w:t>
            </w:r>
          </w:p>
        </w:tc>
        <w:tc>
          <w:tcPr>
            <w:tcW w:w="1268" w:type="dxa"/>
          </w:tcPr>
          <w:p w:rsidR="00501EA4" w:rsidRPr="00061ED1" w:rsidRDefault="00501EA4" w:rsidP="0083591B">
            <w:pPr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sz w:val="40"/>
                <w:szCs w:val="40"/>
              </w:rPr>
              <w:t>ne</w:t>
            </w:r>
          </w:p>
        </w:tc>
        <w:tc>
          <w:tcPr>
            <w:tcW w:w="1263" w:type="dxa"/>
          </w:tcPr>
          <w:p w:rsidR="00501EA4" w:rsidRPr="00061ED1" w:rsidRDefault="00501EA4" w:rsidP="0083591B">
            <w:pPr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sz w:val="40"/>
                <w:szCs w:val="40"/>
              </w:rPr>
              <w:t>ni</w:t>
            </w:r>
          </w:p>
        </w:tc>
        <w:tc>
          <w:tcPr>
            <w:tcW w:w="1268" w:type="dxa"/>
          </w:tcPr>
          <w:p w:rsidR="00501EA4" w:rsidRPr="00061ED1" w:rsidRDefault="00501EA4" w:rsidP="0083591B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no</w:t>
            </w:r>
          </w:p>
        </w:tc>
      </w:tr>
      <w:tr w:rsidR="00501EA4" w:rsidRPr="00061ED1" w:rsidTr="0083591B">
        <w:tc>
          <w:tcPr>
            <w:tcW w:w="1274" w:type="dxa"/>
          </w:tcPr>
          <w:p w:rsidR="00501EA4" w:rsidRPr="00061ED1" w:rsidRDefault="00501EA4" w:rsidP="0083591B">
            <w:pPr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061ED1">
              <w:rPr>
                <w:rFonts w:ascii="Hand writing Mutlu" w:hAnsi="Hand writing Mutlu"/>
                <w:b/>
                <w:sz w:val="40"/>
                <w:szCs w:val="40"/>
              </w:rPr>
              <w:t>la</w:t>
            </w:r>
          </w:p>
        </w:tc>
        <w:tc>
          <w:tcPr>
            <w:tcW w:w="1265" w:type="dxa"/>
          </w:tcPr>
          <w:p w:rsidR="00501EA4" w:rsidRPr="00061ED1" w:rsidRDefault="00501EA4" w:rsidP="0083591B">
            <w:pPr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061ED1">
              <w:rPr>
                <w:rFonts w:ascii="Hand writing Mutlu" w:hAnsi="Hand writing Mutlu"/>
                <w:b/>
                <w:sz w:val="40"/>
                <w:szCs w:val="40"/>
              </w:rPr>
              <w:t>le</w:t>
            </w:r>
          </w:p>
        </w:tc>
        <w:tc>
          <w:tcPr>
            <w:tcW w:w="1263" w:type="dxa"/>
          </w:tcPr>
          <w:p w:rsidR="00501EA4" w:rsidRPr="00061ED1" w:rsidRDefault="00501EA4" w:rsidP="0083591B">
            <w:pPr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sz w:val="40"/>
                <w:szCs w:val="40"/>
              </w:rPr>
              <w:t>l</w:t>
            </w:r>
            <w:r w:rsidRPr="00061ED1">
              <w:rPr>
                <w:rFonts w:ascii="Hand writing Mutlu" w:hAnsi="Hand writing Mutlu"/>
                <w:b/>
                <w:sz w:val="40"/>
                <w:szCs w:val="40"/>
              </w:rPr>
              <w:t>i</w:t>
            </w:r>
          </w:p>
        </w:tc>
        <w:tc>
          <w:tcPr>
            <w:tcW w:w="1269" w:type="dxa"/>
          </w:tcPr>
          <w:p w:rsidR="00501EA4" w:rsidRPr="00061ED1" w:rsidRDefault="00501EA4" w:rsidP="0083591B">
            <w:pPr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sz w:val="40"/>
                <w:szCs w:val="40"/>
              </w:rPr>
              <w:t>lo</w:t>
            </w:r>
          </w:p>
        </w:tc>
        <w:tc>
          <w:tcPr>
            <w:tcW w:w="1269" w:type="dxa"/>
          </w:tcPr>
          <w:p w:rsidR="00501EA4" w:rsidRPr="00061ED1" w:rsidRDefault="00501EA4" w:rsidP="0083591B">
            <w:pPr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sz w:val="40"/>
                <w:szCs w:val="40"/>
              </w:rPr>
              <w:t>ta</w:t>
            </w:r>
          </w:p>
        </w:tc>
        <w:tc>
          <w:tcPr>
            <w:tcW w:w="1268" w:type="dxa"/>
          </w:tcPr>
          <w:p w:rsidR="00501EA4" w:rsidRPr="00061ED1" w:rsidRDefault="00501EA4" w:rsidP="0083591B">
            <w:pPr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sz w:val="40"/>
                <w:szCs w:val="40"/>
              </w:rPr>
              <w:t>te</w:t>
            </w:r>
          </w:p>
        </w:tc>
        <w:tc>
          <w:tcPr>
            <w:tcW w:w="1263" w:type="dxa"/>
          </w:tcPr>
          <w:p w:rsidR="00501EA4" w:rsidRPr="00061ED1" w:rsidRDefault="00501EA4" w:rsidP="0083591B">
            <w:pPr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061ED1">
              <w:rPr>
                <w:rFonts w:ascii="Hand writing Mutlu" w:hAnsi="Hand writing Mutlu"/>
                <w:b/>
                <w:sz w:val="40"/>
                <w:szCs w:val="40"/>
              </w:rPr>
              <w:t>t</w:t>
            </w:r>
            <w:r>
              <w:rPr>
                <w:rFonts w:ascii="Hand writing Mutlu" w:hAnsi="Hand writing Mutlu"/>
                <w:b/>
                <w:sz w:val="40"/>
                <w:szCs w:val="40"/>
              </w:rPr>
              <w:t>i</w:t>
            </w:r>
          </w:p>
        </w:tc>
        <w:tc>
          <w:tcPr>
            <w:tcW w:w="1268" w:type="dxa"/>
          </w:tcPr>
          <w:p w:rsidR="00501EA4" w:rsidRPr="00061ED1" w:rsidRDefault="00501EA4" w:rsidP="0083591B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to</w:t>
            </w:r>
          </w:p>
        </w:tc>
      </w:tr>
      <w:tr w:rsidR="00501EA4" w:rsidRPr="00061ED1" w:rsidTr="0083591B">
        <w:tc>
          <w:tcPr>
            <w:tcW w:w="1274" w:type="dxa"/>
          </w:tcPr>
          <w:p w:rsidR="00501EA4" w:rsidRPr="00061ED1" w:rsidRDefault="00501EA4" w:rsidP="0083591B">
            <w:pPr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sz w:val="40"/>
                <w:szCs w:val="40"/>
              </w:rPr>
              <w:t>ar</w:t>
            </w:r>
          </w:p>
        </w:tc>
        <w:tc>
          <w:tcPr>
            <w:tcW w:w="1265" w:type="dxa"/>
          </w:tcPr>
          <w:p w:rsidR="00501EA4" w:rsidRPr="00061ED1" w:rsidRDefault="00501EA4" w:rsidP="0083591B">
            <w:pPr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sz w:val="40"/>
                <w:szCs w:val="40"/>
              </w:rPr>
              <w:t>er</w:t>
            </w:r>
          </w:p>
        </w:tc>
        <w:tc>
          <w:tcPr>
            <w:tcW w:w="1263" w:type="dxa"/>
          </w:tcPr>
          <w:p w:rsidR="00501EA4" w:rsidRPr="00061ED1" w:rsidRDefault="00501EA4" w:rsidP="0083591B">
            <w:pPr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sz w:val="40"/>
                <w:szCs w:val="40"/>
              </w:rPr>
              <w:t>ir</w:t>
            </w:r>
          </w:p>
        </w:tc>
        <w:tc>
          <w:tcPr>
            <w:tcW w:w="1269" w:type="dxa"/>
          </w:tcPr>
          <w:p w:rsidR="00501EA4" w:rsidRPr="00061ED1" w:rsidRDefault="00501EA4" w:rsidP="0083591B">
            <w:pPr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sz w:val="40"/>
                <w:szCs w:val="40"/>
              </w:rPr>
              <w:t>or</w:t>
            </w:r>
          </w:p>
        </w:tc>
        <w:tc>
          <w:tcPr>
            <w:tcW w:w="1269" w:type="dxa"/>
          </w:tcPr>
          <w:p w:rsidR="00501EA4" w:rsidRPr="00061ED1" w:rsidRDefault="00501EA4" w:rsidP="0083591B">
            <w:pPr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sz w:val="40"/>
                <w:szCs w:val="40"/>
              </w:rPr>
              <w:t>ra</w:t>
            </w:r>
          </w:p>
        </w:tc>
        <w:tc>
          <w:tcPr>
            <w:tcW w:w="1268" w:type="dxa"/>
          </w:tcPr>
          <w:p w:rsidR="00501EA4" w:rsidRPr="00061ED1" w:rsidRDefault="00501EA4" w:rsidP="0083591B">
            <w:pPr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sz w:val="40"/>
                <w:szCs w:val="40"/>
              </w:rPr>
              <w:t>re</w:t>
            </w:r>
          </w:p>
        </w:tc>
        <w:tc>
          <w:tcPr>
            <w:tcW w:w="1263" w:type="dxa"/>
          </w:tcPr>
          <w:p w:rsidR="00501EA4" w:rsidRPr="00061ED1" w:rsidRDefault="00501EA4" w:rsidP="0083591B">
            <w:pPr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sz w:val="40"/>
                <w:szCs w:val="40"/>
              </w:rPr>
              <w:t>ri</w:t>
            </w:r>
          </w:p>
        </w:tc>
        <w:tc>
          <w:tcPr>
            <w:tcW w:w="1268" w:type="dxa"/>
          </w:tcPr>
          <w:p w:rsidR="00501EA4" w:rsidRPr="00061ED1" w:rsidRDefault="00501EA4" w:rsidP="0083591B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ro</w:t>
            </w:r>
          </w:p>
        </w:tc>
      </w:tr>
    </w:tbl>
    <w:p w:rsidR="00501EA4" w:rsidRDefault="00501EA4" w:rsidP="006B3FE1">
      <w:pPr>
        <w:rPr>
          <w:sz w:val="32"/>
          <w:szCs w:val="32"/>
        </w:rPr>
      </w:pPr>
    </w:p>
    <w:p w:rsidR="00501EA4" w:rsidRDefault="00501EA4" w:rsidP="006B3FE1">
      <w:pPr>
        <w:ind w:left="-567"/>
        <w:rPr>
          <w:rFonts w:ascii="Hand writing Mutlu" w:hAnsi="Hand writing Mutlu"/>
          <w:b/>
          <w:i/>
          <w:iCs/>
          <w:sz w:val="28"/>
          <w:szCs w:val="28"/>
        </w:rPr>
      </w:pPr>
      <w:r>
        <w:rPr>
          <w:noProof/>
        </w:rPr>
        <w:pict>
          <v:line id="_x0000_s1029" style="position:absolute;left:0;text-align:left;flip:x;z-index:251649024" from="423pt,37.85pt" to="441pt,55.85pt">
            <v:stroke endarrow="block"/>
          </v:line>
        </w:pict>
      </w:r>
      <w:r>
        <w:rPr>
          <w:noProof/>
        </w:rPr>
        <w:pict>
          <v:line id="_x0000_s1030" style="position:absolute;left:0;text-align:left;z-index:251650048" from="400.9pt,43.85pt" to="409.9pt,61.85pt">
            <v:stroke endarrow="block"/>
          </v:line>
        </w:pict>
      </w:r>
      <w:r>
        <w:rPr>
          <w:noProof/>
        </w:rPr>
        <w:pict>
          <v:line id="_x0000_s1031" style="position:absolute;left:0;text-align:left;flip:x;z-index:251651072" from="297pt,37.85pt" to="315pt,55.85pt">
            <v:stroke endarrow="block"/>
          </v:line>
        </w:pict>
      </w:r>
      <w:r>
        <w:rPr>
          <w:noProof/>
        </w:rPr>
        <w:pict>
          <v:line id="_x0000_s1032" style="position:absolute;left:0;text-align:left;z-index:251652096" from="265.9pt,37.85pt" to="274.9pt,55.85pt">
            <v:stroke endarrow="block"/>
          </v:line>
        </w:pict>
      </w:r>
      <w:r>
        <w:rPr>
          <w:noProof/>
        </w:rPr>
        <w:pict>
          <v:line id="_x0000_s1033" style="position:absolute;left:0;text-align:left;flip:x;z-index:251653120" from="153pt,37.85pt" to="171pt,55.85pt">
            <v:stroke endarrow="block"/>
          </v:line>
        </w:pict>
      </w:r>
      <w:r>
        <w:rPr>
          <w:noProof/>
        </w:rPr>
        <w:pict>
          <v:line id="_x0000_s1034" style="position:absolute;left:0;text-align:left;z-index:251654144" from="124.9pt,37.85pt" to="133.9pt,55.85pt">
            <v:stroke endarrow="block"/>
          </v:line>
        </w:pict>
      </w:r>
      <w:r>
        <w:rPr>
          <w:noProof/>
        </w:rPr>
        <w:pict>
          <v:line id="_x0000_s1035" style="position:absolute;left:0;text-align:left;flip:x;z-index:251655168" from="18pt,37.85pt" to="36pt,55.85pt">
            <v:stroke endarrow="block"/>
          </v:line>
        </w:pict>
      </w:r>
      <w:r>
        <w:rPr>
          <w:noProof/>
        </w:rPr>
        <w:pict>
          <v:line id="_x0000_s1036" style="position:absolute;left:0;text-align:left;z-index:251656192" from="-5.6pt,37.85pt" to="3.4pt,55.85pt">
            <v:stroke endarrow="block"/>
          </v:line>
        </w:pict>
      </w:r>
      <w:r w:rsidRPr="00345E17">
        <w:rPr>
          <w:rFonts w:ascii="Hand writing Mutlu" w:hAnsi="Hand writing Mutlu"/>
          <w:i/>
          <w:iCs/>
          <w:sz w:val="56"/>
          <w:szCs w:val="56"/>
        </w:rPr>
        <w:t>a</w:t>
      </w:r>
      <w:r w:rsidRPr="00345E17">
        <w:rPr>
          <w:rFonts w:ascii="Hand writing Mutlu" w:hAnsi="Hand writing Mutlu"/>
          <w:i/>
          <w:iCs/>
          <w:sz w:val="56"/>
          <w:szCs w:val="56"/>
        </w:rPr>
        <w:tab/>
      </w:r>
      <w:r w:rsidRPr="00345E17">
        <w:rPr>
          <w:rFonts w:ascii="Hand writing Mutlu" w:hAnsi="Hand writing Mutlu"/>
          <w:i/>
          <w:iCs/>
          <w:sz w:val="56"/>
          <w:szCs w:val="56"/>
        </w:rPr>
        <w:tab/>
        <w:t>r</w:t>
      </w:r>
      <w:r w:rsidRPr="00345E17">
        <w:rPr>
          <w:rFonts w:ascii="Hand writing Mutlu" w:hAnsi="Hand writing Mutlu"/>
          <w:i/>
          <w:iCs/>
          <w:sz w:val="56"/>
          <w:szCs w:val="56"/>
        </w:rPr>
        <w:tab/>
      </w:r>
      <w:r w:rsidRPr="00345E17">
        <w:rPr>
          <w:rFonts w:ascii="Hand writing Mutlu" w:hAnsi="Hand writing Mutlu"/>
          <w:i/>
          <w:iCs/>
          <w:sz w:val="56"/>
          <w:szCs w:val="56"/>
        </w:rPr>
        <w:tab/>
        <w:t>e</w:t>
      </w:r>
      <w:r w:rsidRPr="00345E17">
        <w:rPr>
          <w:rFonts w:ascii="Hand writing Mutlu" w:hAnsi="Hand writing Mutlu"/>
          <w:i/>
          <w:iCs/>
          <w:sz w:val="56"/>
          <w:szCs w:val="56"/>
        </w:rPr>
        <w:tab/>
      </w:r>
      <w:r w:rsidRPr="00345E17">
        <w:rPr>
          <w:rFonts w:ascii="Hand writing Mutlu" w:hAnsi="Hand writing Mutlu"/>
          <w:i/>
          <w:iCs/>
          <w:sz w:val="56"/>
          <w:szCs w:val="56"/>
        </w:rPr>
        <w:tab/>
        <w:t>r</w:t>
      </w:r>
      <w:r w:rsidRPr="00345E17">
        <w:rPr>
          <w:rFonts w:ascii="Hand writing Mutlu" w:hAnsi="Hand writing Mutlu"/>
          <w:i/>
          <w:iCs/>
          <w:sz w:val="56"/>
          <w:szCs w:val="56"/>
        </w:rPr>
        <w:tab/>
      </w:r>
      <w:r w:rsidRPr="00345E17">
        <w:rPr>
          <w:rFonts w:ascii="Hand writing Mutlu" w:hAnsi="Hand writing Mutlu"/>
          <w:i/>
          <w:iCs/>
          <w:sz w:val="56"/>
          <w:szCs w:val="56"/>
        </w:rPr>
        <w:tab/>
        <w:t>i</w:t>
      </w:r>
      <w:r w:rsidRPr="00345E17">
        <w:rPr>
          <w:rFonts w:ascii="Hand writing Mutlu" w:hAnsi="Hand writing Mutlu"/>
          <w:i/>
          <w:iCs/>
          <w:sz w:val="56"/>
          <w:szCs w:val="56"/>
        </w:rPr>
        <w:tab/>
      </w:r>
      <w:r w:rsidRPr="00345E17">
        <w:rPr>
          <w:rFonts w:ascii="Hand writing Mutlu" w:hAnsi="Hand writing Mutlu"/>
          <w:i/>
          <w:iCs/>
          <w:sz w:val="56"/>
          <w:szCs w:val="56"/>
        </w:rPr>
        <w:tab/>
        <w:t>r</w:t>
      </w:r>
      <w:r w:rsidRPr="00345E17">
        <w:rPr>
          <w:rFonts w:ascii="Hand writing Mutlu" w:hAnsi="Hand writing Mutlu"/>
          <w:i/>
          <w:iCs/>
          <w:sz w:val="56"/>
          <w:szCs w:val="56"/>
        </w:rPr>
        <w:tab/>
      </w:r>
      <w:r w:rsidRPr="00345E17">
        <w:rPr>
          <w:rFonts w:ascii="Hand writing Mutlu" w:hAnsi="Hand writing Mutlu"/>
          <w:i/>
          <w:iCs/>
          <w:sz w:val="56"/>
          <w:szCs w:val="56"/>
        </w:rPr>
        <w:tab/>
        <w:t xml:space="preserve">o </w:t>
      </w:r>
      <w:r w:rsidRPr="00345E17">
        <w:rPr>
          <w:rFonts w:ascii="Hand writing Mutlu" w:hAnsi="Hand writing Mutlu"/>
          <w:i/>
          <w:iCs/>
          <w:sz w:val="56"/>
          <w:szCs w:val="56"/>
        </w:rPr>
        <w:tab/>
      </w:r>
      <w:r>
        <w:rPr>
          <w:rFonts w:ascii="Hand writing Mutlu" w:hAnsi="Hand writing Mutlu"/>
          <w:i/>
          <w:iCs/>
          <w:sz w:val="60"/>
          <w:szCs w:val="60"/>
        </w:rPr>
        <w:t>r</w:t>
      </w:r>
    </w:p>
    <w:p w:rsidR="00501EA4" w:rsidRPr="00345E17" w:rsidRDefault="00501EA4" w:rsidP="006B3FE1">
      <w:pPr>
        <w:ind w:left="-567"/>
        <w:rPr>
          <w:rFonts w:ascii="Hand writing Mutlu" w:hAnsi="Hand writing Mutlu"/>
          <w:b/>
          <w:i/>
          <w:iCs/>
          <w:sz w:val="28"/>
          <w:szCs w:val="28"/>
        </w:rPr>
      </w:pPr>
      <w:r>
        <w:rPr>
          <w:rFonts w:ascii="Hand writing Mutlu" w:hAnsi="Hand writing Mutlu"/>
          <w:i/>
          <w:iCs/>
          <w:sz w:val="60"/>
          <w:szCs w:val="60"/>
        </w:rPr>
        <w:t xml:space="preserve"> ar</w:t>
      </w:r>
      <w:r>
        <w:rPr>
          <w:rFonts w:ascii="Hand writing Mutlu" w:hAnsi="Hand writing Mutlu"/>
          <w:i/>
          <w:iCs/>
          <w:sz w:val="60"/>
          <w:szCs w:val="60"/>
        </w:rPr>
        <w:tab/>
      </w:r>
      <w:r>
        <w:rPr>
          <w:rFonts w:ascii="Hand writing Mutlu" w:hAnsi="Hand writing Mutlu"/>
          <w:i/>
          <w:iCs/>
          <w:sz w:val="60"/>
          <w:szCs w:val="60"/>
        </w:rPr>
        <w:tab/>
      </w:r>
      <w:r>
        <w:rPr>
          <w:rFonts w:ascii="Hand writing Mutlu" w:hAnsi="Hand writing Mutlu"/>
          <w:i/>
          <w:iCs/>
          <w:sz w:val="60"/>
          <w:szCs w:val="60"/>
        </w:rPr>
        <w:tab/>
        <w:t xml:space="preserve"> er</w:t>
      </w:r>
      <w:r>
        <w:rPr>
          <w:rFonts w:ascii="Hand writing Mutlu" w:hAnsi="Hand writing Mutlu"/>
          <w:i/>
          <w:iCs/>
          <w:sz w:val="60"/>
          <w:szCs w:val="60"/>
        </w:rPr>
        <w:tab/>
      </w:r>
      <w:r>
        <w:rPr>
          <w:rFonts w:ascii="Hand writing Mutlu" w:hAnsi="Hand writing Mutlu"/>
          <w:i/>
          <w:iCs/>
          <w:sz w:val="60"/>
          <w:szCs w:val="60"/>
        </w:rPr>
        <w:tab/>
      </w:r>
      <w:r>
        <w:rPr>
          <w:rFonts w:ascii="Hand writing Mutlu" w:hAnsi="Hand writing Mutlu"/>
          <w:i/>
          <w:iCs/>
          <w:sz w:val="60"/>
          <w:szCs w:val="60"/>
        </w:rPr>
        <w:tab/>
        <w:t xml:space="preserve"> ir</w:t>
      </w:r>
      <w:r>
        <w:rPr>
          <w:rFonts w:ascii="Hand writing Mutlu" w:hAnsi="Hand writing Mutlu"/>
          <w:i/>
          <w:iCs/>
          <w:sz w:val="60"/>
          <w:szCs w:val="60"/>
        </w:rPr>
        <w:tab/>
      </w:r>
      <w:r>
        <w:rPr>
          <w:rFonts w:ascii="Hand writing Mutlu" w:hAnsi="Hand writing Mutlu"/>
          <w:i/>
          <w:iCs/>
          <w:sz w:val="60"/>
          <w:szCs w:val="60"/>
        </w:rPr>
        <w:tab/>
      </w:r>
      <w:r>
        <w:rPr>
          <w:rFonts w:ascii="Hand writing Mutlu" w:hAnsi="Hand writing Mutlu"/>
          <w:i/>
          <w:iCs/>
          <w:sz w:val="60"/>
          <w:szCs w:val="60"/>
        </w:rPr>
        <w:tab/>
        <w:t xml:space="preserve"> or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68"/>
        <w:gridCol w:w="2461"/>
        <w:gridCol w:w="2460"/>
        <w:gridCol w:w="2467"/>
      </w:tblGrid>
      <w:tr w:rsidR="00501EA4" w:rsidRPr="001144F7" w:rsidTr="0083591B">
        <w:trPr>
          <w:jc w:val="center"/>
        </w:trPr>
        <w:tc>
          <w:tcPr>
            <w:tcW w:w="2702" w:type="dxa"/>
          </w:tcPr>
          <w:p w:rsidR="00501EA4" w:rsidRPr="001144F7" w:rsidRDefault="00501EA4" w:rsidP="0083591B">
            <w:pPr>
              <w:jc w:val="center"/>
              <w:rPr>
                <w:rFonts w:ascii="Hand writing Mutlu" w:hAnsi="Hand writing Mutlu"/>
                <w:b/>
                <w:i/>
                <w:iCs/>
                <w:sz w:val="32"/>
                <w:szCs w:val="32"/>
              </w:rPr>
            </w:pPr>
            <w:r w:rsidRPr="001144F7">
              <w:rPr>
                <w:rFonts w:ascii="Hand writing Mutlu" w:hAnsi="Hand writing Mutlu"/>
                <w:b/>
                <w:i/>
                <w:iCs/>
                <w:sz w:val="32"/>
                <w:szCs w:val="32"/>
              </w:rPr>
              <w:t>ar</w:t>
            </w:r>
          </w:p>
        </w:tc>
        <w:tc>
          <w:tcPr>
            <w:tcW w:w="2702" w:type="dxa"/>
          </w:tcPr>
          <w:p w:rsidR="00501EA4" w:rsidRPr="001144F7" w:rsidRDefault="00501EA4" w:rsidP="0083591B">
            <w:pPr>
              <w:jc w:val="center"/>
              <w:rPr>
                <w:rFonts w:ascii="Hand writing Mutlu" w:hAnsi="Hand writing Mutlu"/>
                <w:b/>
                <w:i/>
                <w:iCs/>
                <w:sz w:val="32"/>
                <w:szCs w:val="32"/>
              </w:rPr>
            </w:pPr>
            <w:r w:rsidRPr="001144F7">
              <w:rPr>
                <w:rFonts w:ascii="Hand writing Mutlu" w:hAnsi="Hand writing Mutlu"/>
                <w:b/>
                <w:i/>
                <w:iCs/>
                <w:sz w:val="32"/>
                <w:szCs w:val="32"/>
              </w:rPr>
              <w:t>er</w:t>
            </w:r>
          </w:p>
        </w:tc>
        <w:tc>
          <w:tcPr>
            <w:tcW w:w="2702" w:type="dxa"/>
          </w:tcPr>
          <w:p w:rsidR="00501EA4" w:rsidRPr="001144F7" w:rsidRDefault="00501EA4" w:rsidP="0083591B">
            <w:pPr>
              <w:jc w:val="center"/>
              <w:rPr>
                <w:rFonts w:ascii="Hand writing Mutlu" w:hAnsi="Hand writing Mutlu"/>
                <w:b/>
                <w:i/>
                <w:iCs/>
                <w:sz w:val="32"/>
                <w:szCs w:val="32"/>
              </w:rPr>
            </w:pPr>
            <w:r w:rsidRPr="001144F7">
              <w:rPr>
                <w:rFonts w:ascii="Hand writing Mutlu" w:hAnsi="Hand writing Mutlu"/>
                <w:b/>
                <w:i/>
                <w:iCs/>
                <w:sz w:val="32"/>
                <w:szCs w:val="32"/>
              </w:rPr>
              <w:t>ir</w:t>
            </w:r>
          </w:p>
        </w:tc>
        <w:tc>
          <w:tcPr>
            <w:tcW w:w="2703" w:type="dxa"/>
          </w:tcPr>
          <w:p w:rsidR="00501EA4" w:rsidRPr="001144F7" w:rsidRDefault="00501EA4" w:rsidP="0083591B">
            <w:pPr>
              <w:jc w:val="center"/>
              <w:rPr>
                <w:rFonts w:ascii="Hand writing Mutlu" w:hAnsi="Hand writing Mutlu"/>
                <w:b/>
                <w:i/>
                <w:iCs/>
                <w:sz w:val="32"/>
                <w:szCs w:val="32"/>
              </w:rPr>
            </w:pPr>
            <w:r w:rsidRPr="001144F7">
              <w:rPr>
                <w:rFonts w:ascii="Hand writing Mutlu" w:hAnsi="Hand writing Mutlu"/>
                <w:b/>
                <w:i/>
                <w:iCs/>
                <w:sz w:val="32"/>
                <w:szCs w:val="32"/>
              </w:rPr>
              <w:t>or</w:t>
            </w:r>
          </w:p>
        </w:tc>
      </w:tr>
      <w:tr w:rsidR="00501EA4" w:rsidRPr="001144F7" w:rsidTr="0083591B">
        <w:trPr>
          <w:jc w:val="center"/>
        </w:trPr>
        <w:tc>
          <w:tcPr>
            <w:tcW w:w="2702" w:type="dxa"/>
          </w:tcPr>
          <w:p w:rsidR="00501EA4" w:rsidRPr="001144F7" w:rsidRDefault="00501EA4" w:rsidP="0083591B">
            <w:pPr>
              <w:rPr>
                <w:rFonts w:ascii="Hand writing Mutlu" w:hAnsi="Hand writing Mutlu"/>
                <w:i/>
                <w:iCs/>
                <w:sz w:val="32"/>
                <w:szCs w:val="32"/>
              </w:rPr>
            </w:pPr>
          </w:p>
        </w:tc>
        <w:tc>
          <w:tcPr>
            <w:tcW w:w="2702" w:type="dxa"/>
          </w:tcPr>
          <w:p w:rsidR="00501EA4" w:rsidRPr="001144F7" w:rsidRDefault="00501EA4" w:rsidP="0083591B">
            <w:pPr>
              <w:rPr>
                <w:rFonts w:ascii="Hand writing Mutlu" w:hAnsi="Hand writing Mutlu"/>
                <w:i/>
                <w:iCs/>
                <w:sz w:val="32"/>
                <w:szCs w:val="32"/>
              </w:rPr>
            </w:pPr>
          </w:p>
        </w:tc>
        <w:tc>
          <w:tcPr>
            <w:tcW w:w="2702" w:type="dxa"/>
          </w:tcPr>
          <w:p w:rsidR="00501EA4" w:rsidRPr="001144F7" w:rsidRDefault="00501EA4" w:rsidP="0083591B">
            <w:pPr>
              <w:rPr>
                <w:rFonts w:ascii="Hand writing Mutlu" w:hAnsi="Hand writing Mutlu"/>
                <w:i/>
                <w:iCs/>
                <w:sz w:val="32"/>
                <w:szCs w:val="32"/>
              </w:rPr>
            </w:pPr>
          </w:p>
        </w:tc>
        <w:tc>
          <w:tcPr>
            <w:tcW w:w="2703" w:type="dxa"/>
          </w:tcPr>
          <w:p w:rsidR="00501EA4" w:rsidRPr="001144F7" w:rsidRDefault="00501EA4" w:rsidP="0083591B">
            <w:pPr>
              <w:rPr>
                <w:rFonts w:ascii="Hand writing Mutlu" w:hAnsi="Hand writing Mutlu"/>
                <w:i/>
                <w:iCs/>
                <w:sz w:val="32"/>
                <w:szCs w:val="32"/>
              </w:rPr>
            </w:pPr>
          </w:p>
        </w:tc>
      </w:tr>
      <w:tr w:rsidR="00501EA4" w:rsidRPr="001144F7" w:rsidTr="0083591B">
        <w:trPr>
          <w:jc w:val="center"/>
        </w:trPr>
        <w:tc>
          <w:tcPr>
            <w:tcW w:w="2702" w:type="dxa"/>
          </w:tcPr>
          <w:p w:rsidR="00501EA4" w:rsidRPr="001144F7" w:rsidRDefault="00501EA4" w:rsidP="0083591B">
            <w:pPr>
              <w:rPr>
                <w:rFonts w:ascii="Hand writing Mutlu" w:hAnsi="Hand writing Mutlu"/>
                <w:i/>
                <w:iCs/>
                <w:sz w:val="32"/>
                <w:szCs w:val="32"/>
              </w:rPr>
            </w:pPr>
          </w:p>
        </w:tc>
        <w:tc>
          <w:tcPr>
            <w:tcW w:w="2702" w:type="dxa"/>
          </w:tcPr>
          <w:p w:rsidR="00501EA4" w:rsidRPr="001144F7" w:rsidRDefault="00501EA4" w:rsidP="0083591B">
            <w:pPr>
              <w:rPr>
                <w:rFonts w:ascii="Hand writing Mutlu" w:hAnsi="Hand writing Mutlu"/>
                <w:i/>
                <w:iCs/>
                <w:sz w:val="32"/>
                <w:szCs w:val="32"/>
              </w:rPr>
            </w:pPr>
          </w:p>
        </w:tc>
        <w:tc>
          <w:tcPr>
            <w:tcW w:w="2702" w:type="dxa"/>
          </w:tcPr>
          <w:p w:rsidR="00501EA4" w:rsidRPr="001144F7" w:rsidRDefault="00501EA4" w:rsidP="0083591B">
            <w:pPr>
              <w:rPr>
                <w:rFonts w:ascii="Hand writing Mutlu" w:hAnsi="Hand writing Mutlu"/>
                <w:i/>
                <w:iCs/>
                <w:sz w:val="32"/>
                <w:szCs w:val="32"/>
              </w:rPr>
            </w:pPr>
          </w:p>
        </w:tc>
        <w:tc>
          <w:tcPr>
            <w:tcW w:w="2703" w:type="dxa"/>
          </w:tcPr>
          <w:p w:rsidR="00501EA4" w:rsidRPr="001144F7" w:rsidRDefault="00501EA4" w:rsidP="0083591B">
            <w:pPr>
              <w:rPr>
                <w:rFonts w:ascii="Hand writing Mutlu" w:hAnsi="Hand writing Mutlu"/>
                <w:i/>
                <w:iCs/>
                <w:sz w:val="32"/>
                <w:szCs w:val="32"/>
              </w:rPr>
            </w:pPr>
          </w:p>
        </w:tc>
      </w:tr>
    </w:tbl>
    <w:p w:rsidR="00501EA4" w:rsidRDefault="00501EA4" w:rsidP="006B3FE1">
      <w:pPr>
        <w:ind w:left="270"/>
        <w:rPr>
          <w:rFonts w:ascii="Hand writing Mutlu" w:hAnsi="Hand writing Mutlu"/>
          <w:i/>
          <w:iCs/>
          <w:sz w:val="60"/>
          <w:szCs w:val="60"/>
        </w:rPr>
      </w:pPr>
      <w:r>
        <w:rPr>
          <w:noProof/>
        </w:rPr>
        <w:pict>
          <v:line id="_x0000_s1037" style="position:absolute;left:0;text-align:left;flip:x;z-index:251657216;mso-position-horizontal-relative:text;mso-position-vertical-relative:text" from="459pt,38.55pt" to="477pt,56.55pt">
            <v:stroke endarrow="block"/>
          </v:line>
        </w:pict>
      </w:r>
      <w:r>
        <w:rPr>
          <w:noProof/>
        </w:rPr>
        <w:pict>
          <v:line id="_x0000_s1038" style="position:absolute;left:0;text-align:left;flip:x;z-index:251658240;mso-position-horizontal-relative:text;mso-position-vertical-relative:text" from="324pt,38.55pt" to="342pt,56.55pt">
            <v:stroke endarrow="block"/>
          </v:line>
        </w:pict>
      </w:r>
      <w:r>
        <w:rPr>
          <w:noProof/>
        </w:rPr>
        <w:pict>
          <v:line id="_x0000_s1039" style="position:absolute;left:0;text-align:left;flip:x;z-index:251659264;mso-position-horizontal-relative:text;mso-position-vertical-relative:text" from="198pt,38.55pt" to="3in,56.55pt">
            <v:stroke endarrow="block"/>
          </v:line>
        </w:pict>
      </w:r>
      <w:r>
        <w:rPr>
          <w:noProof/>
        </w:rPr>
        <w:pict>
          <v:line id="_x0000_s1040" style="position:absolute;left:0;text-align:left;z-index:251660288;mso-position-horizontal-relative:text;mso-position-vertical-relative:text" from="6in,38.55pt" to="441pt,56.55pt">
            <v:stroke endarrow="block"/>
          </v:line>
        </w:pict>
      </w:r>
      <w:r>
        <w:rPr>
          <w:noProof/>
        </w:rPr>
        <w:pict>
          <v:line id="_x0000_s1041" style="position:absolute;left:0;text-align:left;z-index:251661312;mso-position-horizontal-relative:text;mso-position-vertical-relative:text" from="297pt,38.55pt" to="306pt,56.55pt">
            <v:stroke endarrow="block"/>
          </v:line>
        </w:pict>
      </w:r>
      <w:r>
        <w:rPr>
          <w:noProof/>
        </w:rPr>
        <w:pict>
          <v:line id="_x0000_s1042" style="position:absolute;left:0;text-align:left;z-index:251662336;mso-position-horizontal-relative:text;mso-position-vertical-relative:text" from="162pt,38.55pt" to="171pt,56.55pt">
            <v:stroke endarrow="block"/>
          </v:line>
        </w:pict>
      </w:r>
      <w:r>
        <w:rPr>
          <w:noProof/>
        </w:rPr>
        <w:pict>
          <v:line id="_x0000_s1043" style="position:absolute;left:0;text-align:left;flip:x;z-index:251663360;mso-position-horizontal-relative:text;mso-position-vertical-relative:text" from="63pt,38.55pt" to="81pt,56.55pt">
            <v:stroke endarrow="block"/>
          </v:line>
        </w:pict>
      </w:r>
      <w:r>
        <w:rPr>
          <w:noProof/>
        </w:rPr>
        <w:pict>
          <v:line id="_x0000_s1044" style="position:absolute;left:0;text-align:left;z-index:251664384;mso-position-horizontal-relative:text;mso-position-vertical-relative:text" from="27pt,38.55pt" to="36pt,56.55pt">
            <v:stroke endarrow="block"/>
          </v:line>
        </w:pict>
      </w:r>
      <w:r>
        <w:rPr>
          <w:rFonts w:ascii="Hand writing Mutlu" w:hAnsi="Hand writing Mutlu"/>
          <w:i/>
          <w:iCs/>
          <w:sz w:val="60"/>
          <w:szCs w:val="60"/>
        </w:rPr>
        <w:t>r   a     r   e</w:t>
      </w:r>
      <w:r>
        <w:rPr>
          <w:rFonts w:ascii="Hand writing Mutlu" w:hAnsi="Hand writing Mutlu"/>
          <w:i/>
          <w:iCs/>
          <w:sz w:val="60"/>
          <w:szCs w:val="60"/>
        </w:rPr>
        <w:tab/>
      </w:r>
      <w:r>
        <w:rPr>
          <w:rFonts w:ascii="Hand writing Mutlu" w:hAnsi="Hand writing Mutlu"/>
          <w:i/>
          <w:iCs/>
          <w:sz w:val="60"/>
          <w:szCs w:val="60"/>
        </w:rPr>
        <w:tab/>
        <w:t xml:space="preserve">r   i     r  o                   </w:t>
      </w:r>
      <w:r>
        <w:rPr>
          <w:rFonts w:ascii="Hand writing Mutlu" w:hAnsi="Hand writing Mutlu"/>
          <w:i/>
          <w:iCs/>
          <w:sz w:val="60"/>
          <w:szCs w:val="60"/>
        </w:rPr>
        <w:tab/>
        <w:t xml:space="preserve">ra       re        ri        ro                     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68"/>
        <w:gridCol w:w="2461"/>
        <w:gridCol w:w="2460"/>
        <w:gridCol w:w="2467"/>
      </w:tblGrid>
      <w:tr w:rsidR="00501EA4" w:rsidRPr="001144F7" w:rsidTr="0083591B">
        <w:trPr>
          <w:jc w:val="center"/>
        </w:trPr>
        <w:tc>
          <w:tcPr>
            <w:tcW w:w="2702" w:type="dxa"/>
          </w:tcPr>
          <w:p w:rsidR="00501EA4" w:rsidRPr="001144F7" w:rsidRDefault="00501EA4" w:rsidP="0083591B">
            <w:pPr>
              <w:jc w:val="center"/>
              <w:rPr>
                <w:rFonts w:ascii="Hand writing Mutlu" w:hAnsi="Hand writing Mutlu"/>
                <w:b/>
                <w:i/>
                <w:iCs/>
                <w:sz w:val="32"/>
                <w:szCs w:val="32"/>
              </w:rPr>
            </w:pPr>
            <w:r w:rsidRPr="001144F7">
              <w:rPr>
                <w:rFonts w:ascii="Hand writing Mutlu" w:hAnsi="Hand writing Mutlu"/>
                <w:b/>
                <w:i/>
                <w:iCs/>
                <w:sz w:val="32"/>
                <w:szCs w:val="32"/>
              </w:rPr>
              <w:t>ra</w:t>
            </w:r>
          </w:p>
        </w:tc>
        <w:tc>
          <w:tcPr>
            <w:tcW w:w="2702" w:type="dxa"/>
          </w:tcPr>
          <w:p w:rsidR="00501EA4" w:rsidRPr="001144F7" w:rsidRDefault="00501EA4" w:rsidP="0083591B">
            <w:pPr>
              <w:jc w:val="center"/>
              <w:rPr>
                <w:rFonts w:ascii="Hand writing Mutlu" w:hAnsi="Hand writing Mutlu"/>
                <w:b/>
                <w:i/>
                <w:iCs/>
                <w:sz w:val="32"/>
                <w:szCs w:val="32"/>
              </w:rPr>
            </w:pPr>
            <w:r w:rsidRPr="001144F7">
              <w:rPr>
                <w:rFonts w:ascii="Hand writing Mutlu" w:hAnsi="Hand writing Mutlu"/>
                <w:b/>
                <w:i/>
                <w:iCs/>
                <w:sz w:val="32"/>
                <w:szCs w:val="32"/>
              </w:rPr>
              <w:t>re</w:t>
            </w:r>
          </w:p>
        </w:tc>
        <w:tc>
          <w:tcPr>
            <w:tcW w:w="2702" w:type="dxa"/>
          </w:tcPr>
          <w:p w:rsidR="00501EA4" w:rsidRPr="001144F7" w:rsidRDefault="00501EA4" w:rsidP="0083591B">
            <w:pPr>
              <w:jc w:val="center"/>
              <w:rPr>
                <w:rFonts w:ascii="Hand writing Mutlu" w:hAnsi="Hand writing Mutlu"/>
                <w:b/>
                <w:i/>
                <w:iCs/>
                <w:sz w:val="32"/>
                <w:szCs w:val="32"/>
              </w:rPr>
            </w:pPr>
            <w:r w:rsidRPr="001144F7">
              <w:rPr>
                <w:rFonts w:ascii="Hand writing Mutlu" w:hAnsi="Hand writing Mutlu"/>
                <w:b/>
                <w:i/>
                <w:iCs/>
                <w:sz w:val="32"/>
                <w:szCs w:val="32"/>
              </w:rPr>
              <w:t>ri</w:t>
            </w:r>
          </w:p>
        </w:tc>
        <w:tc>
          <w:tcPr>
            <w:tcW w:w="2703" w:type="dxa"/>
          </w:tcPr>
          <w:p w:rsidR="00501EA4" w:rsidRPr="001144F7" w:rsidRDefault="00501EA4" w:rsidP="0083591B">
            <w:pPr>
              <w:jc w:val="center"/>
              <w:rPr>
                <w:rFonts w:ascii="Hand writing Mutlu" w:hAnsi="Hand writing Mutlu"/>
                <w:b/>
                <w:i/>
                <w:iCs/>
                <w:sz w:val="32"/>
                <w:szCs w:val="32"/>
              </w:rPr>
            </w:pPr>
            <w:r w:rsidRPr="001144F7">
              <w:rPr>
                <w:rFonts w:ascii="Hand writing Mutlu" w:hAnsi="Hand writing Mutlu"/>
                <w:b/>
                <w:i/>
                <w:iCs/>
                <w:sz w:val="32"/>
                <w:szCs w:val="32"/>
              </w:rPr>
              <w:t>ro</w:t>
            </w:r>
          </w:p>
        </w:tc>
      </w:tr>
      <w:tr w:rsidR="00501EA4" w:rsidRPr="001144F7" w:rsidTr="0083591B">
        <w:trPr>
          <w:jc w:val="center"/>
        </w:trPr>
        <w:tc>
          <w:tcPr>
            <w:tcW w:w="2702" w:type="dxa"/>
          </w:tcPr>
          <w:p w:rsidR="00501EA4" w:rsidRPr="001144F7" w:rsidRDefault="00501EA4" w:rsidP="0083591B">
            <w:pPr>
              <w:rPr>
                <w:rFonts w:ascii="Hand writing Mutlu" w:hAnsi="Hand writing Mutlu"/>
                <w:i/>
                <w:iCs/>
                <w:sz w:val="32"/>
                <w:szCs w:val="32"/>
              </w:rPr>
            </w:pPr>
          </w:p>
        </w:tc>
        <w:tc>
          <w:tcPr>
            <w:tcW w:w="2702" w:type="dxa"/>
          </w:tcPr>
          <w:p w:rsidR="00501EA4" w:rsidRPr="001144F7" w:rsidRDefault="00501EA4" w:rsidP="0083591B">
            <w:pPr>
              <w:rPr>
                <w:rFonts w:ascii="Hand writing Mutlu" w:hAnsi="Hand writing Mutlu"/>
                <w:i/>
                <w:iCs/>
                <w:sz w:val="32"/>
                <w:szCs w:val="32"/>
              </w:rPr>
            </w:pPr>
          </w:p>
        </w:tc>
        <w:tc>
          <w:tcPr>
            <w:tcW w:w="2702" w:type="dxa"/>
          </w:tcPr>
          <w:p w:rsidR="00501EA4" w:rsidRPr="001144F7" w:rsidRDefault="00501EA4" w:rsidP="0083591B">
            <w:pPr>
              <w:rPr>
                <w:rFonts w:ascii="Hand writing Mutlu" w:hAnsi="Hand writing Mutlu"/>
                <w:i/>
                <w:iCs/>
                <w:sz w:val="32"/>
                <w:szCs w:val="32"/>
              </w:rPr>
            </w:pPr>
          </w:p>
        </w:tc>
        <w:tc>
          <w:tcPr>
            <w:tcW w:w="2703" w:type="dxa"/>
          </w:tcPr>
          <w:p w:rsidR="00501EA4" w:rsidRPr="001144F7" w:rsidRDefault="00501EA4" w:rsidP="0083591B">
            <w:pPr>
              <w:rPr>
                <w:rFonts w:ascii="Hand writing Mutlu" w:hAnsi="Hand writing Mutlu"/>
                <w:i/>
                <w:iCs/>
                <w:sz w:val="32"/>
                <w:szCs w:val="32"/>
              </w:rPr>
            </w:pPr>
          </w:p>
        </w:tc>
      </w:tr>
      <w:tr w:rsidR="00501EA4" w:rsidRPr="001144F7" w:rsidTr="0083591B">
        <w:trPr>
          <w:jc w:val="center"/>
        </w:trPr>
        <w:tc>
          <w:tcPr>
            <w:tcW w:w="2702" w:type="dxa"/>
          </w:tcPr>
          <w:p w:rsidR="00501EA4" w:rsidRPr="001144F7" w:rsidRDefault="00501EA4" w:rsidP="0083591B">
            <w:pPr>
              <w:rPr>
                <w:rFonts w:ascii="Hand writing Mutlu" w:hAnsi="Hand writing Mutlu"/>
                <w:i/>
                <w:iCs/>
                <w:sz w:val="32"/>
                <w:szCs w:val="32"/>
              </w:rPr>
            </w:pPr>
          </w:p>
        </w:tc>
        <w:tc>
          <w:tcPr>
            <w:tcW w:w="2702" w:type="dxa"/>
          </w:tcPr>
          <w:p w:rsidR="00501EA4" w:rsidRPr="001144F7" w:rsidRDefault="00501EA4" w:rsidP="0083591B">
            <w:pPr>
              <w:rPr>
                <w:rFonts w:ascii="Hand writing Mutlu" w:hAnsi="Hand writing Mutlu"/>
                <w:i/>
                <w:iCs/>
                <w:sz w:val="32"/>
                <w:szCs w:val="32"/>
              </w:rPr>
            </w:pPr>
          </w:p>
        </w:tc>
        <w:tc>
          <w:tcPr>
            <w:tcW w:w="2702" w:type="dxa"/>
          </w:tcPr>
          <w:p w:rsidR="00501EA4" w:rsidRPr="001144F7" w:rsidRDefault="00501EA4" w:rsidP="0083591B">
            <w:pPr>
              <w:rPr>
                <w:rFonts w:ascii="Hand writing Mutlu" w:hAnsi="Hand writing Mutlu"/>
                <w:i/>
                <w:iCs/>
                <w:sz w:val="32"/>
                <w:szCs w:val="32"/>
              </w:rPr>
            </w:pPr>
          </w:p>
        </w:tc>
        <w:tc>
          <w:tcPr>
            <w:tcW w:w="2703" w:type="dxa"/>
          </w:tcPr>
          <w:p w:rsidR="00501EA4" w:rsidRPr="001144F7" w:rsidRDefault="00501EA4" w:rsidP="0083591B">
            <w:pPr>
              <w:rPr>
                <w:rFonts w:ascii="Hand writing Mutlu" w:hAnsi="Hand writing Mutlu"/>
                <w:i/>
                <w:iCs/>
                <w:sz w:val="32"/>
                <w:szCs w:val="32"/>
              </w:rPr>
            </w:pPr>
          </w:p>
        </w:tc>
      </w:tr>
    </w:tbl>
    <w:p w:rsidR="00501EA4" w:rsidRDefault="00501EA4" w:rsidP="006B3FE1"/>
    <w:p w:rsidR="00501EA4" w:rsidRPr="00345E17" w:rsidRDefault="00501EA4" w:rsidP="006B3FE1">
      <w:pPr>
        <w:rPr>
          <w:sz w:val="28"/>
          <w:szCs w:val="28"/>
        </w:rPr>
      </w:pPr>
      <w:r w:rsidRPr="00345E17">
        <w:rPr>
          <w:sz w:val="28"/>
          <w:szCs w:val="28"/>
        </w:rPr>
        <w:t>Heceleri daha önce öğrenilen hecelerle birleştirerek yeni kelimeler oluşturabilirsiniz.Düzenli olarak  hergün okuma ve dikte yapmayı unutmayınız.</w:t>
      </w:r>
    </w:p>
    <w:p w:rsidR="00501EA4" w:rsidRPr="00345E17" w:rsidRDefault="00501EA4" w:rsidP="006B3FE1">
      <w:pPr>
        <w:ind w:left="-426"/>
        <w:rPr>
          <w:sz w:val="28"/>
          <w:szCs w:val="28"/>
        </w:rPr>
      </w:pPr>
      <w:r>
        <w:rPr>
          <w:noProof/>
        </w:rPr>
        <w:pict>
          <v:shape id="Resim 105" o:spid="_x0000_s1045" type="#_x0000_t75" alt="roket" style="position:absolute;left:0;text-align:left;margin-left:301.85pt;margin-top:3.7pt;width:80.3pt;height:87.95pt;rotation:3862641fd;z-index:251666432;visibility:visible">
            <v:imagedata r:id="rId7" o:title=""/>
          </v:shape>
        </w:pict>
      </w:r>
    </w:p>
    <w:p w:rsidR="00501EA4" w:rsidRPr="00345E17" w:rsidRDefault="00501EA4" w:rsidP="006B3FE1">
      <w:pPr>
        <w:ind w:left="-426"/>
        <w:rPr>
          <w:sz w:val="28"/>
          <w:szCs w:val="28"/>
        </w:rPr>
      </w:pPr>
    </w:p>
    <w:p w:rsidR="00501EA4" w:rsidRPr="00345E17" w:rsidRDefault="00501EA4" w:rsidP="006B3FE1">
      <w:pPr>
        <w:ind w:left="-426"/>
        <w:rPr>
          <w:sz w:val="28"/>
          <w:szCs w:val="28"/>
        </w:rPr>
      </w:pPr>
    </w:p>
    <w:p w:rsidR="00501EA4" w:rsidRDefault="00501EA4" w:rsidP="006B3FE1">
      <w:pPr>
        <w:ind w:left="-426"/>
        <w:rPr>
          <w:sz w:val="32"/>
          <w:szCs w:val="32"/>
        </w:rPr>
      </w:pPr>
    </w:p>
    <w:p w:rsidR="00501EA4" w:rsidRDefault="00501EA4" w:rsidP="006B3FE1">
      <w:pPr>
        <w:ind w:left="-426"/>
        <w:rPr>
          <w:rFonts w:ascii="Hand writing Mutlu" w:hAnsi="Hand writing Mutlu"/>
          <w:sz w:val="32"/>
          <w:szCs w:val="32"/>
        </w:rPr>
      </w:pPr>
      <w:r w:rsidRPr="000B059A">
        <w:rPr>
          <w:rFonts w:ascii="Hand writing Mutlu" w:hAnsi="Hand writing Mutlu"/>
          <w:sz w:val="32"/>
          <w:szCs w:val="32"/>
        </w:rPr>
        <w:t>Tabloyu yukarıdan aşağıya okuyunuz.</w:t>
      </w:r>
    </w:p>
    <w:p w:rsidR="00501EA4" w:rsidRPr="000B059A" w:rsidRDefault="00501EA4" w:rsidP="006B3FE1">
      <w:pPr>
        <w:ind w:left="-426"/>
        <w:rPr>
          <w:rFonts w:ascii="Hand writing Mutlu" w:hAnsi="Hand writing Mutlu"/>
          <w:sz w:val="32"/>
          <w:szCs w:val="32"/>
        </w:rPr>
      </w:pPr>
    </w:p>
    <w:tbl>
      <w:tblPr>
        <w:tblW w:w="0" w:type="auto"/>
        <w:tblInd w:w="-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49"/>
        <w:gridCol w:w="1448"/>
        <w:gridCol w:w="1310"/>
        <w:gridCol w:w="1302"/>
        <w:gridCol w:w="1699"/>
        <w:gridCol w:w="1646"/>
        <w:gridCol w:w="1543"/>
      </w:tblGrid>
      <w:tr w:rsidR="00501EA4" w:rsidTr="00283A60">
        <w:trPr>
          <w:trHeight w:val="1140"/>
        </w:trPr>
        <w:tc>
          <w:tcPr>
            <w:tcW w:w="1249" w:type="dxa"/>
          </w:tcPr>
          <w:p w:rsidR="00501EA4" w:rsidRPr="00283A60" w:rsidRDefault="00501EA4" w:rsidP="00283A60">
            <w:pPr>
              <w:jc w:val="center"/>
              <w:rPr>
                <w:rFonts w:ascii="Hand writing Mutlu" w:hAnsi="Hand writing Mutlu"/>
                <w:sz w:val="72"/>
                <w:szCs w:val="72"/>
              </w:rPr>
            </w:pPr>
            <w:r w:rsidRPr="00283A60">
              <w:rPr>
                <w:rFonts w:ascii="Hand writing Mutlu" w:hAnsi="Hand writing Mutlu"/>
                <w:sz w:val="72"/>
                <w:szCs w:val="72"/>
              </w:rPr>
              <w:t>ar</w:t>
            </w:r>
          </w:p>
        </w:tc>
        <w:tc>
          <w:tcPr>
            <w:tcW w:w="1250" w:type="dxa"/>
          </w:tcPr>
          <w:p w:rsidR="00501EA4" w:rsidRPr="00283A60" w:rsidRDefault="00501EA4" w:rsidP="00283A60">
            <w:pPr>
              <w:jc w:val="center"/>
              <w:rPr>
                <w:rFonts w:ascii="Hand writing Mutlu" w:hAnsi="Hand writing Mutlu"/>
                <w:sz w:val="72"/>
                <w:szCs w:val="72"/>
              </w:rPr>
            </w:pPr>
            <w:r w:rsidRPr="00283A60">
              <w:rPr>
                <w:rFonts w:ascii="Hand writing Mutlu" w:hAnsi="Hand writing Mutlu"/>
                <w:sz w:val="72"/>
                <w:szCs w:val="72"/>
              </w:rPr>
              <w:t>or</w:t>
            </w:r>
          </w:p>
        </w:tc>
        <w:tc>
          <w:tcPr>
            <w:tcW w:w="1310" w:type="dxa"/>
          </w:tcPr>
          <w:p w:rsidR="00501EA4" w:rsidRPr="00283A60" w:rsidRDefault="00501EA4" w:rsidP="00283A60">
            <w:pPr>
              <w:jc w:val="center"/>
              <w:rPr>
                <w:rFonts w:ascii="Hand writing Mutlu" w:hAnsi="Hand writing Mutlu"/>
                <w:sz w:val="72"/>
                <w:szCs w:val="72"/>
              </w:rPr>
            </w:pPr>
            <w:r w:rsidRPr="00283A60">
              <w:rPr>
                <w:rFonts w:ascii="Hand writing Mutlu" w:hAnsi="Hand writing Mutlu"/>
                <w:sz w:val="72"/>
                <w:szCs w:val="72"/>
              </w:rPr>
              <w:t>ra</w:t>
            </w:r>
          </w:p>
        </w:tc>
        <w:tc>
          <w:tcPr>
            <w:tcW w:w="1302" w:type="dxa"/>
          </w:tcPr>
          <w:p w:rsidR="00501EA4" w:rsidRPr="00283A60" w:rsidRDefault="00501EA4" w:rsidP="00283A60">
            <w:pPr>
              <w:jc w:val="center"/>
              <w:rPr>
                <w:rFonts w:ascii="Hand writing Mutlu" w:hAnsi="Hand writing Mutlu"/>
                <w:sz w:val="72"/>
                <w:szCs w:val="72"/>
              </w:rPr>
            </w:pPr>
            <w:r w:rsidRPr="00283A60">
              <w:rPr>
                <w:rFonts w:ascii="Hand writing Mutlu" w:hAnsi="Hand writing Mutlu"/>
                <w:sz w:val="72"/>
                <w:szCs w:val="72"/>
              </w:rPr>
              <w:t>re</w:t>
            </w:r>
          </w:p>
        </w:tc>
        <w:tc>
          <w:tcPr>
            <w:tcW w:w="1699" w:type="dxa"/>
          </w:tcPr>
          <w:p w:rsidR="00501EA4" w:rsidRPr="00283A60" w:rsidRDefault="00501EA4" w:rsidP="00283A60">
            <w:pPr>
              <w:jc w:val="center"/>
              <w:rPr>
                <w:rFonts w:ascii="Hand writing Mutlu" w:hAnsi="Hand writing Mutlu"/>
                <w:sz w:val="72"/>
                <w:szCs w:val="72"/>
              </w:rPr>
            </w:pPr>
            <w:r w:rsidRPr="00283A60">
              <w:rPr>
                <w:rFonts w:ascii="Hand writing Mutlu" w:hAnsi="Hand writing Mutlu"/>
                <w:sz w:val="72"/>
                <w:szCs w:val="72"/>
              </w:rPr>
              <w:t>ri</w:t>
            </w:r>
          </w:p>
        </w:tc>
        <w:tc>
          <w:tcPr>
            <w:tcW w:w="1646" w:type="dxa"/>
          </w:tcPr>
          <w:p w:rsidR="00501EA4" w:rsidRPr="00283A60" w:rsidRDefault="00501EA4" w:rsidP="00283A60">
            <w:pPr>
              <w:jc w:val="center"/>
              <w:rPr>
                <w:rFonts w:ascii="Hand writing Mutlu" w:hAnsi="Hand writing Mutlu"/>
                <w:sz w:val="72"/>
                <w:szCs w:val="72"/>
              </w:rPr>
            </w:pPr>
            <w:r w:rsidRPr="00283A60">
              <w:rPr>
                <w:rFonts w:ascii="Hand writing Mutlu" w:hAnsi="Hand writing Mutlu"/>
                <w:sz w:val="72"/>
                <w:szCs w:val="72"/>
              </w:rPr>
              <w:t>lar</w:t>
            </w:r>
          </w:p>
        </w:tc>
        <w:tc>
          <w:tcPr>
            <w:tcW w:w="1543" w:type="dxa"/>
          </w:tcPr>
          <w:p w:rsidR="00501EA4" w:rsidRPr="00283A60" w:rsidRDefault="00501EA4" w:rsidP="00283A60">
            <w:pPr>
              <w:jc w:val="center"/>
              <w:rPr>
                <w:rFonts w:ascii="Hand writing Mutlu" w:hAnsi="Hand writing Mutlu"/>
                <w:sz w:val="72"/>
                <w:szCs w:val="72"/>
              </w:rPr>
            </w:pPr>
            <w:r w:rsidRPr="00283A60">
              <w:rPr>
                <w:rFonts w:ascii="Hand writing Mutlu" w:hAnsi="Hand writing Mutlu"/>
                <w:sz w:val="72"/>
                <w:szCs w:val="72"/>
              </w:rPr>
              <w:t>ler</w:t>
            </w:r>
          </w:p>
        </w:tc>
      </w:tr>
      <w:tr w:rsidR="00501EA4" w:rsidTr="00283A60">
        <w:trPr>
          <w:trHeight w:val="569"/>
        </w:trPr>
        <w:tc>
          <w:tcPr>
            <w:tcW w:w="1249" w:type="dxa"/>
          </w:tcPr>
          <w:p w:rsidR="00501EA4" w:rsidRPr="00283A60" w:rsidRDefault="00501EA4" w:rsidP="00283A6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283A60">
              <w:rPr>
                <w:rFonts w:ascii="Hand writing Mutlu" w:hAnsi="Hand writing Mutlu"/>
                <w:sz w:val="40"/>
                <w:szCs w:val="40"/>
              </w:rPr>
              <w:t>ara</w:t>
            </w:r>
          </w:p>
        </w:tc>
        <w:tc>
          <w:tcPr>
            <w:tcW w:w="1250" w:type="dxa"/>
          </w:tcPr>
          <w:p w:rsidR="00501EA4" w:rsidRPr="00283A60" w:rsidRDefault="00501EA4" w:rsidP="00283A6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283A60">
              <w:rPr>
                <w:rFonts w:ascii="Hand writing Mutlu" w:hAnsi="Hand writing Mutlu"/>
                <w:sz w:val="40"/>
                <w:szCs w:val="40"/>
              </w:rPr>
              <w:t>orta</w:t>
            </w:r>
          </w:p>
        </w:tc>
        <w:tc>
          <w:tcPr>
            <w:tcW w:w="1310" w:type="dxa"/>
          </w:tcPr>
          <w:p w:rsidR="00501EA4" w:rsidRPr="00283A60" w:rsidRDefault="00501EA4" w:rsidP="00283A6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283A60">
              <w:rPr>
                <w:rFonts w:ascii="Hand writing Mutlu" w:hAnsi="Hand writing Mutlu"/>
                <w:sz w:val="40"/>
                <w:szCs w:val="40"/>
              </w:rPr>
              <w:t>ara</w:t>
            </w:r>
          </w:p>
        </w:tc>
        <w:tc>
          <w:tcPr>
            <w:tcW w:w="1302" w:type="dxa"/>
          </w:tcPr>
          <w:p w:rsidR="00501EA4" w:rsidRPr="00283A60" w:rsidRDefault="00501EA4" w:rsidP="00283A6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283A60">
              <w:rPr>
                <w:rFonts w:ascii="Hand writing Mutlu" w:hAnsi="Hand writing Mutlu"/>
                <w:sz w:val="40"/>
                <w:szCs w:val="40"/>
              </w:rPr>
              <w:t>tere</w:t>
            </w:r>
          </w:p>
        </w:tc>
        <w:tc>
          <w:tcPr>
            <w:tcW w:w="1699" w:type="dxa"/>
          </w:tcPr>
          <w:p w:rsidR="00501EA4" w:rsidRPr="00283A60" w:rsidRDefault="00501EA4" w:rsidP="00283A6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283A60">
              <w:rPr>
                <w:rFonts w:ascii="Hand writing Mutlu" w:hAnsi="Hand writing Mutlu"/>
                <w:sz w:val="40"/>
                <w:szCs w:val="40"/>
              </w:rPr>
              <w:t>teri</w:t>
            </w:r>
          </w:p>
        </w:tc>
        <w:tc>
          <w:tcPr>
            <w:tcW w:w="1646" w:type="dxa"/>
          </w:tcPr>
          <w:p w:rsidR="00501EA4" w:rsidRPr="00283A60" w:rsidRDefault="00501EA4" w:rsidP="00283A6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283A60">
              <w:rPr>
                <w:rFonts w:ascii="Hand writing Mutlu" w:hAnsi="Hand writing Mutlu"/>
                <w:sz w:val="40"/>
                <w:szCs w:val="40"/>
              </w:rPr>
              <w:t>atlar</w:t>
            </w:r>
          </w:p>
        </w:tc>
        <w:tc>
          <w:tcPr>
            <w:tcW w:w="1543" w:type="dxa"/>
          </w:tcPr>
          <w:p w:rsidR="00501EA4" w:rsidRPr="00283A60" w:rsidRDefault="00501EA4" w:rsidP="00283A6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283A60">
              <w:rPr>
                <w:rFonts w:ascii="Hand writing Mutlu" w:hAnsi="Hand writing Mutlu"/>
                <w:sz w:val="40"/>
                <w:szCs w:val="40"/>
              </w:rPr>
              <w:t>etler</w:t>
            </w:r>
          </w:p>
        </w:tc>
      </w:tr>
      <w:tr w:rsidR="00501EA4" w:rsidTr="00283A60">
        <w:trPr>
          <w:trHeight w:val="569"/>
        </w:trPr>
        <w:tc>
          <w:tcPr>
            <w:tcW w:w="1249" w:type="dxa"/>
          </w:tcPr>
          <w:p w:rsidR="00501EA4" w:rsidRPr="00283A60" w:rsidRDefault="00501EA4" w:rsidP="00283A6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283A60">
              <w:rPr>
                <w:rFonts w:ascii="Hand writing Mutlu" w:hAnsi="Hand writing Mutlu"/>
                <w:sz w:val="40"/>
                <w:szCs w:val="40"/>
              </w:rPr>
              <w:t>aran</w:t>
            </w:r>
          </w:p>
        </w:tc>
        <w:tc>
          <w:tcPr>
            <w:tcW w:w="1250" w:type="dxa"/>
          </w:tcPr>
          <w:p w:rsidR="00501EA4" w:rsidRPr="00283A60" w:rsidRDefault="00501EA4" w:rsidP="00283A6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283A60">
              <w:rPr>
                <w:rFonts w:ascii="Hand writing Mutlu" w:hAnsi="Hand writing Mutlu"/>
                <w:sz w:val="40"/>
                <w:szCs w:val="40"/>
              </w:rPr>
              <w:t>ortala</w:t>
            </w:r>
          </w:p>
        </w:tc>
        <w:tc>
          <w:tcPr>
            <w:tcW w:w="1310" w:type="dxa"/>
          </w:tcPr>
          <w:p w:rsidR="00501EA4" w:rsidRPr="00283A60" w:rsidRDefault="00501EA4" w:rsidP="00283A6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283A60">
              <w:rPr>
                <w:rFonts w:ascii="Hand writing Mutlu" w:hAnsi="Hand writing Mutlu"/>
                <w:sz w:val="40"/>
                <w:szCs w:val="40"/>
              </w:rPr>
              <w:t>tara</w:t>
            </w:r>
          </w:p>
        </w:tc>
        <w:tc>
          <w:tcPr>
            <w:tcW w:w="1302" w:type="dxa"/>
          </w:tcPr>
          <w:p w:rsidR="00501EA4" w:rsidRPr="00283A60" w:rsidRDefault="00501EA4" w:rsidP="00283A6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283A60">
              <w:rPr>
                <w:rFonts w:ascii="Hand writing Mutlu" w:hAnsi="Hand writing Mutlu"/>
                <w:sz w:val="40"/>
                <w:szCs w:val="40"/>
              </w:rPr>
              <w:t>nere</w:t>
            </w:r>
          </w:p>
        </w:tc>
        <w:tc>
          <w:tcPr>
            <w:tcW w:w="1699" w:type="dxa"/>
          </w:tcPr>
          <w:p w:rsidR="00501EA4" w:rsidRPr="00283A60" w:rsidRDefault="00501EA4" w:rsidP="00283A6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283A60">
              <w:rPr>
                <w:rFonts w:ascii="Hand writing Mutlu" w:hAnsi="Hand writing Mutlu"/>
                <w:sz w:val="40"/>
                <w:szCs w:val="40"/>
              </w:rPr>
              <w:t>terli</w:t>
            </w:r>
          </w:p>
        </w:tc>
        <w:tc>
          <w:tcPr>
            <w:tcW w:w="1646" w:type="dxa"/>
          </w:tcPr>
          <w:p w:rsidR="00501EA4" w:rsidRPr="00283A60" w:rsidRDefault="00501EA4" w:rsidP="00283A6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283A60">
              <w:rPr>
                <w:rFonts w:ascii="Hand writing Mutlu" w:hAnsi="Hand writing Mutlu"/>
                <w:sz w:val="40"/>
                <w:szCs w:val="40"/>
              </w:rPr>
              <w:t>otlar</w:t>
            </w:r>
          </w:p>
        </w:tc>
        <w:tc>
          <w:tcPr>
            <w:tcW w:w="1543" w:type="dxa"/>
          </w:tcPr>
          <w:p w:rsidR="00501EA4" w:rsidRPr="00283A60" w:rsidRDefault="00501EA4" w:rsidP="00283A6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283A60">
              <w:rPr>
                <w:rFonts w:ascii="Hand writing Mutlu" w:hAnsi="Hand writing Mutlu"/>
                <w:sz w:val="40"/>
                <w:szCs w:val="40"/>
              </w:rPr>
              <w:t>enler</w:t>
            </w:r>
          </w:p>
        </w:tc>
      </w:tr>
      <w:tr w:rsidR="00501EA4" w:rsidTr="00283A60">
        <w:trPr>
          <w:trHeight w:val="569"/>
        </w:trPr>
        <w:tc>
          <w:tcPr>
            <w:tcW w:w="1249" w:type="dxa"/>
          </w:tcPr>
          <w:p w:rsidR="00501EA4" w:rsidRPr="00283A60" w:rsidRDefault="00501EA4" w:rsidP="00283A6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283A60">
              <w:rPr>
                <w:rFonts w:ascii="Hand writing Mutlu" w:hAnsi="Hand writing Mutlu"/>
                <w:sz w:val="40"/>
                <w:szCs w:val="40"/>
              </w:rPr>
              <w:t>arar</w:t>
            </w:r>
          </w:p>
        </w:tc>
        <w:tc>
          <w:tcPr>
            <w:tcW w:w="1250" w:type="dxa"/>
          </w:tcPr>
          <w:p w:rsidR="00501EA4" w:rsidRPr="00283A60" w:rsidRDefault="00501EA4" w:rsidP="00283A60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283A60">
              <w:rPr>
                <w:rFonts w:ascii="Hand writing Mutlu" w:hAnsi="Hand writing Mutlu"/>
                <w:sz w:val="56"/>
                <w:szCs w:val="56"/>
              </w:rPr>
              <w:t>nar</w:t>
            </w:r>
          </w:p>
        </w:tc>
        <w:tc>
          <w:tcPr>
            <w:tcW w:w="1310" w:type="dxa"/>
          </w:tcPr>
          <w:p w:rsidR="00501EA4" w:rsidRPr="00283A60" w:rsidRDefault="00501EA4" w:rsidP="00283A6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283A60">
              <w:rPr>
                <w:rFonts w:ascii="Hand writing Mutlu" w:hAnsi="Hand writing Mutlu"/>
                <w:sz w:val="40"/>
                <w:szCs w:val="40"/>
              </w:rPr>
              <w:t>nara</w:t>
            </w:r>
          </w:p>
        </w:tc>
        <w:tc>
          <w:tcPr>
            <w:tcW w:w="1302" w:type="dxa"/>
          </w:tcPr>
          <w:p w:rsidR="00501EA4" w:rsidRPr="00283A60" w:rsidRDefault="00501EA4" w:rsidP="00283A6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283A60">
              <w:rPr>
                <w:rFonts w:ascii="Hand writing Mutlu" w:hAnsi="Hand writing Mutlu"/>
                <w:sz w:val="40"/>
                <w:szCs w:val="40"/>
              </w:rPr>
              <w:t>nereli</w:t>
            </w:r>
          </w:p>
        </w:tc>
        <w:tc>
          <w:tcPr>
            <w:tcW w:w="1699" w:type="dxa"/>
          </w:tcPr>
          <w:p w:rsidR="00501EA4" w:rsidRPr="00283A60" w:rsidRDefault="00501EA4" w:rsidP="00283A6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283A60">
              <w:rPr>
                <w:rFonts w:ascii="Hand writing Mutlu" w:hAnsi="Hand writing Mutlu"/>
                <w:sz w:val="40"/>
                <w:szCs w:val="40"/>
              </w:rPr>
              <w:t>ileri</w:t>
            </w:r>
          </w:p>
        </w:tc>
        <w:tc>
          <w:tcPr>
            <w:tcW w:w="1646" w:type="dxa"/>
          </w:tcPr>
          <w:p w:rsidR="00501EA4" w:rsidRPr="00283A60" w:rsidRDefault="00501EA4" w:rsidP="00283A6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283A60">
              <w:rPr>
                <w:rFonts w:ascii="Hand writing Mutlu" w:hAnsi="Hand writing Mutlu"/>
                <w:sz w:val="40"/>
                <w:szCs w:val="40"/>
              </w:rPr>
              <w:t>anlar</w:t>
            </w:r>
          </w:p>
        </w:tc>
        <w:tc>
          <w:tcPr>
            <w:tcW w:w="1543" w:type="dxa"/>
          </w:tcPr>
          <w:p w:rsidR="00501EA4" w:rsidRPr="00283A60" w:rsidRDefault="00501EA4" w:rsidP="00283A6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283A60">
              <w:rPr>
                <w:rFonts w:ascii="Hand writing Mutlu" w:hAnsi="Hand writing Mutlu"/>
                <w:sz w:val="40"/>
                <w:szCs w:val="40"/>
              </w:rPr>
              <w:t>inler</w:t>
            </w:r>
          </w:p>
        </w:tc>
      </w:tr>
      <w:tr w:rsidR="00501EA4" w:rsidTr="00283A60">
        <w:trPr>
          <w:trHeight w:val="1155"/>
        </w:trPr>
        <w:tc>
          <w:tcPr>
            <w:tcW w:w="1249" w:type="dxa"/>
          </w:tcPr>
          <w:p w:rsidR="00501EA4" w:rsidRPr="00283A60" w:rsidRDefault="00501EA4" w:rsidP="00283A6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283A60">
              <w:rPr>
                <w:rFonts w:ascii="Hand writing Mutlu" w:hAnsi="Hand writing Mutlu"/>
                <w:sz w:val="40"/>
                <w:szCs w:val="40"/>
              </w:rPr>
              <w:t>onar</w:t>
            </w:r>
          </w:p>
        </w:tc>
        <w:tc>
          <w:tcPr>
            <w:tcW w:w="1250" w:type="dxa"/>
          </w:tcPr>
          <w:p w:rsidR="00501EA4" w:rsidRPr="00283A60" w:rsidRDefault="00501EA4" w:rsidP="00283A60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283A60">
              <w:rPr>
                <w:rFonts w:ascii="Hand writing Mutlu" w:hAnsi="Hand writing Mutlu"/>
                <w:sz w:val="56"/>
                <w:szCs w:val="56"/>
              </w:rPr>
              <w:t>ner</w:t>
            </w:r>
          </w:p>
        </w:tc>
        <w:tc>
          <w:tcPr>
            <w:tcW w:w="1310" w:type="dxa"/>
          </w:tcPr>
          <w:p w:rsidR="00501EA4" w:rsidRPr="00283A60" w:rsidRDefault="00501EA4" w:rsidP="00283A6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283A60">
              <w:rPr>
                <w:rFonts w:ascii="Hand writing Mutlu" w:hAnsi="Hand writing Mutlu"/>
                <w:sz w:val="40"/>
                <w:szCs w:val="40"/>
              </w:rPr>
              <w:t>ora</w:t>
            </w:r>
          </w:p>
        </w:tc>
        <w:tc>
          <w:tcPr>
            <w:tcW w:w="1302" w:type="dxa"/>
          </w:tcPr>
          <w:p w:rsidR="00501EA4" w:rsidRPr="00283A60" w:rsidRDefault="00501EA4" w:rsidP="00283A6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283A60">
              <w:rPr>
                <w:rFonts w:ascii="Hand writing Mutlu" w:hAnsi="Hand writing Mutlu"/>
                <w:sz w:val="40"/>
                <w:szCs w:val="40"/>
              </w:rPr>
              <w:t>reno</w:t>
            </w:r>
          </w:p>
        </w:tc>
        <w:tc>
          <w:tcPr>
            <w:tcW w:w="1699" w:type="dxa"/>
          </w:tcPr>
          <w:p w:rsidR="00501EA4" w:rsidRPr="00283A60" w:rsidRDefault="00501EA4" w:rsidP="00283A6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283A60">
              <w:rPr>
                <w:rFonts w:ascii="Hand writing Mutlu" w:hAnsi="Hand writing Mutlu"/>
                <w:sz w:val="40"/>
                <w:szCs w:val="40"/>
              </w:rPr>
              <w:t>taneleri</w:t>
            </w:r>
          </w:p>
        </w:tc>
        <w:tc>
          <w:tcPr>
            <w:tcW w:w="1646" w:type="dxa"/>
          </w:tcPr>
          <w:p w:rsidR="00501EA4" w:rsidRPr="00283A60" w:rsidRDefault="00501EA4" w:rsidP="00283A6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283A60">
              <w:rPr>
                <w:rFonts w:ascii="Hand writing Mutlu" w:hAnsi="Hand writing Mutlu"/>
                <w:sz w:val="40"/>
                <w:szCs w:val="40"/>
              </w:rPr>
              <w:t>oltalar</w:t>
            </w:r>
          </w:p>
        </w:tc>
        <w:tc>
          <w:tcPr>
            <w:tcW w:w="1543" w:type="dxa"/>
          </w:tcPr>
          <w:p w:rsidR="00501EA4" w:rsidRPr="00283A60" w:rsidRDefault="00501EA4" w:rsidP="00283A6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283A60">
              <w:rPr>
                <w:rFonts w:ascii="Hand writing Mutlu" w:hAnsi="Hand writing Mutlu"/>
                <w:sz w:val="40"/>
                <w:szCs w:val="40"/>
              </w:rPr>
              <w:t>itler</w:t>
            </w:r>
          </w:p>
        </w:tc>
      </w:tr>
      <w:tr w:rsidR="00501EA4" w:rsidTr="00283A60">
        <w:trPr>
          <w:trHeight w:val="1140"/>
        </w:trPr>
        <w:tc>
          <w:tcPr>
            <w:tcW w:w="1249" w:type="dxa"/>
          </w:tcPr>
          <w:p w:rsidR="00501EA4" w:rsidRPr="00283A60" w:rsidRDefault="00501EA4" w:rsidP="00283A60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283A60">
              <w:rPr>
                <w:rFonts w:ascii="Hand writing Mutlu" w:hAnsi="Hand writing Mutlu"/>
                <w:sz w:val="72"/>
                <w:szCs w:val="72"/>
              </w:rPr>
              <w:t>er</w:t>
            </w:r>
          </w:p>
        </w:tc>
        <w:tc>
          <w:tcPr>
            <w:tcW w:w="1250" w:type="dxa"/>
          </w:tcPr>
          <w:p w:rsidR="00501EA4" w:rsidRPr="00283A60" w:rsidRDefault="00501EA4" w:rsidP="00283A60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283A60">
              <w:rPr>
                <w:rFonts w:ascii="Hand writing Mutlu" w:hAnsi="Hand writing Mutlu"/>
                <w:sz w:val="56"/>
                <w:szCs w:val="56"/>
              </w:rPr>
              <w:t>tar</w:t>
            </w:r>
          </w:p>
        </w:tc>
        <w:tc>
          <w:tcPr>
            <w:tcW w:w="1310" w:type="dxa"/>
          </w:tcPr>
          <w:p w:rsidR="00501EA4" w:rsidRPr="00283A60" w:rsidRDefault="00501EA4" w:rsidP="00283A6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283A60">
              <w:rPr>
                <w:rFonts w:ascii="Hand writing Mutlu" w:hAnsi="Hand writing Mutlu"/>
                <w:sz w:val="40"/>
                <w:szCs w:val="40"/>
              </w:rPr>
              <w:t>lira</w:t>
            </w:r>
          </w:p>
        </w:tc>
        <w:tc>
          <w:tcPr>
            <w:tcW w:w="1302" w:type="dxa"/>
          </w:tcPr>
          <w:p w:rsidR="00501EA4" w:rsidRPr="00283A60" w:rsidRDefault="00501EA4" w:rsidP="00283A60">
            <w:pPr>
              <w:jc w:val="center"/>
              <w:rPr>
                <w:rFonts w:ascii="Hand writing Mutlu" w:hAnsi="Hand writing Mutlu"/>
                <w:sz w:val="72"/>
                <w:szCs w:val="72"/>
              </w:rPr>
            </w:pPr>
            <w:r w:rsidRPr="00283A60">
              <w:rPr>
                <w:rFonts w:ascii="Hand writing Mutlu" w:hAnsi="Hand writing Mutlu"/>
                <w:sz w:val="72"/>
                <w:szCs w:val="72"/>
              </w:rPr>
              <w:t>ro</w:t>
            </w:r>
          </w:p>
        </w:tc>
        <w:tc>
          <w:tcPr>
            <w:tcW w:w="1699" w:type="dxa"/>
          </w:tcPr>
          <w:p w:rsidR="00501EA4" w:rsidRPr="00283A60" w:rsidRDefault="00501EA4" w:rsidP="00283A6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283A60">
              <w:rPr>
                <w:rFonts w:ascii="Hand writing Mutlu" w:hAnsi="Hand writing Mutlu"/>
                <w:sz w:val="40"/>
                <w:szCs w:val="40"/>
              </w:rPr>
              <w:t>narin</w:t>
            </w:r>
          </w:p>
        </w:tc>
        <w:tc>
          <w:tcPr>
            <w:tcW w:w="1646" w:type="dxa"/>
          </w:tcPr>
          <w:p w:rsidR="00501EA4" w:rsidRPr="00283A60" w:rsidRDefault="00501EA4" w:rsidP="00283A6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283A60">
              <w:rPr>
                <w:rFonts w:ascii="Hand writing Mutlu" w:hAnsi="Hand writing Mutlu"/>
                <w:sz w:val="40"/>
                <w:szCs w:val="40"/>
              </w:rPr>
              <w:t>analar</w:t>
            </w:r>
          </w:p>
        </w:tc>
        <w:tc>
          <w:tcPr>
            <w:tcW w:w="1543" w:type="dxa"/>
          </w:tcPr>
          <w:p w:rsidR="00501EA4" w:rsidRPr="00283A60" w:rsidRDefault="00501EA4" w:rsidP="00283A6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283A60">
              <w:rPr>
                <w:rFonts w:ascii="Hand writing Mutlu" w:hAnsi="Hand writing Mutlu"/>
                <w:sz w:val="40"/>
                <w:szCs w:val="40"/>
              </w:rPr>
              <w:t>eller</w:t>
            </w:r>
          </w:p>
        </w:tc>
      </w:tr>
      <w:tr w:rsidR="00501EA4" w:rsidTr="00283A60">
        <w:trPr>
          <w:trHeight w:val="569"/>
        </w:trPr>
        <w:tc>
          <w:tcPr>
            <w:tcW w:w="1249" w:type="dxa"/>
          </w:tcPr>
          <w:p w:rsidR="00501EA4" w:rsidRPr="00283A60" w:rsidRDefault="00501EA4" w:rsidP="00283A6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283A60">
              <w:rPr>
                <w:rFonts w:ascii="Hand writing Mutlu" w:hAnsi="Hand writing Mutlu"/>
                <w:sz w:val="40"/>
                <w:szCs w:val="40"/>
              </w:rPr>
              <w:t>ere</w:t>
            </w:r>
          </w:p>
        </w:tc>
        <w:tc>
          <w:tcPr>
            <w:tcW w:w="1250" w:type="dxa"/>
          </w:tcPr>
          <w:p w:rsidR="00501EA4" w:rsidRPr="00283A60" w:rsidRDefault="00501EA4" w:rsidP="00283A60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283A60">
              <w:rPr>
                <w:rFonts w:ascii="Hand writing Mutlu" w:hAnsi="Hand writing Mutlu"/>
                <w:sz w:val="56"/>
                <w:szCs w:val="56"/>
              </w:rPr>
              <w:t>ter</w:t>
            </w:r>
          </w:p>
        </w:tc>
        <w:tc>
          <w:tcPr>
            <w:tcW w:w="1310" w:type="dxa"/>
          </w:tcPr>
          <w:p w:rsidR="00501EA4" w:rsidRPr="00283A60" w:rsidRDefault="00501EA4" w:rsidP="00283A6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283A60">
              <w:rPr>
                <w:rFonts w:ascii="Hand writing Mutlu" w:hAnsi="Hand writing Mutlu"/>
                <w:sz w:val="40"/>
                <w:szCs w:val="40"/>
              </w:rPr>
              <w:t>rali</w:t>
            </w:r>
          </w:p>
        </w:tc>
        <w:tc>
          <w:tcPr>
            <w:tcW w:w="1302" w:type="dxa"/>
          </w:tcPr>
          <w:p w:rsidR="00501EA4" w:rsidRPr="00283A60" w:rsidRDefault="00501EA4" w:rsidP="00283A6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283A60">
              <w:rPr>
                <w:rFonts w:ascii="Hand writing Mutlu" w:hAnsi="Hand writing Mutlu"/>
                <w:sz w:val="40"/>
                <w:szCs w:val="40"/>
              </w:rPr>
              <w:t>rol</w:t>
            </w:r>
          </w:p>
        </w:tc>
        <w:tc>
          <w:tcPr>
            <w:tcW w:w="1699" w:type="dxa"/>
          </w:tcPr>
          <w:p w:rsidR="00501EA4" w:rsidRPr="00283A60" w:rsidRDefault="00501EA4" w:rsidP="00283A6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283A60">
              <w:rPr>
                <w:rFonts w:ascii="Hand writing Mutlu" w:hAnsi="Hand writing Mutlu"/>
                <w:sz w:val="40"/>
                <w:szCs w:val="40"/>
              </w:rPr>
              <w:t>atari</w:t>
            </w:r>
          </w:p>
        </w:tc>
        <w:tc>
          <w:tcPr>
            <w:tcW w:w="1646" w:type="dxa"/>
          </w:tcPr>
          <w:p w:rsidR="00501EA4" w:rsidRPr="00283A60" w:rsidRDefault="00501EA4" w:rsidP="00283A6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283A60">
              <w:rPr>
                <w:rFonts w:ascii="Hand writing Mutlu" w:hAnsi="Hand writing Mutlu"/>
                <w:sz w:val="40"/>
                <w:szCs w:val="40"/>
              </w:rPr>
              <w:t>onlar</w:t>
            </w:r>
          </w:p>
        </w:tc>
        <w:tc>
          <w:tcPr>
            <w:tcW w:w="1543" w:type="dxa"/>
          </w:tcPr>
          <w:p w:rsidR="00501EA4" w:rsidRPr="00283A60" w:rsidRDefault="00501EA4" w:rsidP="00283A6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283A60">
              <w:rPr>
                <w:rFonts w:ascii="Hand writing Mutlu" w:hAnsi="Hand writing Mutlu"/>
                <w:sz w:val="40"/>
                <w:szCs w:val="40"/>
              </w:rPr>
              <w:t>taneler</w:t>
            </w:r>
          </w:p>
        </w:tc>
      </w:tr>
      <w:tr w:rsidR="00501EA4" w:rsidRPr="00D73F74" w:rsidTr="00283A60">
        <w:trPr>
          <w:trHeight w:val="1140"/>
        </w:trPr>
        <w:tc>
          <w:tcPr>
            <w:tcW w:w="1249" w:type="dxa"/>
          </w:tcPr>
          <w:p w:rsidR="00501EA4" w:rsidRPr="00283A60" w:rsidRDefault="00501EA4" w:rsidP="00283A6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283A60">
              <w:rPr>
                <w:rFonts w:ascii="Hand writing Mutlu" w:hAnsi="Hand writing Mutlu"/>
                <w:sz w:val="40"/>
                <w:szCs w:val="40"/>
              </w:rPr>
              <w:t>erler</w:t>
            </w:r>
          </w:p>
        </w:tc>
        <w:tc>
          <w:tcPr>
            <w:tcW w:w="1250" w:type="dxa"/>
          </w:tcPr>
          <w:p w:rsidR="00501EA4" w:rsidRPr="00283A60" w:rsidRDefault="00501EA4" w:rsidP="00283A60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283A60">
              <w:rPr>
                <w:rFonts w:ascii="Hand writing Mutlu" w:hAnsi="Hand writing Mutlu"/>
                <w:sz w:val="56"/>
                <w:szCs w:val="56"/>
              </w:rPr>
              <w:t>tor</w:t>
            </w:r>
          </w:p>
        </w:tc>
        <w:tc>
          <w:tcPr>
            <w:tcW w:w="1310" w:type="dxa"/>
          </w:tcPr>
          <w:p w:rsidR="00501EA4" w:rsidRPr="00283A60" w:rsidRDefault="00501EA4" w:rsidP="00283A6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283A60">
              <w:rPr>
                <w:rFonts w:ascii="Hand writing Mutlu" w:hAnsi="Hand writing Mutlu"/>
                <w:sz w:val="40"/>
                <w:szCs w:val="40"/>
              </w:rPr>
              <w:t>rana</w:t>
            </w:r>
          </w:p>
        </w:tc>
        <w:tc>
          <w:tcPr>
            <w:tcW w:w="1302" w:type="dxa"/>
          </w:tcPr>
          <w:p w:rsidR="00501EA4" w:rsidRPr="00283A60" w:rsidRDefault="00501EA4" w:rsidP="00283A6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283A60">
              <w:rPr>
                <w:rFonts w:ascii="Hand writing Mutlu" w:hAnsi="Hand writing Mutlu"/>
                <w:sz w:val="40"/>
                <w:szCs w:val="40"/>
              </w:rPr>
              <w:t>Erol</w:t>
            </w:r>
          </w:p>
        </w:tc>
        <w:tc>
          <w:tcPr>
            <w:tcW w:w="1699" w:type="dxa"/>
          </w:tcPr>
          <w:p w:rsidR="00501EA4" w:rsidRPr="00283A60" w:rsidRDefault="00501EA4" w:rsidP="00283A6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283A60">
              <w:rPr>
                <w:rFonts w:ascii="Hand writing Mutlu" w:hAnsi="Hand writing Mutlu"/>
                <w:sz w:val="40"/>
                <w:szCs w:val="40"/>
              </w:rPr>
              <w:t>terle</w:t>
            </w:r>
          </w:p>
        </w:tc>
        <w:tc>
          <w:tcPr>
            <w:tcW w:w="1646" w:type="dxa"/>
          </w:tcPr>
          <w:p w:rsidR="00501EA4" w:rsidRPr="00283A60" w:rsidRDefault="00501EA4" w:rsidP="00283A6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283A60">
              <w:rPr>
                <w:rFonts w:ascii="Hand writing Mutlu" w:hAnsi="Hand writing Mutlu"/>
                <w:sz w:val="40"/>
                <w:szCs w:val="40"/>
              </w:rPr>
              <w:t>tatlar</w:t>
            </w:r>
          </w:p>
        </w:tc>
        <w:tc>
          <w:tcPr>
            <w:tcW w:w="1543" w:type="dxa"/>
          </w:tcPr>
          <w:p w:rsidR="00501EA4" w:rsidRPr="00283A60" w:rsidRDefault="00501EA4" w:rsidP="00283A6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283A60">
              <w:rPr>
                <w:rFonts w:ascii="Hand writing Mutlu" w:hAnsi="Hand writing Mutlu"/>
                <w:sz w:val="40"/>
                <w:szCs w:val="40"/>
              </w:rPr>
              <w:t>eler</w:t>
            </w:r>
          </w:p>
        </w:tc>
      </w:tr>
      <w:tr w:rsidR="00501EA4" w:rsidRPr="00D73F74" w:rsidTr="00283A60">
        <w:trPr>
          <w:trHeight w:val="569"/>
        </w:trPr>
        <w:tc>
          <w:tcPr>
            <w:tcW w:w="1249" w:type="dxa"/>
          </w:tcPr>
          <w:p w:rsidR="00501EA4" w:rsidRPr="00283A60" w:rsidRDefault="00501EA4" w:rsidP="00283A60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283A60">
              <w:rPr>
                <w:rFonts w:ascii="Hand writing Mutlu" w:hAnsi="Hand writing Mutlu"/>
                <w:sz w:val="72"/>
                <w:szCs w:val="72"/>
              </w:rPr>
              <w:t>ir</w:t>
            </w:r>
          </w:p>
        </w:tc>
        <w:tc>
          <w:tcPr>
            <w:tcW w:w="1250" w:type="dxa"/>
          </w:tcPr>
          <w:p w:rsidR="00501EA4" w:rsidRPr="00283A60" w:rsidRDefault="00501EA4" w:rsidP="00283A60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283A60">
              <w:rPr>
                <w:rFonts w:ascii="Hand writing Mutlu" w:hAnsi="Hand writing Mutlu"/>
                <w:sz w:val="56"/>
                <w:szCs w:val="56"/>
              </w:rPr>
              <w:t>tir</w:t>
            </w:r>
          </w:p>
        </w:tc>
        <w:tc>
          <w:tcPr>
            <w:tcW w:w="1310" w:type="dxa"/>
          </w:tcPr>
          <w:p w:rsidR="00501EA4" w:rsidRPr="00283A60" w:rsidRDefault="00501EA4" w:rsidP="00283A6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283A60">
              <w:rPr>
                <w:rFonts w:ascii="Hand writing Mutlu" w:hAnsi="Hand writing Mutlu"/>
                <w:sz w:val="40"/>
                <w:szCs w:val="40"/>
              </w:rPr>
              <w:t>Rana</w:t>
            </w:r>
          </w:p>
        </w:tc>
        <w:tc>
          <w:tcPr>
            <w:tcW w:w="1302" w:type="dxa"/>
          </w:tcPr>
          <w:p w:rsidR="00501EA4" w:rsidRPr="00283A60" w:rsidRDefault="00501EA4" w:rsidP="00283A6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283A60">
              <w:rPr>
                <w:rFonts w:ascii="Hand writing Mutlu" w:hAnsi="Hand writing Mutlu"/>
                <w:sz w:val="40"/>
                <w:szCs w:val="40"/>
              </w:rPr>
              <w:t>rota</w:t>
            </w:r>
          </w:p>
        </w:tc>
        <w:tc>
          <w:tcPr>
            <w:tcW w:w="1699" w:type="dxa"/>
          </w:tcPr>
          <w:p w:rsidR="00501EA4" w:rsidRPr="00283A60" w:rsidRDefault="00501EA4" w:rsidP="00283A6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283A60">
              <w:rPr>
                <w:rFonts w:ascii="Hand writing Mutlu" w:hAnsi="Hand writing Mutlu"/>
                <w:sz w:val="40"/>
                <w:szCs w:val="40"/>
              </w:rPr>
              <w:t>torna</w:t>
            </w:r>
          </w:p>
        </w:tc>
        <w:tc>
          <w:tcPr>
            <w:tcW w:w="1646" w:type="dxa"/>
          </w:tcPr>
          <w:p w:rsidR="00501EA4" w:rsidRPr="00283A60" w:rsidRDefault="00501EA4" w:rsidP="00283A60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283A60">
              <w:rPr>
                <w:rFonts w:ascii="Hand writing Mutlu" w:hAnsi="Hand writing Mutlu"/>
                <w:sz w:val="56"/>
                <w:szCs w:val="56"/>
              </w:rPr>
              <w:t>ler</w:t>
            </w:r>
          </w:p>
        </w:tc>
        <w:tc>
          <w:tcPr>
            <w:tcW w:w="1543" w:type="dxa"/>
          </w:tcPr>
          <w:p w:rsidR="00501EA4" w:rsidRPr="00283A60" w:rsidRDefault="00501EA4" w:rsidP="00283A6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283A60">
              <w:rPr>
                <w:rFonts w:ascii="Hand writing Mutlu" w:hAnsi="Hand writing Mutlu"/>
                <w:sz w:val="40"/>
                <w:szCs w:val="40"/>
              </w:rPr>
              <w:t>iteler</w:t>
            </w:r>
          </w:p>
        </w:tc>
      </w:tr>
      <w:tr w:rsidR="00501EA4" w:rsidRPr="00D73F74" w:rsidTr="00283A60">
        <w:trPr>
          <w:trHeight w:val="569"/>
        </w:trPr>
        <w:tc>
          <w:tcPr>
            <w:tcW w:w="1249" w:type="dxa"/>
          </w:tcPr>
          <w:p w:rsidR="00501EA4" w:rsidRPr="00283A60" w:rsidRDefault="00501EA4" w:rsidP="00283A60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283A60">
              <w:rPr>
                <w:rFonts w:ascii="Hand writing Mutlu" w:hAnsi="Hand writing Mutlu"/>
                <w:sz w:val="36"/>
                <w:szCs w:val="36"/>
              </w:rPr>
              <w:t>iri</w:t>
            </w:r>
          </w:p>
        </w:tc>
        <w:tc>
          <w:tcPr>
            <w:tcW w:w="1250" w:type="dxa"/>
          </w:tcPr>
          <w:p w:rsidR="00501EA4" w:rsidRPr="00283A60" w:rsidRDefault="00501EA4" w:rsidP="00283A6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283A60">
              <w:rPr>
                <w:rFonts w:ascii="Hand writing Mutlu" w:hAnsi="Hand writing Mutlu"/>
                <w:sz w:val="40"/>
                <w:szCs w:val="40"/>
              </w:rPr>
              <w:t>ran</w:t>
            </w:r>
          </w:p>
        </w:tc>
        <w:tc>
          <w:tcPr>
            <w:tcW w:w="1310" w:type="dxa"/>
          </w:tcPr>
          <w:p w:rsidR="00501EA4" w:rsidRPr="00283A60" w:rsidRDefault="00501EA4" w:rsidP="00283A6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283A60">
              <w:rPr>
                <w:rFonts w:ascii="Hand writing Mutlu" w:hAnsi="Hand writing Mutlu"/>
                <w:sz w:val="40"/>
                <w:szCs w:val="40"/>
              </w:rPr>
              <w:t>tarla</w:t>
            </w:r>
          </w:p>
        </w:tc>
        <w:tc>
          <w:tcPr>
            <w:tcW w:w="1302" w:type="dxa"/>
          </w:tcPr>
          <w:p w:rsidR="00501EA4" w:rsidRPr="00283A60" w:rsidRDefault="00501EA4" w:rsidP="00283A6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1699" w:type="dxa"/>
          </w:tcPr>
          <w:p w:rsidR="00501EA4" w:rsidRPr="00283A60" w:rsidRDefault="00501EA4" w:rsidP="00283A6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283A60">
              <w:rPr>
                <w:rFonts w:ascii="Hand writing Mutlu" w:hAnsi="Hand writing Mutlu"/>
                <w:sz w:val="40"/>
                <w:szCs w:val="40"/>
              </w:rPr>
              <w:t>Eren</w:t>
            </w:r>
          </w:p>
        </w:tc>
        <w:tc>
          <w:tcPr>
            <w:tcW w:w="1646" w:type="dxa"/>
          </w:tcPr>
          <w:p w:rsidR="00501EA4" w:rsidRPr="00283A60" w:rsidRDefault="00501EA4" w:rsidP="00283A6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283A60">
              <w:rPr>
                <w:rFonts w:ascii="Hand writing Mutlu" w:hAnsi="Hand writing Mutlu"/>
                <w:sz w:val="40"/>
                <w:szCs w:val="40"/>
              </w:rPr>
              <w:t>anneler</w:t>
            </w:r>
          </w:p>
        </w:tc>
        <w:tc>
          <w:tcPr>
            <w:tcW w:w="1543" w:type="dxa"/>
          </w:tcPr>
          <w:p w:rsidR="00501EA4" w:rsidRPr="00283A60" w:rsidRDefault="00501EA4" w:rsidP="00283A6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283A60">
              <w:rPr>
                <w:rFonts w:ascii="Hand writing Mutlu" w:hAnsi="Hand writing Mutlu"/>
                <w:sz w:val="40"/>
                <w:szCs w:val="40"/>
              </w:rPr>
              <w:t>laleler</w:t>
            </w:r>
          </w:p>
        </w:tc>
      </w:tr>
      <w:tr w:rsidR="00501EA4" w:rsidRPr="00D73F74" w:rsidTr="00283A60">
        <w:trPr>
          <w:trHeight w:val="569"/>
        </w:trPr>
        <w:tc>
          <w:tcPr>
            <w:tcW w:w="1249" w:type="dxa"/>
          </w:tcPr>
          <w:p w:rsidR="00501EA4" w:rsidRPr="00283A60" w:rsidRDefault="00501EA4" w:rsidP="00283A60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1250" w:type="dxa"/>
          </w:tcPr>
          <w:p w:rsidR="00501EA4" w:rsidRPr="00283A60" w:rsidRDefault="00501EA4" w:rsidP="00283A6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283A60">
              <w:rPr>
                <w:rFonts w:ascii="Hand writing Mutlu" w:hAnsi="Hand writing Mutlu"/>
                <w:sz w:val="40"/>
                <w:szCs w:val="40"/>
              </w:rPr>
              <w:t>İran</w:t>
            </w:r>
          </w:p>
        </w:tc>
        <w:tc>
          <w:tcPr>
            <w:tcW w:w="1310" w:type="dxa"/>
          </w:tcPr>
          <w:p w:rsidR="00501EA4" w:rsidRPr="00283A60" w:rsidRDefault="00501EA4" w:rsidP="00283A60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1302" w:type="dxa"/>
          </w:tcPr>
          <w:p w:rsidR="00501EA4" w:rsidRPr="00283A60" w:rsidRDefault="00501EA4" w:rsidP="00283A60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1699" w:type="dxa"/>
          </w:tcPr>
          <w:p w:rsidR="00501EA4" w:rsidRPr="00283A60" w:rsidRDefault="00501EA4" w:rsidP="00283A6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283A60">
              <w:rPr>
                <w:rFonts w:ascii="Hand writing Mutlu" w:hAnsi="Hand writing Mutlu"/>
                <w:sz w:val="40"/>
                <w:szCs w:val="40"/>
              </w:rPr>
              <w:t>Taner</w:t>
            </w:r>
          </w:p>
        </w:tc>
        <w:tc>
          <w:tcPr>
            <w:tcW w:w="1646" w:type="dxa"/>
          </w:tcPr>
          <w:p w:rsidR="00501EA4" w:rsidRPr="00283A60" w:rsidRDefault="00501EA4" w:rsidP="00283A6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283A60">
              <w:rPr>
                <w:rFonts w:ascii="Hand writing Mutlu" w:hAnsi="Hand writing Mutlu"/>
                <w:sz w:val="40"/>
                <w:szCs w:val="40"/>
              </w:rPr>
              <w:t>nineler</w:t>
            </w:r>
          </w:p>
        </w:tc>
        <w:tc>
          <w:tcPr>
            <w:tcW w:w="1543" w:type="dxa"/>
          </w:tcPr>
          <w:p w:rsidR="00501EA4" w:rsidRPr="00283A60" w:rsidRDefault="00501EA4" w:rsidP="00283A6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283A60">
              <w:rPr>
                <w:rFonts w:ascii="Hand writing Mutlu" w:hAnsi="Hand writing Mutlu"/>
                <w:sz w:val="40"/>
                <w:szCs w:val="40"/>
              </w:rPr>
              <w:t>teller</w:t>
            </w:r>
          </w:p>
        </w:tc>
      </w:tr>
    </w:tbl>
    <w:p w:rsidR="00501EA4" w:rsidRPr="00DC3F57" w:rsidRDefault="00501EA4" w:rsidP="00DC3F57">
      <w:pPr>
        <w:ind w:left="-567"/>
        <w:rPr>
          <w:rFonts w:ascii="Hand writing Mutlu" w:hAnsi="Hand writing Mutlu"/>
          <w:b/>
          <w:sz w:val="36"/>
          <w:szCs w:val="36"/>
        </w:rPr>
      </w:pPr>
      <w:r w:rsidRPr="00DC3F57">
        <w:rPr>
          <w:rFonts w:ascii="Hand writing Mutlu" w:hAnsi="Hand writing Mutlu"/>
          <w:b/>
          <w:sz w:val="36"/>
          <w:szCs w:val="36"/>
        </w:rPr>
        <w:t xml:space="preserve">Lale, onar onar al.  </w:t>
      </w:r>
      <w:r w:rsidRPr="00DC3F57">
        <w:rPr>
          <w:rFonts w:ascii="Hand writing Mutlu" w:hAnsi="Hand writing Mutlu"/>
          <w:b/>
          <w:sz w:val="36"/>
          <w:szCs w:val="36"/>
        </w:rPr>
        <w:tab/>
      </w:r>
      <w:r w:rsidRPr="00DC3F57">
        <w:rPr>
          <w:rFonts w:ascii="Hand writing Mutlu" w:hAnsi="Hand writing Mutlu"/>
          <w:b/>
          <w:sz w:val="36"/>
          <w:szCs w:val="36"/>
        </w:rPr>
        <w:tab/>
      </w:r>
      <w:r w:rsidRPr="00DC3F57">
        <w:rPr>
          <w:rFonts w:ascii="Hand writing Mutlu" w:hAnsi="Hand writing Mutlu"/>
          <w:b/>
          <w:sz w:val="36"/>
          <w:szCs w:val="36"/>
        </w:rPr>
        <w:tab/>
        <w:t xml:space="preserve">  Ela, iti tara. </w:t>
      </w:r>
    </w:p>
    <w:p w:rsidR="00501EA4" w:rsidRPr="00DC3F57" w:rsidRDefault="00501EA4" w:rsidP="00DC3F57">
      <w:pPr>
        <w:ind w:left="-567"/>
        <w:rPr>
          <w:rFonts w:ascii="Hand writing Mutlu" w:hAnsi="Hand writing Mutlu"/>
          <w:b/>
          <w:sz w:val="36"/>
          <w:szCs w:val="36"/>
        </w:rPr>
      </w:pPr>
      <w:r w:rsidRPr="00DC3F57">
        <w:rPr>
          <w:rFonts w:ascii="Hand writing Mutlu" w:hAnsi="Hand writing Mutlu"/>
          <w:b/>
          <w:sz w:val="36"/>
          <w:szCs w:val="36"/>
        </w:rPr>
        <w:t>Rana, tane tane al.</w:t>
      </w:r>
      <w:r w:rsidRPr="00DC3F57">
        <w:rPr>
          <w:rFonts w:ascii="Hand writing Mutlu" w:hAnsi="Hand writing Mutlu"/>
          <w:b/>
          <w:sz w:val="36"/>
          <w:szCs w:val="36"/>
        </w:rPr>
        <w:tab/>
      </w:r>
      <w:r w:rsidRPr="00DC3F57">
        <w:rPr>
          <w:rFonts w:ascii="Hand writing Mutlu" w:hAnsi="Hand writing Mutlu"/>
          <w:b/>
          <w:sz w:val="36"/>
          <w:szCs w:val="36"/>
        </w:rPr>
        <w:tab/>
      </w:r>
      <w:r w:rsidRPr="00DC3F57">
        <w:rPr>
          <w:rFonts w:ascii="Hand writing Mutlu" w:hAnsi="Hand writing Mutlu"/>
          <w:b/>
          <w:sz w:val="36"/>
          <w:szCs w:val="36"/>
        </w:rPr>
        <w:tab/>
        <w:t xml:space="preserve">  Eren, teli ileri at</w:t>
      </w:r>
    </w:p>
    <w:p w:rsidR="00501EA4" w:rsidRPr="00DC3F57" w:rsidRDefault="00501EA4" w:rsidP="00DC3F57">
      <w:pPr>
        <w:ind w:left="-567"/>
        <w:rPr>
          <w:rFonts w:ascii="Hand writing Mutlu" w:hAnsi="Hand writing Mutlu"/>
          <w:b/>
          <w:sz w:val="36"/>
          <w:szCs w:val="36"/>
        </w:rPr>
      </w:pPr>
      <w:r w:rsidRPr="00DC3F57">
        <w:rPr>
          <w:rFonts w:ascii="Hand writing Mutlu" w:hAnsi="Hand writing Mutlu"/>
          <w:b/>
          <w:sz w:val="36"/>
          <w:szCs w:val="36"/>
        </w:rPr>
        <w:t>Taner, 5 tane tere al.</w:t>
      </w:r>
      <w:r w:rsidRPr="00DC3F57">
        <w:rPr>
          <w:rFonts w:ascii="Hand writing Mutlu" w:hAnsi="Hand writing Mutlu"/>
          <w:b/>
          <w:sz w:val="36"/>
          <w:szCs w:val="36"/>
        </w:rPr>
        <w:tab/>
      </w:r>
      <w:r w:rsidRPr="00DC3F57">
        <w:rPr>
          <w:rFonts w:ascii="Hand writing Mutlu" w:hAnsi="Hand writing Mutlu"/>
          <w:b/>
          <w:sz w:val="36"/>
          <w:szCs w:val="36"/>
        </w:rPr>
        <w:tab/>
      </w:r>
      <w:r w:rsidRPr="00DC3F57">
        <w:rPr>
          <w:rFonts w:ascii="Hand writing Mutlu" w:hAnsi="Hand writing Mutlu"/>
          <w:b/>
          <w:sz w:val="36"/>
          <w:szCs w:val="36"/>
        </w:rPr>
        <w:tab/>
        <w:t xml:space="preserve">  O iri iti ara, tara.</w:t>
      </w:r>
    </w:p>
    <w:p w:rsidR="00501EA4" w:rsidRPr="00DC3F57" w:rsidRDefault="00501EA4" w:rsidP="00DC3F57">
      <w:pPr>
        <w:ind w:left="-567"/>
        <w:rPr>
          <w:rFonts w:ascii="Hand writing Mutlu" w:hAnsi="Hand writing Mutlu"/>
          <w:b/>
          <w:sz w:val="36"/>
          <w:szCs w:val="36"/>
        </w:rPr>
      </w:pPr>
      <w:r w:rsidRPr="00DC3F57">
        <w:rPr>
          <w:rFonts w:ascii="Hand writing Mutlu" w:hAnsi="Hand writing Mutlu"/>
          <w:b/>
          <w:sz w:val="36"/>
          <w:szCs w:val="36"/>
        </w:rPr>
        <w:t>Onlar atleti annene itti.</w:t>
      </w:r>
      <w:r w:rsidRPr="00DC3F57">
        <w:rPr>
          <w:rFonts w:ascii="Hand writing Mutlu" w:hAnsi="Hand writing Mutlu"/>
          <w:b/>
          <w:sz w:val="36"/>
          <w:szCs w:val="36"/>
        </w:rPr>
        <w:tab/>
      </w:r>
      <w:r w:rsidRPr="00DC3F57">
        <w:rPr>
          <w:rFonts w:ascii="Hand writing Mutlu" w:hAnsi="Hand writing Mutlu"/>
          <w:b/>
          <w:sz w:val="36"/>
          <w:szCs w:val="36"/>
        </w:rPr>
        <w:tab/>
        <w:t xml:space="preserve"> Nil ile Nail atlar.</w:t>
      </w:r>
    </w:p>
    <w:p w:rsidR="00501EA4" w:rsidRPr="00DC3F57" w:rsidRDefault="00501EA4" w:rsidP="00DC3F57">
      <w:pPr>
        <w:ind w:left="-567"/>
        <w:rPr>
          <w:rFonts w:ascii="Hand writing Mutlu" w:hAnsi="Hand writing Mutlu"/>
          <w:b/>
          <w:sz w:val="36"/>
          <w:szCs w:val="36"/>
        </w:rPr>
      </w:pPr>
      <w:r w:rsidRPr="00DC3F57">
        <w:rPr>
          <w:rFonts w:ascii="Hand writing Mutlu" w:hAnsi="Hand writing Mutlu"/>
          <w:b/>
          <w:sz w:val="36"/>
          <w:szCs w:val="36"/>
        </w:rPr>
        <w:t>Atar atar eller.</w:t>
      </w:r>
      <w:r w:rsidRPr="00DC3F57">
        <w:rPr>
          <w:rFonts w:ascii="Hand writing Mutlu" w:hAnsi="Hand writing Mutlu"/>
          <w:b/>
          <w:sz w:val="36"/>
          <w:szCs w:val="36"/>
        </w:rPr>
        <w:tab/>
      </w:r>
      <w:r w:rsidRPr="00DC3F57">
        <w:rPr>
          <w:rFonts w:ascii="Hand writing Mutlu" w:hAnsi="Hand writing Mutlu"/>
          <w:b/>
          <w:sz w:val="36"/>
          <w:szCs w:val="36"/>
        </w:rPr>
        <w:tab/>
      </w:r>
      <w:r w:rsidRPr="00DC3F57">
        <w:rPr>
          <w:rFonts w:ascii="Hand writing Mutlu" w:hAnsi="Hand writing Mutlu"/>
          <w:b/>
          <w:sz w:val="36"/>
          <w:szCs w:val="36"/>
        </w:rPr>
        <w:tab/>
        <w:t xml:space="preserve"> Nalan, nar tanelerini atma.</w:t>
      </w:r>
    </w:p>
    <w:p w:rsidR="00501EA4" w:rsidRDefault="00501EA4" w:rsidP="00F96E91">
      <w:pPr>
        <w:ind w:left="-567"/>
        <w:rPr>
          <w:rFonts w:ascii="Hand writing Mutlu" w:hAnsi="Hand writing Mutlu"/>
          <w:b/>
          <w:sz w:val="36"/>
          <w:szCs w:val="36"/>
        </w:rPr>
      </w:pPr>
      <w:r w:rsidRPr="00DC3F57">
        <w:rPr>
          <w:rFonts w:ascii="Hand writing Mutlu" w:hAnsi="Hand writing Mutlu"/>
          <w:b/>
          <w:sz w:val="36"/>
          <w:szCs w:val="36"/>
        </w:rPr>
        <w:t>Ali, aletleri onar.</w:t>
      </w:r>
      <w:r w:rsidRPr="00DC3F57">
        <w:rPr>
          <w:rFonts w:ascii="Hand writing Mutlu" w:hAnsi="Hand writing Mutlu"/>
          <w:b/>
          <w:sz w:val="36"/>
          <w:szCs w:val="36"/>
        </w:rPr>
        <w:tab/>
      </w:r>
      <w:r w:rsidRPr="00DC3F57">
        <w:rPr>
          <w:rFonts w:ascii="Hand writing Mutlu" w:hAnsi="Hand writing Mutlu"/>
          <w:b/>
          <w:sz w:val="36"/>
          <w:szCs w:val="36"/>
        </w:rPr>
        <w:tab/>
      </w:r>
      <w:r w:rsidRPr="00DC3F57">
        <w:rPr>
          <w:rFonts w:ascii="Hand writing Mutlu" w:hAnsi="Hand writing Mutlu"/>
          <w:b/>
          <w:sz w:val="36"/>
          <w:szCs w:val="36"/>
        </w:rPr>
        <w:tab/>
        <w:t xml:space="preserve">       Rana, O nereli</w:t>
      </w:r>
      <w:r w:rsidRPr="00F625BF">
        <w:rPr>
          <w:rFonts w:ascii="Hand writing Mutlu" w:hAnsi="Hand writing Mutlu"/>
          <w:b/>
          <w:sz w:val="36"/>
          <w:szCs w:val="36"/>
        </w:rPr>
        <w:t>?</w:t>
      </w:r>
    </w:p>
    <w:p w:rsidR="00501EA4" w:rsidRDefault="00501EA4" w:rsidP="00F96E91">
      <w:pPr>
        <w:ind w:left="-567"/>
      </w:pPr>
      <w:hyperlink r:id="rId8" w:history="1">
        <w:r w:rsidRPr="006D6A86">
          <w:rPr>
            <w:rStyle w:val="Hyperlink"/>
            <w:rFonts w:ascii="Hand writing Mutlu" w:hAnsi="Hand writing Mutlu" w:cs="UlusalOkul.Com Çizgili"/>
            <w:sz w:val="44"/>
            <w:szCs w:val="44"/>
          </w:rPr>
          <w:t>www.sorubak.com</w:t>
        </w:r>
      </w:hyperlink>
      <w:r>
        <w:rPr>
          <w:rFonts w:ascii="Hand writing Mutlu" w:hAnsi="Hand writing Mutlu" w:cs="UlusalOkul.Com Çizgili"/>
          <w:sz w:val="44"/>
          <w:szCs w:val="44"/>
        </w:rPr>
        <w:t xml:space="preserve"> </w:t>
      </w:r>
      <w:r w:rsidRPr="00622E48">
        <w:rPr>
          <w:rFonts w:ascii="Hand writing Mutlu" w:hAnsi="Hand writing Mutlu" w:cs="UlusalOkul.Com Çizgili"/>
          <w:sz w:val="44"/>
          <w:szCs w:val="44"/>
        </w:rPr>
        <w:t xml:space="preserve">     </w:t>
      </w:r>
    </w:p>
    <w:sectPr w:rsidR="00501EA4" w:rsidSect="00DC3F57">
      <w:pgSz w:w="11906" w:h="16838"/>
      <w:pgMar w:top="851" w:right="849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UlusalOkul.Com Çizgili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314FD1"/>
    <w:multiLevelType w:val="hybridMultilevel"/>
    <w:tmpl w:val="3B20B110"/>
    <w:lvl w:ilvl="0" w:tplc="B7C0D790">
      <w:start w:val="1"/>
      <w:numFmt w:val="decimal"/>
      <w:lvlText w:val="%1-"/>
      <w:lvlJc w:val="left"/>
      <w:pPr>
        <w:tabs>
          <w:tab w:val="num" w:pos="870"/>
        </w:tabs>
        <w:ind w:left="870" w:hanging="51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B3FE1"/>
    <w:rsid w:val="000012F1"/>
    <w:rsid w:val="0000139B"/>
    <w:rsid w:val="00003E87"/>
    <w:rsid w:val="00004477"/>
    <w:rsid w:val="00005C68"/>
    <w:rsid w:val="00007D22"/>
    <w:rsid w:val="000114CA"/>
    <w:rsid w:val="000118FE"/>
    <w:rsid w:val="0001190E"/>
    <w:rsid w:val="00012925"/>
    <w:rsid w:val="00013A16"/>
    <w:rsid w:val="00015103"/>
    <w:rsid w:val="00015962"/>
    <w:rsid w:val="0002018E"/>
    <w:rsid w:val="00021E54"/>
    <w:rsid w:val="00022A00"/>
    <w:rsid w:val="00023B15"/>
    <w:rsid w:val="0002543A"/>
    <w:rsid w:val="00027B6A"/>
    <w:rsid w:val="00033A67"/>
    <w:rsid w:val="000352AE"/>
    <w:rsid w:val="00035E7A"/>
    <w:rsid w:val="000372C5"/>
    <w:rsid w:val="0003784C"/>
    <w:rsid w:val="000378CD"/>
    <w:rsid w:val="000400B1"/>
    <w:rsid w:val="000419FB"/>
    <w:rsid w:val="00042AA0"/>
    <w:rsid w:val="000436E3"/>
    <w:rsid w:val="00043853"/>
    <w:rsid w:val="000459B8"/>
    <w:rsid w:val="00045CB1"/>
    <w:rsid w:val="000504DB"/>
    <w:rsid w:val="000512E8"/>
    <w:rsid w:val="00055903"/>
    <w:rsid w:val="00055AE7"/>
    <w:rsid w:val="00060BE2"/>
    <w:rsid w:val="00061173"/>
    <w:rsid w:val="00061AAF"/>
    <w:rsid w:val="00061E39"/>
    <w:rsid w:val="00061ED1"/>
    <w:rsid w:val="00063135"/>
    <w:rsid w:val="0006396A"/>
    <w:rsid w:val="00063EC4"/>
    <w:rsid w:val="000646CC"/>
    <w:rsid w:val="000647A3"/>
    <w:rsid w:val="00065C2B"/>
    <w:rsid w:val="000661CB"/>
    <w:rsid w:val="000678F2"/>
    <w:rsid w:val="00067C4F"/>
    <w:rsid w:val="000717BB"/>
    <w:rsid w:val="0007326F"/>
    <w:rsid w:val="0007408E"/>
    <w:rsid w:val="00074CDD"/>
    <w:rsid w:val="000750A7"/>
    <w:rsid w:val="00076DDD"/>
    <w:rsid w:val="00077566"/>
    <w:rsid w:val="00080466"/>
    <w:rsid w:val="000810AA"/>
    <w:rsid w:val="00081DCE"/>
    <w:rsid w:val="00082710"/>
    <w:rsid w:val="00082ECC"/>
    <w:rsid w:val="00083100"/>
    <w:rsid w:val="00084DE4"/>
    <w:rsid w:val="00084E88"/>
    <w:rsid w:val="000914AE"/>
    <w:rsid w:val="000914DC"/>
    <w:rsid w:val="00092340"/>
    <w:rsid w:val="00092D4C"/>
    <w:rsid w:val="000954B4"/>
    <w:rsid w:val="000971C0"/>
    <w:rsid w:val="00097D74"/>
    <w:rsid w:val="000A0076"/>
    <w:rsid w:val="000A0B3C"/>
    <w:rsid w:val="000A2B59"/>
    <w:rsid w:val="000A4C34"/>
    <w:rsid w:val="000A58AC"/>
    <w:rsid w:val="000A5DE9"/>
    <w:rsid w:val="000A6416"/>
    <w:rsid w:val="000A6D1A"/>
    <w:rsid w:val="000B059A"/>
    <w:rsid w:val="000B0648"/>
    <w:rsid w:val="000B0BBB"/>
    <w:rsid w:val="000B121A"/>
    <w:rsid w:val="000B37A0"/>
    <w:rsid w:val="000B4F85"/>
    <w:rsid w:val="000B57D4"/>
    <w:rsid w:val="000B7D1C"/>
    <w:rsid w:val="000C0468"/>
    <w:rsid w:val="000C0C52"/>
    <w:rsid w:val="000C1FFB"/>
    <w:rsid w:val="000C3B38"/>
    <w:rsid w:val="000C5228"/>
    <w:rsid w:val="000D1167"/>
    <w:rsid w:val="000D1B56"/>
    <w:rsid w:val="000D1C61"/>
    <w:rsid w:val="000D3DDF"/>
    <w:rsid w:val="000D5981"/>
    <w:rsid w:val="000D5F73"/>
    <w:rsid w:val="000D60D6"/>
    <w:rsid w:val="000D6204"/>
    <w:rsid w:val="000E0FCD"/>
    <w:rsid w:val="000E46FC"/>
    <w:rsid w:val="000E5069"/>
    <w:rsid w:val="000E617D"/>
    <w:rsid w:val="000E61FB"/>
    <w:rsid w:val="000E6360"/>
    <w:rsid w:val="000E6786"/>
    <w:rsid w:val="000E7D5A"/>
    <w:rsid w:val="000F06E4"/>
    <w:rsid w:val="000F2789"/>
    <w:rsid w:val="000F33AC"/>
    <w:rsid w:val="000F5568"/>
    <w:rsid w:val="000F6ECF"/>
    <w:rsid w:val="001007AD"/>
    <w:rsid w:val="00100AF9"/>
    <w:rsid w:val="001015B5"/>
    <w:rsid w:val="00101FBE"/>
    <w:rsid w:val="00104DFF"/>
    <w:rsid w:val="00106476"/>
    <w:rsid w:val="00106669"/>
    <w:rsid w:val="00106D68"/>
    <w:rsid w:val="00107638"/>
    <w:rsid w:val="0010777B"/>
    <w:rsid w:val="00107990"/>
    <w:rsid w:val="00111714"/>
    <w:rsid w:val="00111E65"/>
    <w:rsid w:val="00112633"/>
    <w:rsid w:val="00112905"/>
    <w:rsid w:val="001133A5"/>
    <w:rsid w:val="00113767"/>
    <w:rsid w:val="001144F7"/>
    <w:rsid w:val="00114D6D"/>
    <w:rsid w:val="00115DC5"/>
    <w:rsid w:val="001164ED"/>
    <w:rsid w:val="00117ED6"/>
    <w:rsid w:val="00117F13"/>
    <w:rsid w:val="001204FD"/>
    <w:rsid w:val="0012287C"/>
    <w:rsid w:val="00122EBC"/>
    <w:rsid w:val="00124DA4"/>
    <w:rsid w:val="001258AD"/>
    <w:rsid w:val="001265CB"/>
    <w:rsid w:val="00126F90"/>
    <w:rsid w:val="001300FA"/>
    <w:rsid w:val="00132B36"/>
    <w:rsid w:val="001337F8"/>
    <w:rsid w:val="001350D9"/>
    <w:rsid w:val="00136247"/>
    <w:rsid w:val="001415CB"/>
    <w:rsid w:val="00143377"/>
    <w:rsid w:val="00145689"/>
    <w:rsid w:val="00145D15"/>
    <w:rsid w:val="00145EEA"/>
    <w:rsid w:val="00146939"/>
    <w:rsid w:val="00147FBB"/>
    <w:rsid w:val="001511F9"/>
    <w:rsid w:val="00153BD3"/>
    <w:rsid w:val="00154525"/>
    <w:rsid w:val="00157E64"/>
    <w:rsid w:val="00160C33"/>
    <w:rsid w:val="00160E3A"/>
    <w:rsid w:val="00161E8C"/>
    <w:rsid w:val="00162557"/>
    <w:rsid w:val="001642A8"/>
    <w:rsid w:val="00164379"/>
    <w:rsid w:val="0016437E"/>
    <w:rsid w:val="0016579C"/>
    <w:rsid w:val="00166EE5"/>
    <w:rsid w:val="0016731F"/>
    <w:rsid w:val="0016797B"/>
    <w:rsid w:val="001702B5"/>
    <w:rsid w:val="00170D6C"/>
    <w:rsid w:val="001717ED"/>
    <w:rsid w:val="00171D65"/>
    <w:rsid w:val="0017221C"/>
    <w:rsid w:val="0017291F"/>
    <w:rsid w:val="001748CE"/>
    <w:rsid w:val="00174B7F"/>
    <w:rsid w:val="001761F1"/>
    <w:rsid w:val="00176A12"/>
    <w:rsid w:val="001771FE"/>
    <w:rsid w:val="00177598"/>
    <w:rsid w:val="00181920"/>
    <w:rsid w:val="00182122"/>
    <w:rsid w:val="00182787"/>
    <w:rsid w:val="00183770"/>
    <w:rsid w:val="00183958"/>
    <w:rsid w:val="00184947"/>
    <w:rsid w:val="001851D3"/>
    <w:rsid w:val="001859FA"/>
    <w:rsid w:val="00185FC5"/>
    <w:rsid w:val="001867EC"/>
    <w:rsid w:val="00193035"/>
    <w:rsid w:val="00194D42"/>
    <w:rsid w:val="001A070A"/>
    <w:rsid w:val="001A1DD5"/>
    <w:rsid w:val="001A313A"/>
    <w:rsid w:val="001A4627"/>
    <w:rsid w:val="001A536E"/>
    <w:rsid w:val="001A6496"/>
    <w:rsid w:val="001A6585"/>
    <w:rsid w:val="001A6E2F"/>
    <w:rsid w:val="001B06E8"/>
    <w:rsid w:val="001B07AD"/>
    <w:rsid w:val="001B0D84"/>
    <w:rsid w:val="001B0F7F"/>
    <w:rsid w:val="001B1CF4"/>
    <w:rsid w:val="001B21E0"/>
    <w:rsid w:val="001B25D4"/>
    <w:rsid w:val="001B33AE"/>
    <w:rsid w:val="001B4CF8"/>
    <w:rsid w:val="001B5F0E"/>
    <w:rsid w:val="001B69A8"/>
    <w:rsid w:val="001C1E31"/>
    <w:rsid w:val="001C1F8C"/>
    <w:rsid w:val="001C4A7B"/>
    <w:rsid w:val="001C4D17"/>
    <w:rsid w:val="001C582F"/>
    <w:rsid w:val="001C5F5E"/>
    <w:rsid w:val="001C6A3C"/>
    <w:rsid w:val="001C7560"/>
    <w:rsid w:val="001C78F0"/>
    <w:rsid w:val="001C7A6C"/>
    <w:rsid w:val="001D185E"/>
    <w:rsid w:val="001D4F92"/>
    <w:rsid w:val="001D6044"/>
    <w:rsid w:val="001D72A4"/>
    <w:rsid w:val="001D79B2"/>
    <w:rsid w:val="001D79D1"/>
    <w:rsid w:val="001E14BD"/>
    <w:rsid w:val="001E255C"/>
    <w:rsid w:val="001E26D3"/>
    <w:rsid w:val="001E285B"/>
    <w:rsid w:val="001E64AB"/>
    <w:rsid w:val="001E693E"/>
    <w:rsid w:val="001E6F7D"/>
    <w:rsid w:val="001F17D1"/>
    <w:rsid w:val="001F1E1C"/>
    <w:rsid w:val="001F53EC"/>
    <w:rsid w:val="001F5F8B"/>
    <w:rsid w:val="001F7D2D"/>
    <w:rsid w:val="002002D6"/>
    <w:rsid w:val="00201975"/>
    <w:rsid w:val="00202AC3"/>
    <w:rsid w:val="0020434A"/>
    <w:rsid w:val="00204E24"/>
    <w:rsid w:val="002053CD"/>
    <w:rsid w:val="002054ED"/>
    <w:rsid w:val="0020591D"/>
    <w:rsid w:val="00205EC5"/>
    <w:rsid w:val="0020668F"/>
    <w:rsid w:val="00212744"/>
    <w:rsid w:val="002156D9"/>
    <w:rsid w:val="00215E78"/>
    <w:rsid w:val="0021620C"/>
    <w:rsid w:val="0021699D"/>
    <w:rsid w:val="002172F2"/>
    <w:rsid w:val="00217807"/>
    <w:rsid w:val="002216CF"/>
    <w:rsid w:val="002234D5"/>
    <w:rsid w:val="002247A2"/>
    <w:rsid w:val="00224FC9"/>
    <w:rsid w:val="00225174"/>
    <w:rsid w:val="00227638"/>
    <w:rsid w:val="00227655"/>
    <w:rsid w:val="00227885"/>
    <w:rsid w:val="002279EF"/>
    <w:rsid w:val="00227F53"/>
    <w:rsid w:val="00230586"/>
    <w:rsid w:val="00230891"/>
    <w:rsid w:val="002322C5"/>
    <w:rsid w:val="002325DD"/>
    <w:rsid w:val="002338A3"/>
    <w:rsid w:val="00234897"/>
    <w:rsid w:val="002350E3"/>
    <w:rsid w:val="002359D7"/>
    <w:rsid w:val="00235BEE"/>
    <w:rsid w:val="00235FA3"/>
    <w:rsid w:val="00236B0A"/>
    <w:rsid w:val="00240FBE"/>
    <w:rsid w:val="00241165"/>
    <w:rsid w:val="002471B2"/>
    <w:rsid w:val="0024749B"/>
    <w:rsid w:val="00247DF4"/>
    <w:rsid w:val="00247F77"/>
    <w:rsid w:val="00251293"/>
    <w:rsid w:val="002522DC"/>
    <w:rsid w:val="00252931"/>
    <w:rsid w:val="00252CF5"/>
    <w:rsid w:val="00253014"/>
    <w:rsid w:val="00253F4E"/>
    <w:rsid w:val="00254C56"/>
    <w:rsid w:val="0025584C"/>
    <w:rsid w:val="00256012"/>
    <w:rsid w:val="0025613C"/>
    <w:rsid w:val="0025627C"/>
    <w:rsid w:val="00256980"/>
    <w:rsid w:val="00260770"/>
    <w:rsid w:val="00261666"/>
    <w:rsid w:val="002620F8"/>
    <w:rsid w:val="00262C87"/>
    <w:rsid w:val="0026305C"/>
    <w:rsid w:val="00266D3C"/>
    <w:rsid w:val="00267D22"/>
    <w:rsid w:val="00267F33"/>
    <w:rsid w:val="002718AF"/>
    <w:rsid w:val="00271DCA"/>
    <w:rsid w:val="002720BB"/>
    <w:rsid w:val="00273351"/>
    <w:rsid w:val="00273CFE"/>
    <w:rsid w:val="002743C9"/>
    <w:rsid w:val="002745C4"/>
    <w:rsid w:val="002768B1"/>
    <w:rsid w:val="0027776B"/>
    <w:rsid w:val="002779D4"/>
    <w:rsid w:val="00282213"/>
    <w:rsid w:val="0028379D"/>
    <w:rsid w:val="00283A60"/>
    <w:rsid w:val="00283B9D"/>
    <w:rsid w:val="00287C59"/>
    <w:rsid w:val="002909CB"/>
    <w:rsid w:val="00290BF9"/>
    <w:rsid w:val="0029407C"/>
    <w:rsid w:val="00295379"/>
    <w:rsid w:val="002A0D8A"/>
    <w:rsid w:val="002A1A2F"/>
    <w:rsid w:val="002A3A60"/>
    <w:rsid w:val="002A41EA"/>
    <w:rsid w:val="002A4662"/>
    <w:rsid w:val="002A4B8D"/>
    <w:rsid w:val="002A566C"/>
    <w:rsid w:val="002A5860"/>
    <w:rsid w:val="002A662B"/>
    <w:rsid w:val="002A6640"/>
    <w:rsid w:val="002A7644"/>
    <w:rsid w:val="002B14F0"/>
    <w:rsid w:val="002B1BEB"/>
    <w:rsid w:val="002B1E84"/>
    <w:rsid w:val="002B3DC4"/>
    <w:rsid w:val="002B414C"/>
    <w:rsid w:val="002B486E"/>
    <w:rsid w:val="002B4C6A"/>
    <w:rsid w:val="002B4EED"/>
    <w:rsid w:val="002B5EFD"/>
    <w:rsid w:val="002B695D"/>
    <w:rsid w:val="002B6A34"/>
    <w:rsid w:val="002B72D8"/>
    <w:rsid w:val="002B7384"/>
    <w:rsid w:val="002C2756"/>
    <w:rsid w:val="002C2C8C"/>
    <w:rsid w:val="002C6FEF"/>
    <w:rsid w:val="002D0C86"/>
    <w:rsid w:val="002D4BB5"/>
    <w:rsid w:val="002D4E1B"/>
    <w:rsid w:val="002D79FA"/>
    <w:rsid w:val="002E04EE"/>
    <w:rsid w:val="002E1940"/>
    <w:rsid w:val="002E361A"/>
    <w:rsid w:val="002E36E3"/>
    <w:rsid w:val="002E5D85"/>
    <w:rsid w:val="002E6257"/>
    <w:rsid w:val="002E6411"/>
    <w:rsid w:val="002E6742"/>
    <w:rsid w:val="002E74BD"/>
    <w:rsid w:val="002F2608"/>
    <w:rsid w:val="002F4BE6"/>
    <w:rsid w:val="002F56A5"/>
    <w:rsid w:val="002F796E"/>
    <w:rsid w:val="003043E3"/>
    <w:rsid w:val="00306786"/>
    <w:rsid w:val="00306A27"/>
    <w:rsid w:val="00307545"/>
    <w:rsid w:val="00307831"/>
    <w:rsid w:val="00310B8A"/>
    <w:rsid w:val="00311B45"/>
    <w:rsid w:val="00311C4B"/>
    <w:rsid w:val="003128C5"/>
    <w:rsid w:val="003138AE"/>
    <w:rsid w:val="00313E19"/>
    <w:rsid w:val="0031479E"/>
    <w:rsid w:val="00314E07"/>
    <w:rsid w:val="00315CBF"/>
    <w:rsid w:val="00316298"/>
    <w:rsid w:val="0031752E"/>
    <w:rsid w:val="00317571"/>
    <w:rsid w:val="00321155"/>
    <w:rsid w:val="0032147B"/>
    <w:rsid w:val="00322ADD"/>
    <w:rsid w:val="00324C4B"/>
    <w:rsid w:val="0032664A"/>
    <w:rsid w:val="00327DC3"/>
    <w:rsid w:val="00331DE4"/>
    <w:rsid w:val="003333EB"/>
    <w:rsid w:val="00334CE4"/>
    <w:rsid w:val="00335307"/>
    <w:rsid w:val="00335E42"/>
    <w:rsid w:val="00336589"/>
    <w:rsid w:val="00337AB6"/>
    <w:rsid w:val="00337E06"/>
    <w:rsid w:val="00340DA4"/>
    <w:rsid w:val="00341E24"/>
    <w:rsid w:val="00342158"/>
    <w:rsid w:val="0034220C"/>
    <w:rsid w:val="0034337F"/>
    <w:rsid w:val="00344721"/>
    <w:rsid w:val="003451D9"/>
    <w:rsid w:val="00345E17"/>
    <w:rsid w:val="00346786"/>
    <w:rsid w:val="00346E0C"/>
    <w:rsid w:val="0034729B"/>
    <w:rsid w:val="00347B62"/>
    <w:rsid w:val="00350626"/>
    <w:rsid w:val="0035096E"/>
    <w:rsid w:val="003509BD"/>
    <w:rsid w:val="00350B1B"/>
    <w:rsid w:val="00351ADC"/>
    <w:rsid w:val="0035348D"/>
    <w:rsid w:val="003542F1"/>
    <w:rsid w:val="00354620"/>
    <w:rsid w:val="003566DC"/>
    <w:rsid w:val="003568A7"/>
    <w:rsid w:val="00356B91"/>
    <w:rsid w:val="00360697"/>
    <w:rsid w:val="00360D0F"/>
    <w:rsid w:val="003611C4"/>
    <w:rsid w:val="0036133D"/>
    <w:rsid w:val="00361E95"/>
    <w:rsid w:val="0036219C"/>
    <w:rsid w:val="003625CF"/>
    <w:rsid w:val="00362AC8"/>
    <w:rsid w:val="00363EE9"/>
    <w:rsid w:val="003645DC"/>
    <w:rsid w:val="00365430"/>
    <w:rsid w:val="00365B3F"/>
    <w:rsid w:val="00365E37"/>
    <w:rsid w:val="00367769"/>
    <w:rsid w:val="00367EBF"/>
    <w:rsid w:val="00375107"/>
    <w:rsid w:val="00375C61"/>
    <w:rsid w:val="0037622F"/>
    <w:rsid w:val="00376644"/>
    <w:rsid w:val="00376649"/>
    <w:rsid w:val="003768BE"/>
    <w:rsid w:val="0038048A"/>
    <w:rsid w:val="003805E6"/>
    <w:rsid w:val="00381D75"/>
    <w:rsid w:val="00384AF0"/>
    <w:rsid w:val="00386C90"/>
    <w:rsid w:val="00387209"/>
    <w:rsid w:val="00387D4F"/>
    <w:rsid w:val="00392484"/>
    <w:rsid w:val="003932A2"/>
    <w:rsid w:val="00393696"/>
    <w:rsid w:val="00395A3B"/>
    <w:rsid w:val="00397D6F"/>
    <w:rsid w:val="003A1144"/>
    <w:rsid w:val="003A28D6"/>
    <w:rsid w:val="003A2C46"/>
    <w:rsid w:val="003A2C71"/>
    <w:rsid w:val="003A678F"/>
    <w:rsid w:val="003A77FC"/>
    <w:rsid w:val="003B16F5"/>
    <w:rsid w:val="003B1A53"/>
    <w:rsid w:val="003B2D5D"/>
    <w:rsid w:val="003B37A9"/>
    <w:rsid w:val="003B384D"/>
    <w:rsid w:val="003B5046"/>
    <w:rsid w:val="003B6C04"/>
    <w:rsid w:val="003B6E3F"/>
    <w:rsid w:val="003C269C"/>
    <w:rsid w:val="003C2C7B"/>
    <w:rsid w:val="003C47D5"/>
    <w:rsid w:val="003C480B"/>
    <w:rsid w:val="003C5648"/>
    <w:rsid w:val="003C6AAE"/>
    <w:rsid w:val="003C6C26"/>
    <w:rsid w:val="003D0119"/>
    <w:rsid w:val="003D26E3"/>
    <w:rsid w:val="003D2A8E"/>
    <w:rsid w:val="003D3269"/>
    <w:rsid w:val="003D32C1"/>
    <w:rsid w:val="003D3DDA"/>
    <w:rsid w:val="003D4306"/>
    <w:rsid w:val="003D5E64"/>
    <w:rsid w:val="003D74FB"/>
    <w:rsid w:val="003D7C2A"/>
    <w:rsid w:val="003E1DF4"/>
    <w:rsid w:val="003E4CEC"/>
    <w:rsid w:val="003E505D"/>
    <w:rsid w:val="003E56BA"/>
    <w:rsid w:val="003E6163"/>
    <w:rsid w:val="003E6759"/>
    <w:rsid w:val="003E77EA"/>
    <w:rsid w:val="003F2347"/>
    <w:rsid w:val="003F23FB"/>
    <w:rsid w:val="003F31BD"/>
    <w:rsid w:val="003F404D"/>
    <w:rsid w:val="003F6825"/>
    <w:rsid w:val="003F689B"/>
    <w:rsid w:val="003F7C7B"/>
    <w:rsid w:val="00400505"/>
    <w:rsid w:val="004008D6"/>
    <w:rsid w:val="00400BCD"/>
    <w:rsid w:val="00400F69"/>
    <w:rsid w:val="00401050"/>
    <w:rsid w:val="00401815"/>
    <w:rsid w:val="00401872"/>
    <w:rsid w:val="00401DE9"/>
    <w:rsid w:val="0040237B"/>
    <w:rsid w:val="00406FDB"/>
    <w:rsid w:val="004076A1"/>
    <w:rsid w:val="00410331"/>
    <w:rsid w:val="00411529"/>
    <w:rsid w:val="00415EE9"/>
    <w:rsid w:val="004163EB"/>
    <w:rsid w:val="00417333"/>
    <w:rsid w:val="00420151"/>
    <w:rsid w:val="00420AE1"/>
    <w:rsid w:val="00421204"/>
    <w:rsid w:val="00421242"/>
    <w:rsid w:val="00425701"/>
    <w:rsid w:val="00425FC6"/>
    <w:rsid w:val="0043044A"/>
    <w:rsid w:val="0043288B"/>
    <w:rsid w:val="00434421"/>
    <w:rsid w:val="004355FF"/>
    <w:rsid w:val="00435A9B"/>
    <w:rsid w:val="00435E88"/>
    <w:rsid w:val="00440CC9"/>
    <w:rsid w:val="00441489"/>
    <w:rsid w:val="00444CB8"/>
    <w:rsid w:val="004500DC"/>
    <w:rsid w:val="00450CFC"/>
    <w:rsid w:val="00451FAC"/>
    <w:rsid w:val="0045261E"/>
    <w:rsid w:val="00452B57"/>
    <w:rsid w:val="00452E72"/>
    <w:rsid w:val="00453B4C"/>
    <w:rsid w:val="00460D27"/>
    <w:rsid w:val="0046190F"/>
    <w:rsid w:val="00461DE0"/>
    <w:rsid w:val="00461E66"/>
    <w:rsid w:val="00462A43"/>
    <w:rsid w:val="004639DA"/>
    <w:rsid w:val="00464169"/>
    <w:rsid w:val="004648EC"/>
    <w:rsid w:val="0046590A"/>
    <w:rsid w:val="00467276"/>
    <w:rsid w:val="0046765C"/>
    <w:rsid w:val="004702C6"/>
    <w:rsid w:val="00471C9F"/>
    <w:rsid w:val="00475AFE"/>
    <w:rsid w:val="00477D9D"/>
    <w:rsid w:val="00481737"/>
    <w:rsid w:val="00481B3B"/>
    <w:rsid w:val="00483659"/>
    <w:rsid w:val="00486D89"/>
    <w:rsid w:val="00487E66"/>
    <w:rsid w:val="004953C7"/>
    <w:rsid w:val="004979A9"/>
    <w:rsid w:val="004A0783"/>
    <w:rsid w:val="004A0C78"/>
    <w:rsid w:val="004A1A7D"/>
    <w:rsid w:val="004A341C"/>
    <w:rsid w:val="004A64AF"/>
    <w:rsid w:val="004B1779"/>
    <w:rsid w:val="004B1F80"/>
    <w:rsid w:val="004B33E4"/>
    <w:rsid w:val="004B4297"/>
    <w:rsid w:val="004B4E2D"/>
    <w:rsid w:val="004B5464"/>
    <w:rsid w:val="004B5878"/>
    <w:rsid w:val="004C2008"/>
    <w:rsid w:val="004C2E01"/>
    <w:rsid w:val="004C32EA"/>
    <w:rsid w:val="004C4B1D"/>
    <w:rsid w:val="004C6DAD"/>
    <w:rsid w:val="004C7BCA"/>
    <w:rsid w:val="004D116C"/>
    <w:rsid w:val="004D2624"/>
    <w:rsid w:val="004D2ADD"/>
    <w:rsid w:val="004D3E76"/>
    <w:rsid w:val="004D3FCD"/>
    <w:rsid w:val="004D4116"/>
    <w:rsid w:val="004D4761"/>
    <w:rsid w:val="004D4B4B"/>
    <w:rsid w:val="004D553D"/>
    <w:rsid w:val="004D6BFB"/>
    <w:rsid w:val="004D75C7"/>
    <w:rsid w:val="004D7787"/>
    <w:rsid w:val="004D7B7C"/>
    <w:rsid w:val="004E04B7"/>
    <w:rsid w:val="004E19F2"/>
    <w:rsid w:val="004E2AAD"/>
    <w:rsid w:val="004E3673"/>
    <w:rsid w:val="004E4849"/>
    <w:rsid w:val="004E6C10"/>
    <w:rsid w:val="004E7A70"/>
    <w:rsid w:val="004F0413"/>
    <w:rsid w:val="004F10BE"/>
    <w:rsid w:val="004F1935"/>
    <w:rsid w:val="004F1DAD"/>
    <w:rsid w:val="004F308B"/>
    <w:rsid w:val="004F3E64"/>
    <w:rsid w:val="004F49F9"/>
    <w:rsid w:val="004F4EA9"/>
    <w:rsid w:val="004F75B7"/>
    <w:rsid w:val="005001A2"/>
    <w:rsid w:val="005015E9"/>
    <w:rsid w:val="005018C7"/>
    <w:rsid w:val="00501EA4"/>
    <w:rsid w:val="005021B0"/>
    <w:rsid w:val="005026A0"/>
    <w:rsid w:val="005029A6"/>
    <w:rsid w:val="00502B30"/>
    <w:rsid w:val="00502F5E"/>
    <w:rsid w:val="0050334E"/>
    <w:rsid w:val="0050357F"/>
    <w:rsid w:val="0050756C"/>
    <w:rsid w:val="005078CD"/>
    <w:rsid w:val="005105CE"/>
    <w:rsid w:val="00510B73"/>
    <w:rsid w:val="00510EBD"/>
    <w:rsid w:val="00512253"/>
    <w:rsid w:val="00512F95"/>
    <w:rsid w:val="00514E03"/>
    <w:rsid w:val="00514EBD"/>
    <w:rsid w:val="005162C4"/>
    <w:rsid w:val="00516731"/>
    <w:rsid w:val="005168E3"/>
    <w:rsid w:val="0052178A"/>
    <w:rsid w:val="00524DB4"/>
    <w:rsid w:val="00525217"/>
    <w:rsid w:val="005269C6"/>
    <w:rsid w:val="0052722B"/>
    <w:rsid w:val="00527DD5"/>
    <w:rsid w:val="00530BF1"/>
    <w:rsid w:val="00531918"/>
    <w:rsid w:val="00540125"/>
    <w:rsid w:val="00543E3E"/>
    <w:rsid w:val="00544330"/>
    <w:rsid w:val="00544BB6"/>
    <w:rsid w:val="00544F05"/>
    <w:rsid w:val="00545339"/>
    <w:rsid w:val="00545D3A"/>
    <w:rsid w:val="00550075"/>
    <w:rsid w:val="005501AF"/>
    <w:rsid w:val="005509F4"/>
    <w:rsid w:val="0055415E"/>
    <w:rsid w:val="00554D12"/>
    <w:rsid w:val="00554D3E"/>
    <w:rsid w:val="00555C40"/>
    <w:rsid w:val="00557EF5"/>
    <w:rsid w:val="0056170E"/>
    <w:rsid w:val="005619BA"/>
    <w:rsid w:val="00561B3A"/>
    <w:rsid w:val="00562005"/>
    <w:rsid w:val="00565727"/>
    <w:rsid w:val="00566424"/>
    <w:rsid w:val="0057141D"/>
    <w:rsid w:val="00572C33"/>
    <w:rsid w:val="005733A0"/>
    <w:rsid w:val="00573604"/>
    <w:rsid w:val="005743BB"/>
    <w:rsid w:val="0057467C"/>
    <w:rsid w:val="00574A57"/>
    <w:rsid w:val="00575307"/>
    <w:rsid w:val="00575C71"/>
    <w:rsid w:val="00576475"/>
    <w:rsid w:val="0057679C"/>
    <w:rsid w:val="00577245"/>
    <w:rsid w:val="00582751"/>
    <w:rsid w:val="005828DE"/>
    <w:rsid w:val="00582F09"/>
    <w:rsid w:val="00585248"/>
    <w:rsid w:val="00587FA5"/>
    <w:rsid w:val="00592AEE"/>
    <w:rsid w:val="00592C65"/>
    <w:rsid w:val="00593608"/>
    <w:rsid w:val="00594646"/>
    <w:rsid w:val="005A0F06"/>
    <w:rsid w:val="005A229B"/>
    <w:rsid w:val="005A25A8"/>
    <w:rsid w:val="005A3EB0"/>
    <w:rsid w:val="005A47DF"/>
    <w:rsid w:val="005A526B"/>
    <w:rsid w:val="005B01F9"/>
    <w:rsid w:val="005B145B"/>
    <w:rsid w:val="005B2EEE"/>
    <w:rsid w:val="005B377D"/>
    <w:rsid w:val="005B3853"/>
    <w:rsid w:val="005B3B7C"/>
    <w:rsid w:val="005B4028"/>
    <w:rsid w:val="005B415C"/>
    <w:rsid w:val="005B43BA"/>
    <w:rsid w:val="005B50E4"/>
    <w:rsid w:val="005B5D7A"/>
    <w:rsid w:val="005B607D"/>
    <w:rsid w:val="005B630A"/>
    <w:rsid w:val="005B6406"/>
    <w:rsid w:val="005B6551"/>
    <w:rsid w:val="005C0DD8"/>
    <w:rsid w:val="005C1EB5"/>
    <w:rsid w:val="005C3224"/>
    <w:rsid w:val="005C3D82"/>
    <w:rsid w:val="005C489E"/>
    <w:rsid w:val="005C6F53"/>
    <w:rsid w:val="005D09BE"/>
    <w:rsid w:val="005D0CF2"/>
    <w:rsid w:val="005D0E6B"/>
    <w:rsid w:val="005D1F3A"/>
    <w:rsid w:val="005D33D1"/>
    <w:rsid w:val="005D3C4F"/>
    <w:rsid w:val="005D47EF"/>
    <w:rsid w:val="005D4D01"/>
    <w:rsid w:val="005D5017"/>
    <w:rsid w:val="005D5D4A"/>
    <w:rsid w:val="005D637A"/>
    <w:rsid w:val="005D65F9"/>
    <w:rsid w:val="005E05C9"/>
    <w:rsid w:val="005E084D"/>
    <w:rsid w:val="005E0976"/>
    <w:rsid w:val="005E0BDF"/>
    <w:rsid w:val="005E1230"/>
    <w:rsid w:val="005E200F"/>
    <w:rsid w:val="005E2785"/>
    <w:rsid w:val="005E27F2"/>
    <w:rsid w:val="005E29C5"/>
    <w:rsid w:val="005E2C45"/>
    <w:rsid w:val="005E345C"/>
    <w:rsid w:val="005E51EB"/>
    <w:rsid w:val="005E5301"/>
    <w:rsid w:val="005E6EE7"/>
    <w:rsid w:val="005E7C67"/>
    <w:rsid w:val="005F0794"/>
    <w:rsid w:val="005F137A"/>
    <w:rsid w:val="005F2C93"/>
    <w:rsid w:val="005F3337"/>
    <w:rsid w:val="005F44AD"/>
    <w:rsid w:val="005F524C"/>
    <w:rsid w:val="005F5372"/>
    <w:rsid w:val="006035E7"/>
    <w:rsid w:val="00603814"/>
    <w:rsid w:val="00604F2A"/>
    <w:rsid w:val="006054BC"/>
    <w:rsid w:val="00605CA3"/>
    <w:rsid w:val="00606E16"/>
    <w:rsid w:val="00607792"/>
    <w:rsid w:val="00610CDF"/>
    <w:rsid w:val="0061118B"/>
    <w:rsid w:val="00611F2B"/>
    <w:rsid w:val="00611FC7"/>
    <w:rsid w:val="00612948"/>
    <w:rsid w:val="0061319C"/>
    <w:rsid w:val="00613D3E"/>
    <w:rsid w:val="00615534"/>
    <w:rsid w:val="00615ADB"/>
    <w:rsid w:val="00616A4B"/>
    <w:rsid w:val="00616D6A"/>
    <w:rsid w:val="00617198"/>
    <w:rsid w:val="006205F2"/>
    <w:rsid w:val="006216A3"/>
    <w:rsid w:val="00622690"/>
    <w:rsid w:val="00622E48"/>
    <w:rsid w:val="00623AB1"/>
    <w:rsid w:val="00624A17"/>
    <w:rsid w:val="006262C6"/>
    <w:rsid w:val="00626BEC"/>
    <w:rsid w:val="00627A25"/>
    <w:rsid w:val="006302CF"/>
    <w:rsid w:val="00630435"/>
    <w:rsid w:val="00631869"/>
    <w:rsid w:val="00633471"/>
    <w:rsid w:val="00634057"/>
    <w:rsid w:val="00634A1D"/>
    <w:rsid w:val="00634E63"/>
    <w:rsid w:val="0063598B"/>
    <w:rsid w:val="006364E1"/>
    <w:rsid w:val="00636B63"/>
    <w:rsid w:val="00636C22"/>
    <w:rsid w:val="0063746B"/>
    <w:rsid w:val="00637934"/>
    <w:rsid w:val="006418F1"/>
    <w:rsid w:val="00641AD0"/>
    <w:rsid w:val="00642219"/>
    <w:rsid w:val="006422EB"/>
    <w:rsid w:val="00642605"/>
    <w:rsid w:val="00643122"/>
    <w:rsid w:val="006435BA"/>
    <w:rsid w:val="00643F56"/>
    <w:rsid w:val="0064427E"/>
    <w:rsid w:val="00645078"/>
    <w:rsid w:val="00647C07"/>
    <w:rsid w:val="006509D3"/>
    <w:rsid w:val="00651F26"/>
    <w:rsid w:val="0065221E"/>
    <w:rsid w:val="006533E2"/>
    <w:rsid w:val="00653DE5"/>
    <w:rsid w:val="006542D8"/>
    <w:rsid w:val="00654FC0"/>
    <w:rsid w:val="00656E4C"/>
    <w:rsid w:val="0065733E"/>
    <w:rsid w:val="00660F03"/>
    <w:rsid w:val="00662C2E"/>
    <w:rsid w:val="00662EA3"/>
    <w:rsid w:val="006636B4"/>
    <w:rsid w:val="00665783"/>
    <w:rsid w:val="00665980"/>
    <w:rsid w:val="00666A43"/>
    <w:rsid w:val="00667E31"/>
    <w:rsid w:val="00670332"/>
    <w:rsid w:val="00671D7D"/>
    <w:rsid w:val="006738B9"/>
    <w:rsid w:val="006750EF"/>
    <w:rsid w:val="00676EFF"/>
    <w:rsid w:val="00677677"/>
    <w:rsid w:val="00680DBF"/>
    <w:rsid w:val="00681BC3"/>
    <w:rsid w:val="006837F5"/>
    <w:rsid w:val="00683FE0"/>
    <w:rsid w:val="00685CE0"/>
    <w:rsid w:val="006875AC"/>
    <w:rsid w:val="0069075A"/>
    <w:rsid w:val="00692367"/>
    <w:rsid w:val="00693871"/>
    <w:rsid w:val="00693CAE"/>
    <w:rsid w:val="00693CC3"/>
    <w:rsid w:val="006963E8"/>
    <w:rsid w:val="00697777"/>
    <w:rsid w:val="00697C2E"/>
    <w:rsid w:val="006A1DAB"/>
    <w:rsid w:val="006A2906"/>
    <w:rsid w:val="006A4251"/>
    <w:rsid w:val="006A5480"/>
    <w:rsid w:val="006A5519"/>
    <w:rsid w:val="006B14B5"/>
    <w:rsid w:val="006B25DB"/>
    <w:rsid w:val="006B2F76"/>
    <w:rsid w:val="006B3FE1"/>
    <w:rsid w:val="006B73BF"/>
    <w:rsid w:val="006B7FA3"/>
    <w:rsid w:val="006C0600"/>
    <w:rsid w:val="006C3334"/>
    <w:rsid w:val="006C35AA"/>
    <w:rsid w:val="006C3C3B"/>
    <w:rsid w:val="006C43EC"/>
    <w:rsid w:val="006C452C"/>
    <w:rsid w:val="006C49F9"/>
    <w:rsid w:val="006C4E2F"/>
    <w:rsid w:val="006C4E94"/>
    <w:rsid w:val="006C56B5"/>
    <w:rsid w:val="006C5D3C"/>
    <w:rsid w:val="006C6B49"/>
    <w:rsid w:val="006C6E49"/>
    <w:rsid w:val="006C734E"/>
    <w:rsid w:val="006C753C"/>
    <w:rsid w:val="006C7CFE"/>
    <w:rsid w:val="006D00A9"/>
    <w:rsid w:val="006D0C9F"/>
    <w:rsid w:val="006D34A5"/>
    <w:rsid w:val="006D34A7"/>
    <w:rsid w:val="006D3BEF"/>
    <w:rsid w:val="006D417B"/>
    <w:rsid w:val="006D6984"/>
    <w:rsid w:val="006D6A86"/>
    <w:rsid w:val="006D7BB3"/>
    <w:rsid w:val="006D7CF6"/>
    <w:rsid w:val="006E0449"/>
    <w:rsid w:val="006E12C9"/>
    <w:rsid w:val="006E2EDB"/>
    <w:rsid w:val="006E2F10"/>
    <w:rsid w:val="006E383E"/>
    <w:rsid w:val="006E38DB"/>
    <w:rsid w:val="006E40F0"/>
    <w:rsid w:val="006E48B8"/>
    <w:rsid w:val="006E4B75"/>
    <w:rsid w:val="006E4CD6"/>
    <w:rsid w:val="006E52C2"/>
    <w:rsid w:val="006E5B20"/>
    <w:rsid w:val="006E5B24"/>
    <w:rsid w:val="006E6E8B"/>
    <w:rsid w:val="006E74B8"/>
    <w:rsid w:val="006E7A70"/>
    <w:rsid w:val="006F0368"/>
    <w:rsid w:val="006F0D6B"/>
    <w:rsid w:val="006F0F90"/>
    <w:rsid w:val="006F12F2"/>
    <w:rsid w:val="006F18E7"/>
    <w:rsid w:val="006F3287"/>
    <w:rsid w:val="006F37E0"/>
    <w:rsid w:val="006F3DAD"/>
    <w:rsid w:val="006F48D7"/>
    <w:rsid w:val="006F5050"/>
    <w:rsid w:val="006F5073"/>
    <w:rsid w:val="006F5C2C"/>
    <w:rsid w:val="006F7266"/>
    <w:rsid w:val="006F7A1E"/>
    <w:rsid w:val="006F7ABC"/>
    <w:rsid w:val="00700F84"/>
    <w:rsid w:val="00702D6B"/>
    <w:rsid w:val="007051ED"/>
    <w:rsid w:val="00705999"/>
    <w:rsid w:val="00710FE0"/>
    <w:rsid w:val="00712974"/>
    <w:rsid w:val="007132D4"/>
    <w:rsid w:val="007136E0"/>
    <w:rsid w:val="0071499D"/>
    <w:rsid w:val="00714C71"/>
    <w:rsid w:val="00714E24"/>
    <w:rsid w:val="0071514F"/>
    <w:rsid w:val="00715302"/>
    <w:rsid w:val="00715C5C"/>
    <w:rsid w:val="00722866"/>
    <w:rsid w:val="0072294E"/>
    <w:rsid w:val="00723164"/>
    <w:rsid w:val="0072372A"/>
    <w:rsid w:val="007252AE"/>
    <w:rsid w:val="00725963"/>
    <w:rsid w:val="007265AC"/>
    <w:rsid w:val="007269D3"/>
    <w:rsid w:val="00727F2F"/>
    <w:rsid w:val="00730972"/>
    <w:rsid w:val="00732DDF"/>
    <w:rsid w:val="00734256"/>
    <w:rsid w:val="0073620E"/>
    <w:rsid w:val="0073643B"/>
    <w:rsid w:val="00740033"/>
    <w:rsid w:val="00744265"/>
    <w:rsid w:val="0074658E"/>
    <w:rsid w:val="007475E0"/>
    <w:rsid w:val="00750410"/>
    <w:rsid w:val="00750F29"/>
    <w:rsid w:val="00751C13"/>
    <w:rsid w:val="007526A2"/>
    <w:rsid w:val="00752EB7"/>
    <w:rsid w:val="00753F04"/>
    <w:rsid w:val="00755DCF"/>
    <w:rsid w:val="00757422"/>
    <w:rsid w:val="00761421"/>
    <w:rsid w:val="00762767"/>
    <w:rsid w:val="00762E67"/>
    <w:rsid w:val="007638B9"/>
    <w:rsid w:val="00763965"/>
    <w:rsid w:val="00763C43"/>
    <w:rsid w:val="00766064"/>
    <w:rsid w:val="007672CD"/>
    <w:rsid w:val="007674E3"/>
    <w:rsid w:val="00772472"/>
    <w:rsid w:val="007748F9"/>
    <w:rsid w:val="00774C18"/>
    <w:rsid w:val="00775F8C"/>
    <w:rsid w:val="0077671A"/>
    <w:rsid w:val="00776C34"/>
    <w:rsid w:val="007809A1"/>
    <w:rsid w:val="00781F84"/>
    <w:rsid w:val="00783A57"/>
    <w:rsid w:val="00783FFB"/>
    <w:rsid w:val="00784751"/>
    <w:rsid w:val="00785216"/>
    <w:rsid w:val="007878CE"/>
    <w:rsid w:val="00787C38"/>
    <w:rsid w:val="007901EE"/>
    <w:rsid w:val="007913ED"/>
    <w:rsid w:val="00791976"/>
    <w:rsid w:val="0079318E"/>
    <w:rsid w:val="00793801"/>
    <w:rsid w:val="00793950"/>
    <w:rsid w:val="00793D26"/>
    <w:rsid w:val="00794EDA"/>
    <w:rsid w:val="007955D1"/>
    <w:rsid w:val="00795962"/>
    <w:rsid w:val="0079755A"/>
    <w:rsid w:val="007A2460"/>
    <w:rsid w:val="007A7C99"/>
    <w:rsid w:val="007B00CE"/>
    <w:rsid w:val="007B04F7"/>
    <w:rsid w:val="007B0690"/>
    <w:rsid w:val="007B07AC"/>
    <w:rsid w:val="007B1172"/>
    <w:rsid w:val="007B201F"/>
    <w:rsid w:val="007B21BB"/>
    <w:rsid w:val="007B2364"/>
    <w:rsid w:val="007B4AB8"/>
    <w:rsid w:val="007B4F9B"/>
    <w:rsid w:val="007B68DC"/>
    <w:rsid w:val="007B69EF"/>
    <w:rsid w:val="007B7717"/>
    <w:rsid w:val="007B7D2B"/>
    <w:rsid w:val="007B7E4A"/>
    <w:rsid w:val="007C105A"/>
    <w:rsid w:val="007C1ED7"/>
    <w:rsid w:val="007C5A27"/>
    <w:rsid w:val="007C5C51"/>
    <w:rsid w:val="007C7220"/>
    <w:rsid w:val="007D0C46"/>
    <w:rsid w:val="007D2735"/>
    <w:rsid w:val="007D4523"/>
    <w:rsid w:val="007D530B"/>
    <w:rsid w:val="007D5C5E"/>
    <w:rsid w:val="007D5EBA"/>
    <w:rsid w:val="007D645C"/>
    <w:rsid w:val="007D7906"/>
    <w:rsid w:val="007D7D59"/>
    <w:rsid w:val="007E0C19"/>
    <w:rsid w:val="007E0EC7"/>
    <w:rsid w:val="007E1E57"/>
    <w:rsid w:val="007E2455"/>
    <w:rsid w:val="007E4587"/>
    <w:rsid w:val="007E4BAC"/>
    <w:rsid w:val="007E4CC8"/>
    <w:rsid w:val="007E5DE6"/>
    <w:rsid w:val="007E6EA7"/>
    <w:rsid w:val="007E72F9"/>
    <w:rsid w:val="007E796C"/>
    <w:rsid w:val="007E7B2F"/>
    <w:rsid w:val="007F07AA"/>
    <w:rsid w:val="007F366C"/>
    <w:rsid w:val="007F4902"/>
    <w:rsid w:val="007F4D92"/>
    <w:rsid w:val="007F7966"/>
    <w:rsid w:val="00800D3A"/>
    <w:rsid w:val="0080133F"/>
    <w:rsid w:val="008019A7"/>
    <w:rsid w:val="00802806"/>
    <w:rsid w:val="0080327D"/>
    <w:rsid w:val="00805EC0"/>
    <w:rsid w:val="008067CC"/>
    <w:rsid w:val="00807D59"/>
    <w:rsid w:val="00810074"/>
    <w:rsid w:val="008108EC"/>
    <w:rsid w:val="00810AF4"/>
    <w:rsid w:val="0081206B"/>
    <w:rsid w:val="00812459"/>
    <w:rsid w:val="00813614"/>
    <w:rsid w:val="00813991"/>
    <w:rsid w:val="00813C4A"/>
    <w:rsid w:val="00815309"/>
    <w:rsid w:val="0081572A"/>
    <w:rsid w:val="0081574B"/>
    <w:rsid w:val="0081597F"/>
    <w:rsid w:val="00815CCD"/>
    <w:rsid w:val="00815E47"/>
    <w:rsid w:val="008169F2"/>
    <w:rsid w:val="008170D9"/>
    <w:rsid w:val="008175BB"/>
    <w:rsid w:val="00817F21"/>
    <w:rsid w:val="00820134"/>
    <w:rsid w:val="008221A8"/>
    <w:rsid w:val="00822D79"/>
    <w:rsid w:val="00824BC3"/>
    <w:rsid w:val="00825B69"/>
    <w:rsid w:val="0082698A"/>
    <w:rsid w:val="00826B24"/>
    <w:rsid w:val="00827BD2"/>
    <w:rsid w:val="00830BAD"/>
    <w:rsid w:val="0083181E"/>
    <w:rsid w:val="00832CE8"/>
    <w:rsid w:val="008336D9"/>
    <w:rsid w:val="00833792"/>
    <w:rsid w:val="00835188"/>
    <w:rsid w:val="0083591B"/>
    <w:rsid w:val="0083661D"/>
    <w:rsid w:val="00837094"/>
    <w:rsid w:val="00840F0B"/>
    <w:rsid w:val="00841D3F"/>
    <w:rsid w:val="00842F1F"/>
    <w:rsid w:val="00845023"/>
    <w:rsid w:val="0084540F"/>
    <w:rsid w:val="008474EF"/>
    <w:rsid w:val="00847A80"/>
    <w:rsid w:val="00847F1D"/>
    <w:rsid w:val="00850ABC"/>
    <w:rsid w:val="00851DD6"/>
    <w:rsid w:val="00853A1B"/>
    <w:rsid w:val="00854050"/>
    <w:rsid w:val="008543D3"/>
    <w:rsid w:val="008548FB"/>
    <w:rsid w:val="00857976"/>
    <w:rsid w:val="0086087E"/>
    <w:rsid w:val="00861EA5"/>
    <w:rsid w:val="008633A8"/>
    <w:rsid w:val="00864132"/>
    <w:rsid w:val="00864FDF"/>
    <w:rsid w:val="00865C55"/>
    <w:rsid w:val="00866117"/>
    <w:rsid w:val="008709B4"/>
    <w:rsid w:val="008720CB"/>
    <w:rsid w:val="008725A9"/>
    <w:rsid w:val="00872CA9"/>
    <w:rsid w:val="00874005"/>
    <w:rsid w:val="008747B8"/>
    <w:rsid w:val="00874C0C"/>
    <w:rsid w:val="00875DF1"/>
    <w:rsid w:val="00876F48"/>
    <w:rsid w:val="00877322"/>
    <w:rsid w:val="0087747E"/>
    <w:rsid w:val="0087759B"/>
    <w:rsid w:val="0088013F"/>
    <w:rsid w:val="008811C7"/>
    <w:rsid w:val="00881DC8"/>
    <w:rsid w:val="00882914"/>
    <w:rsid w:val="00882B52"/>
    <w:rsid w:val="00885405"/>
    <w:rsid w:val="00890A1D"/>
    <w:rsid w:val="00892D70"/>
    <w:rsid w:val="008933CE"/>
    <w:rsid w:val="0089386D"/>
    <w:rsid w:val="0089508F"/>
    <w:rsid w:val="008A0527"/>
    <w:rsid w:val="008A1FC6"/>
    <w:rsid w:val="008A3BCD"/>
    <w:rsid w:val="008A3EB1"/>
    <w:rsid w:val="008A423C"/>
    <w:rsid w:val="008A4568"/>
    <w:rsid w:val="008A4B37"/>
    <w:rsid w:val="008A4D95"/>
    <w:rsid w:val="008A5371"/>
    <w:rsid w:val="008A6E60"/>
    <w:rsid w:val="008B3127"/>
    <w:rsid w:val="008B35D7"/>
    <w:rsid w:val="008B3950"/>
    <w:rsid w:val="008B6540"/>
    <w:rsid w:val="008B65CE"/>
    <w:rsid w:val="008B6E38"/>
    <w:rsid w:val="008B72AB"/>
    <w:rsid w:val="008B74B7"/>
    <w:rsid w:val="008B76FF"/>
    <w:rsid w:val="008C05EB"/>
    <w:rsid w:val="008C0BA0"/>
    <w:rsid w:val="008C1757"/>
    <w:rsid w:val="008C597C"/>
    <w:rsid w:val="008C6F77"/>
    <w:rsid w:val="008C7270"/>
    <w:rsid w:val="008D1050"/>
    <w:rsid w:val="008D2431"/>
    <w:rsid w:val="008D2BC4"/>
    <w:rsid w:val="008D41CB"/>
    <w:rsid w:val="008D4933"/>
    <w:rsid w:val="008D591C"/>
    <w:rsid w:val="008D7C26"/>
    <w:rsid w:val="008D7E73"/>
    <w:rsid w:val="008E0176"/>
    <w:rsid w:val="008E02D4"/>
    <w:rsid w:val="008E040C"/>
    <w:rsid w:val="008E071E"/>
    <w:rsid w:val="008E1069"/>
    <w:rsid w:val="008E14A3"/>
    <w:rsid w:val="008E265A"/>
    <w:rsid w:val="008E2EBE"/>
    <w:rsid w:val="008E3F9A"/>
    <w:rsid w:val="008E4411"/>
    <w:rsid w:val="008E4988"/>
    <w:rsid w:val="008E5A03"/>
    <w:rsid w:val="008E772C"/>
    <w:rsid w:val="008E7EAB"/>
    <w:rsid w:val="008F0069"/>
    <w:rsid w:val="008F0BB1"/>
    <w:rsid w:val="008F3539"/>
    <w:rsid w:val="008F3A21"/>
    <w:rsid w:val="008F4CC9"/>
    <w:rsid w:val="008F5E81"/>
    <w:rsid w:val="008F668F"/>
    <w:rsid w:val="009006D0"/>
    <w:rsid w:val="00901B6F"/>
    <w:rsid w:val="0090320B"/>
    <w:rsid w:val="00903C3A"/>
    <w:rsid w:val="009045FC"/>
    <w:rsid w:val="00905890"/>
    <w:rsid w:val="00906F05"/>
    <w:rsid w:val="00907F6F"/>
    <w:rsid w:val="00907F87"/>
    <w:rsid w:val="009102F0"/>
    <w:rsid w:val="00912291"/>
    <w:rsid w:val="0091279D"/>
    <w:rsid w:val="00912B24"/>
    <w:rsid w:val="00913429"/>
    <w:rsid w:val="00914E29"/>
    <w:rsid w:val="00915378"/>
    <w:rsid w:val="00917335"/>
    <w:rsid w:val="00920F63"/>
    <w:rsid w:val="0092103D"/>
    <w:rsid w:val="00921101"/>
    <w:rsid w:val="00922061"/>
    <w:rsid w:val="00922576"/>
    <w:rsid w:val="00922D4B"/>
    <w:rsid w:val="00923597"/>
    <w:rsid w:val="00923E3E"/>
    <w:rsid w:val="009247F1"/>
    <w:rsid w:val="009251C8"/>
    <w:rsid w:val="009258CE"/>
    <w:rsid w:val="00926327"/>
    <w:rsid w:val="00927E13"/>
    <w:rsid w:val="0093008A"/>
    <w:rsid w:val="00930F3E"/>
    <w:rsid w:val="00931B34"/>
    <w:rsid w:val="009325C7"/>
    <w:rsid w:val="00933A5C"/>
    <w:rsid w:val="00933B1D"/>
    <w:rsid w:val="00935A42"/>
    <w:rsid w:val="00935F20"/>
    <w:rsid w:val="009376D3"/>
    <w:rsid w:val="0093798A"/>
    <w:rsid w:val="00937FC4"/>
    <w:rsid w:val="009417E8"/>
    <w:rsid w:val="00941CD3"/>
    <w:rsid w:val="00941E1B"/>
    <w:rsid w:val="0094220A"/>
    <w:rsid w:val="0094279F"/>
    <w:rsid w:val="00942FAA"/>
    <w:rsid w:val="00943403"/>
    <w:rsid w:val="009453FC"/>
    <w:rsid w:val="00947655"/>
    <w:rsid w:val="00950047"/>
    <w:rsid w:val="00951C2C"/>
    <w:rsid w:val="00952405"/>
    <w:rsid w:val="00953411"/>
    <w:rsid w:val="0095341C"/>
    <w:rsid w:val="009538BE"/>
    <w:rsid w:val="00953C29"/>
    <w:rsid w:val="00953E6E"/>
    <w:rsid w:val="00954FD4"/>
    <w:rsid w:val="00955DDD"/>
    <w:rsid w:val="009567A4"/>
    <w:rsid w:val="00956D20"/>
    <w:rsid w:val="00957260"/>
    <w:rsid w:val="00960F03"/>
    <w:rsid w:val="00961150"/>
    <w:rsid w:val="0096164E"/>
    <w:rsid w:val="00964E0C"/>
    <w:rsid w:val="009652DB"/>
    <w:rsid w:val="00965CB2"/>
    <w:rsid w:val="009660C8"/>
    <w:rsid w:val="00966F80"/>
    <w:rsid w:val="00967C8E"/>
    <w:rsid w:val="009704DD"/>
    <w:rsid w:val="00970662"/>
    <w:rsid w:val="009712ED"/>
    <w:rsid w:val="009718AE"/>
    <w:rsid w:val="00972015"/>
    <w:rsid w:val="009732A5"/>
    <w:rsid w:val="00973317"/>
    <w:rsid w:val="009735E0"/>
    <w:rsid w:val="00974451"/>
    <w:rsid w:val="00974DCA"/>
    <w:rsid w:val="00975E43"/>
    <w:rsid w:val="00980646"/>
    <w:rsid w:val="0098131F"/>
    <w:rsid w:val="00982574"/>
    <w:rsid w:val="00984B84"/>
    <w:rsid w:val="00985CA8"/>
    <w:rsid w:val="009905E2"/>
    <w:rsid w:val="009915A3"/>
    <w:rsid w:val="009917C4"/>
    <w:rsid w:val="00991D65"/>
    <w:rsid w:val="00994A70"/>
    <w:rsid w:val="00994AAF"/>
    <w:rsid w:val="00994C6C"/>
    <w:rsid w:val="00995090"/>
    <w:rsid w:val="00995389"/>
    <w:rsid w:val="009958F1"/>
    <w:rsid w:val="009967DF"/>
    <w:rsid w:val="009A0773"/>
    <w:rsid w:val="009A0FDD"/>
    <w:rsid w:val="009A11E0"/>
    <w:rsid w:val="009A1362"/>
    <w:rsid w:val="009A1691"/>
    <w:rsid w:val="009A36A6"/>
    <w:rsid w:val="009A44DF"/>
    <w:rsid w:val="009A464E"/>
    <w:rsid w:val="009A4CCC"/>
    <w:rsid w:val="009A4FB8"/>
    <w:rsid w:val="009A6FB1"/>
    <w:rsid w:val="009A7ED6"/>
    <w:rsid w:val="009B11B4"/>
    <w:rsid w:val="009B1DAD"/>
    <w:rsid w:val="009B3DCF"/>
    <w:rsid w:val="009B5741"/>
    <w:rsid w:val="009B64CD"/>
    <w:rsid w:val="009B679C"/>
    <w:rsid w:val="009C3102"/>
    <w:rsid w:val="009C3132"/>
    <w:rsid w:val="009C410D"/>
    <w:rsid w:val="009C5D50"/>
    <w:rsid w:val="009D2348"/>
    <w:rsid w:val="009D293B"/>
    <w:rsid w:val="009D34C7"/>
    <w:rsid w:val="009D35A4"/>
    <w:rsid w:val="009D44EA"/>
    <w:rsid w:val="009D4992"/>
    <w:rsid w:val="009D58B6"/>
    <w:rsid w:val="009D5BE8"/>
    <w:rsid w:val="009D614B"/>
    <w:rsid w:val="009D6DD9"/>
    <w:rsid w:val="009D77CA"/>
    <w:rsid w:val="009D7C4B"/>
    <w:rsid w:val="009D7D22"/>
    <w:rsid w:val="009D7F95"/>
    <w:rsid w:val="009E065A"/>
    <w:rsid w:val="009E1AE4"/>
    <w:rsid w:val="009E246E"/>
    <w:rsid w:val="009E263B"/>
    <w:rsid w:val="009E546C"/>
    <w:rsid w:val="009F0E01"/>
    <w:rsid w:val="009F3FB7"/>
    <w:rsid w:val="009F493B"/>
    <w:rsid w:val="009F5496"/>
    <w:rsid w:val="009F5679"/>
    <w:rsid w:val="009F6053"/>
    <w:rsid w:val="009F6D1F"/>
    <w:rsid w:val="00A003AC"/>
    <w:rsid w:val="00A00DA5"/>
    <w:rsid w:val="00A00FFC"/>
    <w:rsid w:val="00A01149"/>
    <w:rsid w:val="00A01C69"/>
    <w:rsid w:val="00A03866"/>
    <w:rsid w:val="00A03EF3"/>
    <w:rsid w:val="00A048B1"/>
    <w:rsid w:val="00A04CF1"/>
    <w:rsid w:val="00A065A7"/>
    <w:rsid w:val="00A06B33"/>
    <w:rsid w:val="00A06B54"/>
    <w:rsid w:val="00A130B2"/>
    <w:rsid w:val="00A14920"/>
    <w:rsid w:val="00A154C8"/>
    <w:rsid w:val="00A1638B"/>
    <w:rsid w:val="00A17F0E"/>
    <w:rsid w:val="00A214F6"/>
    <w:rsid w:val="00A266E4"/>
    <w:rsid w:val="00A313CD"/>
    <w:rsid w:val="00A33B8B"/>
    <w:rsid w:val="00A34349"/>
    <w:rsid w:val="00A35B98"/>
    <w:rsid w:val="00A37856"/>
    <w:rsid w:val="00A37A7E"/>
    <w:rsid w:val="00A4171F"/>
    <w:rsid w:val="00A42244"/>
    <w:rsid w:val="00A42550"/>
    <w:rsid w:val="00A4572E"/>
    <w:rsid w:val="00A46431"/>
    <w:rsid w:val="00A4783E"/>
    <w:rsid w:val="00A478E7"/>
    <w:rsid w:val="00A47926"/>
    <w:rsid w:val="00A5073D"/>
    <w:rsid w:val="00A5114A"/>
    <w:rsid w:val="00A511DD"/>
    <w:rsid w:val="00A51B91"/>
    <w:rsid w:val="00A54E8A"/>
    <w:rsid w:val="00A562C2"/>
    <w:rsid w:val="00A63785"/>
    <w:rsid w:val="00A6497E"/>
    <w:rsid w:val="00A64AE9"/>
    <w:rsid w:val="00A64CA8"/>
    <w:rsid w:val="00A65263"/>
    <w:rsid w:val="00A6649F"/>
    <w:rsid w:val="00A66E40"/>
    <w:rsid w:val="00A67C20"/>
    <w:rsid w:val="00A75EE8"/>
    <w:rsid w:val="00A760DE"/>
    <w:rsid w:val="00A76B6B"/>
    <w:rsid w:val="00A76EFE"/>
    <w:rsid w:val="00A8204C"/>
    <w:rsid w:val="00A825EF"/>
    <w:rsid w:val="00A82917"/>
    <w:rsid w:val="00A83556"/>
    <w:rsid w:val="00A904CE"/>
    <w:rsid w:val="00A92BB3"/>
    <w:rsid w:val="00A92C5B"/>
    <w:rsid w:val="00A93D1C"/>
    <w:rsid w:val="00A942EB"/>
    <w:rsid w:val="00A94E72"/>
    <w:rsid w:val="00A94EB0"/>
    <w:rsid w:val="00A97A01"/>
    <w:rsid w:val="00AA1542"/>
    <w:rsid w:val="00AA19B2"/>
    <w:rsid w:val="00AA3C78"/>
    <w:rsid w:val="00AA3E56"/>
    <w:rsid w:val="00AA5017"/>
    <w:rsid w:val="00AA7454"/>
    <w:rsid w:val="00AA75CA"/>
    <w:rsid w:val="00AB0899"/>
    <w:rsid w:val="00AB1B44"/>
    <w:rsid w:val="00AB2267"/>
    <w:rsid w:val="00AB260D"/>
    <w:rsid w:val="00AB2841"/>
    <w:rsid w:val="00AB2DD7"/>
    <w:rsid w:val="00AB36B9"/>
    <w:rsid w:val="00AB480A"/>
    <w:rsid w:val="00AB53DD"/>
    <w:rsid w:val="00AB5971"/>
    <w:rsid w:val="00AB7292"/>
    <w:rsid w:val="00AC057C"/>
    <w:rsid w:val="00AC13FB"/>
    <w:rsid w:val="00AC1E17"/>
    <w:rsid w:val="00AC2549"/>
    <w:rsid w:val="00AC2AFB"/>
    <w:rsid w:val="00AC307F"/>
    <w:rsid w:val="00AC365E"/>
    <w:rsid w:val="00AC3A64"/>
    <w:rsid w:val="00AC4413"/>
    <w:rsid w:val="00AC4B6C"/>
    <w:rsid w:val="00AC4D1B"/>
    <w:rsid w:val="00AC5256"/>
    <w:rsid w:val="00AC6E8C"/>
    <w:rsid w:val="00AC74CE"/>
    <w:rsid w:val="00AD00E1"/>
    <w:rsid w:val="00AD273C"/>
    <w:rsid w:val="00AD3490"/>
    <w:rsid w:val="00AD560B"/>
    <w:rsid w:val="00AD5CDA"/>
    <w:rsid w:val="00AD6519"/>
    <w:rsid w:val="00AD7C57"/>
    <w:rsid w:val="00AD7D71"/>
    <w:rsid w:val="00AE0125"/>
    <w:rsid w:val="00AE0648"/>
    <w:rsid w:val="00AE0727"/>
    <w:rsid w:val="00AE08F0"/>
    <w:rsid w:val="00AE09D1"/>
    <w:rsid w:val="00AE13CB"/>
    <w:rsid w:val="00AE14B4"/>
    <w:rsid w:val="00AE1DE9"/>
    <w:rsid w:val="00AE308F"/>
    <w:rsid w:val="00AE4ACF"/>
    <w:rsid w:val="00AE6273"/>
    <w:rsid w:val="00AE6CEE"/>
    <w:rsid w:val="00AE709C"/>
    <w:rsid w:val="00AE7222"/>
    <w:rsid w:val="00AE77A4"/>
    <w:rsid w:val="00AE7C50"/>
    <w:rsid w:val="00AF3104"/>
    <w:rsid w:val="00AF3B8F"/>
    <w:rsid w:val="00AF3E2E"/>
    <w:rsid w:val="00AF40FB"/>
    <w:rsid w:val="00AF487B"/>
    <w:rsid w:val="00AF4D29"/>
    <w:rsid w:val="00AF52E0"/>
    <w:rsid w:val="00B01F55"/>
    <w:rsid w:val="00B059E7"/>
    <w:rsid w:val="00B067B2"/>
    <w:rsid w:val="00B06D16"/>
    <w:rsid w:val="00B1059A"/>
    <w:rsid w:val="00B10637"/>
    <w:rsid w:val="00B10BC3"/>
    <w:rsid w:val="00B10D6E"/>
    <w:rsid w:val="00B11028"/>
    <w:rsid w:val="00B11CAF"/>
    <w:rsid w:val="00B12D93"/>
    <w:rsid w:val="00B1712D"/>
    <w:rsid w:val="00B17513"/>
    <w:rsid w:val="00B200F6"/>
    <w:rsid w:val="00B209DF"/>
    <w:rsid w:val="00B2231E"/>
    <w:rsid w:val="00B2241E"/>
    <w:rsid w:val="00B22D9F"/>
    <w:rsid w:val="00B22DB8"/>
    <w:rsid w:val="00B26027"/>
    <w:rsid w:val="00B265C0"/>
    <w:rsid w:val="00B268C8"/>
    <w:rsid w:val="00B26B3A"/>
    <w:rsid w:val="00B26D73"/>
    <w:rsid w:val="00B26E33"/>
    <w:rsid w:val="00B30C44"/>
    <w:rsid w:val="00B31F52"/>
    <w:rsid w:val="00B3268D"/>
    <w:rsid w:val="00B3307A"/>
    <w:rsid w:val="00B33365"/>
    <w:rsid w:val="00B34270"/>
    <w:rsid w:val="00B34367"/>
    <w:rsid w:val="00B3635A"/>
    <w:rsid w:val="00B36ED9"/>
    <w:rsid w:val="00B376D0"/>
    <w:rsid w:val="00B407DA"/>
    <w:rsid w:val="00B414CA"/>
    <w:rsid w:val="00B41DC3"/>
    <w:rsid w:val="00B42619"/>
    <w:rsid w:val="00B43A10"/>
    <w:rsid w:val="00B43B4C"/>
    <w:rsid w:val="00B43DF7"/>
    <w:rsid w:val="00B43E52"/>
    <w:rsid w:val="00B43F25"/>
    <w:rsid w:val="00B44A2F"/>
    <w:rsid w:val="00B450C0"/>
    <w:rsid w:val="00B45B18"/>
    <w:rsid w:val="00B45CEC"/>
    <w:rsid w:val="00B46AF3"/>
    <w:rsid w:val="00B5212C"/>
    <w:rsid w:val="00B53658"/>
    <w:rsid w:val="00B5423B"/>
    <w:rsid w:val="00B54900"/>
    <w:rsid w:val="00B54BD1"/>
    <w:rsid w:val="00B55A61"/>
    <w:rsid w:val="00B56319"/>
    <w:rsid w:val="00B573A7"/>
    <w:rsid w:val="00B57727"/>
    <w:rsid w:val="00B57EE9"/>
    <w:rsid w:val="00B6044F"/>
    <w:rsid w:val="00B60570"/>
    <w:rsid w:val="00B615E0"/>
    <w:rsid w:val="00B6249C"/>
    <w:rsid w:val="00B70591"/>
    <w:rsid w:val="00B7263F"/>
    <w:rsid w:val="00B72E27"/>
    <w:rsid w:val="00B74631"/>
    <w:rsid w:val="00B75551"/>
    <w:rsid w:val="00B7579F"/>
    <w:rsid w:val="00B75E54"/>
    <w:rsid w:val="00B75F72"/>
    <w:rsid w:val="00B77B94"/>
    <w:rsid w:val="00B77F85"/>
    <w:rsid w:val="00B80221"/>
    <w:rsid w:val="00B814D6"/>
    <w:rsid w:val="00B818C8"/>
    <w:rsid w:val="00B83244"/>
    <w:rsid w:val="00B853CC"/>
    <w:rsid w:val="00B8754A"/>
    <w:rsid w:val="00B90244"/>
    <w:rsid w:val="00B90282"/>
    <w:rsid w:val="00B90D03"/>
    <w:rsid w:val="00B9173D"/>
    <w:rsid w:val="00B91CD1"/>
    <w:rsid w:val="00B91D3E"/>
    <w:rsid w:val="00B91E7D"/>
    <w:rsid w:val="00B91EBD"/>
    <w:rsid w:val="00B92038"/>
    <w:rsid w:val="00B92388"/>
    <w:rsid w:val="00B92CFE"/>
    <w:rsid w:val="00B942D8"/>
    <w:rsid w:val="00B94DE2"/>
    <w:rsid w:val="00B960C2"/>
    <w:rsid w:val="00BA05C0"/>
    <w:rsid w:val="00BA22C8"/>
    <w:rsid w:val="00BA37FA"/>
    <w:rsid w:val="00BA7727"/>
    <w:rsid w:val="00BA77C0"/>
    <w:rsid w:val="00BB0527"/>
    <w:rsid w:val="00BB2C99"/>
    <w:rsid w:val="00BB37B5"/>
    <w:rsid w:val="00BB38E5"/>
    <w:rsid w:val="00BB4347"/>
    <w:rsid w:val="00BB52CF"/>
    <w:rsid w:val="00BB5960"/>
    <w:rsid w:val="00BB755D"/>
    <w:rsid w:val="00BB7786"/>
    <w:rsid w:val="00BB7C89"/>
    <w:rsid w:val="00BC03D0"/>
    <w:rsid w:val="00BC24B2"/>
    <w:rsid w:val="00BC2A1C"/>
    <w:rsid w:val="00BC2BE1"/>
    <w:rsid w:val="00BC3125"/>
    <w:rsid w:val="00BC6AD3"/>
    <w:rsid w:val="00BC749D"/>
    <w:rsid w:val="00BD0F02"/>
    <w:rsid w:val="00BD1C40"/>
    <w:rsid w:val="00BD21A4"/>
    <w:rsid w:val="00BD6007"/>
    <w:rsid w:val="00BD7B68"/>
    <w:rsid w:val="00BD7FB2"/>
    <w:rsid w:val="00BE010F"/>
    <w:rsid w:val="00BE1518"/>
    <w:rsid w:val="00BE17B2"/>
    <w:rsid w:val="00BE1E35"/>
    <w:rsid w:val="00BE1EF0"/>
    <w:rsid w:val="00BE2526"/>
    <w:rsid w:val="00BE28C6"/>
    <w:rsid w:val="00BE3398"/>
    <w:rsid w:val="00BE3BC1"/>
    <w:rsid w:val="00BE3C24"/>
    <w:rsid w:val="00BE3E34"/>
    <w:rsid w:val="00BE5185"/>
    <w:rsid w:val="00BE7F86"/>
    <w:rsid w:val="00BF0200"/>
    <w:rsid w:val="00BF121B"/>
    <w:rsid w:val="00BF2A43"/>
    <w:rsid w:val="00BF2BFC"/>
    <w:rsid w:val="00BF34E8"/>
    <w:rsid w:val="00BF512D"/>
    <w:rsid w:val="00BF692A"/>
    <w:rsid w:val="00BF723A"/>
    <w:rsid w:val="00C013AF"/>
    <w:rsid w:val="00C01C4F"/>
    <w:rsid w:val="00C034BA"/>
    <w:rsid w:val="00C03EAB"/>
    <w:rsid w:val="00C07C45"/>
    <w:rsid w:val="00C10EE1"/>
    <w:rsid w:val="00C118C2"/>
    <w:rsid w:val="00C131B3"/>
    <w:rsid w:val="00C138B4"/>
    <w:rsid w:val="00C142F5"/>
    <w:rsid w:val="00C20E92"/>
    <w:rsid w:val="00C23FE1"/>
    <w:rsid w:val="00C246E0"/>
    <w:rsid w:val="00C273B5"/>
    <w:rsid w:val="00C274FA"/>
    <w:rsid w:val="00C27D39"/>
    <w:rsid w:val="00C27E28"/>
    <w:rsid w:val="00C301EE"/>
    <w:rsid w:val="00C30D28"/>
    <w:rsid w:val="00C320CB"/>
    <w:rsid w:val="00C3212F"/>
    <w:rsid w:val="00C342AD"/>
    <w:rsid w:val="00C37F3B"/>
    <w:rsid w:val="00C409B5"/>
    <w:rsid w:val="00C41151"/>
    <w:rsid w:val="00C41B54"/>
    <w:rsid w:val="00C42978"/>
    <w:rsid w:val="00C44142"/>
    <w:rsid w:val="00C44968"/>
    <w:rsid w:val="00C44C0A"/>
    <w:rsid w:val="00C45497"/>
    <w:rsid w:val="00C4677D"/>
    <w:rsid w:val="00C4698A"/>
    <w:rsid w:val="00C47E60"/>
    <w:rsid w:val="00C501F9"/>
    <w:rsid w:val="00C5143B"/>
    <w:rsid w:val="00C5208E"/>
    <w:rsid w:val="00C54C89"/>
    <w:rsid w:val="00C54DBF"/>
    <w:rsid w:val="00C555A8"/>
    <w:rsid w:val="00C57609"/>
    <w:rsid w:val="00C60C85"/>
    <w:rsid w:val="00C60EB7"/>
    <w:rsid w:val="00C61DE9"/>
    <w:rsid w:val="00C622CC"/>
    <w:rsid w:val="00C62C50"/>
    <w:rsid w:val="00C6379B"/>
    <w:rsid w:val="00C637E0"/>
    <w:rsid w:val="00C63827"/>
    <w:rsid w:val="00C6451E"/>
    <w:rsid w:val="00C711B6"/>
    <w:rsid w:val="00C71D05"/>
    <w:rsid w:val="00C7267F"/>
    <w:rsid w:val="00C73047"/>
    <w:rsid w:val="00C73E9A"/>
    <w:rsid w:val="00C7700E"/>
    <w:rsid w:val="00C772C1"/>
    <w:rsid w:val="00C8290F"/>
    <w:rsid w:val="00C82916"/>
    <w:rsid w:val="00C84A6C"/>
    <w:rsid w:val="00C84F8F"/>
    <w:rsid w:val="00C8503F"/>
    <w:rsid w:val="00C864B8"/>
    <w:rsid w:val="00C87973"/>
    <w:rsid w:val="00C87D7A"/>
    <w:rsid w:val="00C91114"/>
    <w:rsid w:val="00C9166E"/>
    <w:rsid w:val="00C923EA"/>
    <w:rsid w:val="00C92A83"/>
    <w:rsid w:val="00C92D90"/>
    <w:rsid w:val="00C940C4"/>
    <w:rsid w:val="00C957B8"/>
    <w:rsid w:val="00C961F2"/>
    <w:rsid w:val="00C96E14"/>
    <w:rsid w:val="00C96EFB"/>
    <w:rsid w:val="00C972AB"/>
    <w:rsid w:val="00CA0807"/>
    <w:rsid w:val="00CA0A6F"/>
    <w:rsid w:val="00CA3705"/>
    <w:rsid w:val="00CA37B7"/>
    <w:rsid w:val="00CA69D5"/>
    <w:rsid w:val="00CB00E2"/>
    <w:rsid w:val="00CB340B"/>
    <w:rsid w:val="00CB4E24"/>
    <w:rsid w:val="00CB5075"/>
    <w:rsid w:val="00CB6D58"/>
    <w:rsid w:val="00CB6F5B"/>
    <w:rsid w:val="00CB7698"/>
    <w:rsid w:val="00CB7C30"/>
    <w:rsid w:val="00CB7C7A"/>
    <w:rsid w:val="00CB7DDF"/>
    <w:rsid w:val="00CC22A6"/>
    <w:rsid w:val="00CC2E0F"/>
    <w:rsid w:val="00CC4814"/>
    <w:rsid w:val="00CC7457"/>
    <w:rsid w:val="00CD0D1F"/>
    <w:rsid w:val="00CD0E60"/>
    <w:rsid w:val="00CD27B3"/>
    <w:rsid w:val="00CD32F8"/>
    <w:rsid w:val="00CD625F"/>
    <w:rsid w:val="00CD6FA8"/>
    <w:rsid w:val="00CD7A54"/>
    <w:rsid w:val="00CE09DC"/>
    <w:rsid w:val="00CE3B36"/>
    <w:rsid w:val="00CE418C"/>
    <w:rsid w:val="00CE4B03"/>
    <w:rsid w:val="00CE5E2D"/>
    <w:rsid w:val="00CE6C23"/>
    <w:rsid w:val="00CE7354"/>
    <w:rsid w:val="00CE7466"/>
    <w:rsid w:val="00CF100C"/>
    <w:rsid w:val="00CF18F9"/>
    <w:rsid w:val="00CF2937"/>
    <w:rsid w:val="00CF3448"/>
    <w:rsid w:val="00CF354A"/>
    <w:rsid w:val="00CF4839"/>
    <w:rsid w:val="00CF4B6F"/>
    <w:rsid w:val="00CF50EB"/>
    <w:rsid w:val="00CF5AED"/>
    <w:rsid w:val="00CF6A56"/>
    <w:rsid w:val="00CF6CE5"/>
    <w:rsid w:val="00CF6E37"/>
    <w:rsid w:val="00D0020B"/>
    <w:rsid w:val="00D019D5"/>
    <w:rsid w:val="00D01AB3"/>
    <w:rsid w:val="00D030C6"/>
    <w:rsid w:val="00D04517"/>
    <w:rsid w:val="00D06955"/>
    <w:rsid w:val="00D10ADC"/>
    <w:rsid w:val="00D11B6C"/>
    <w:rsid w:val="00D12809"/>
    <w:rsid w:val="00D12AE8"/>
    <w:rsid w:val="00D13660"/>
    <w:rsid w:val="00D16408"/>
    <w:rsid w:val="00D2070C"/>
    <w:rsid w:val="00D209D0"/>
    <w:rsid w:val="00D223F0"/>
    <w:rsid w:val="00D22A11"/>
    <w:rsid w:val="00D2335B"/>
    <w:rsid w:val="00D234A4"/>
    <w:rsid w:val="00D23971"/>
    <w:rsid w:val="00D25603"/>
    <w:rsid w:val="00D2724F"/>
    <w:rsid w:val="00D2745A"/>
    <w:rsid w:val="00D27B63"/>
    <w:rsid w:val="00D307FC"/>
    <w:rsid w:val="00D32310"/>
    <w:rsid w:val="00D36F10"/>
    <w:rsid w:val="00D371BE"/>
    <w:rsid w:val="00D37535"/>
    <w:rsid w:val="00D3760D"/>
    <w:rsid w:val="00D378E1"/>
    <w:rsid w:val="00D41C51"/>
    <w:rsid w:val="00D43123"/>
    <w:rsid w:val="00D4428B"/>
    <w:rsid w:val="00D45DC3"/>
    <w:rsid w:val="00D465FC"/>
    <w:rsid w:val="00D47750"/>
    <w:rsid w:val="00D47E66"/>
    <w:rsid w:val="00D50F12"/>
    <w:rsid w:val="00D54035"/>
    <w:rsid w:val="00D55455"/>
    <w:rsid w:val="00D5551D"/>
    <w:rsid w:val="00D55744"/>
    <w:rsid w:val="00D55F08"/>
    <w:rsid w:val="00D56190"/>
    <w:rsid w:val="00D56390"/>
    <w:rsid w:val="00D572F2"/>
    <w:rsid w:val="00D57CA7"/>
    <w:rsid w:val="00D61DED"/>
    <w:rsid w:val="00D62480"/>
    <w:rsid w:val="00D62BE4"/>
    <w:rsid w:val="00D63682"/>
    <w:rsid w:val="00D63819"/>
    <w:rsid w:val="00D63C8E"/>
    <w:rsid w:val="00D660B0"/>
    <w:rsid w:val="00D66664"/>
    <w:rsid w:val="00D67238"/>
    <w:rsid w:val="00D673A9"/>
    <w:rsid w:val="00D673D3"/>
    <w:rsid w:val="00D676CE"/>
    <w:rsid w:val="00D67DF6"/>
    <w:rsid w:val="00D70895"/>
    <w:rsid w:val="00D70A1A"/>
    <w:rsid w:val="00D73F74"/>
    <w:rsid w:val="00D7462A"/>
    <w:rsid w:val="00D74B21"/>
    <w:rsid w:val="00D74EAD"/>
    <w:rsid w:val="00D76BD6"/>
    <w:rsid w:val="00D8086E"/>
    <w:rsid w:val="00D813FA"/>
    <w:rsid w:val="00D81887"/>
    <w:rsid w:val="00D82947"/>
    <w:rsid w:val="00D84182"/>
    <w:rsid w:val="00D84EAC"/>
    <w:rsid w:val="00D861D8"/>
    <w:rsid w:val="00D86CDD"/>
    <w:rsid w:val="00D87BFD"/>
    <w:rsid w:val="00D902C6"/>
    <w:rsid w:val="00D90444"/>
    <w:rsid w:val="00D90E91"/>
    <w:rsid w:val="00D91BF5"/>
    <w:rsid w:val="00D93351"/>
    <w:rsid w:val="00D95FE2"/>
    <w:rsid w:val="00D96376"/>
    <w:rsid w:val="00D97890"/>
    <w:rsid w:val="00D97CB3"/>
    <w:rsid w:val="00D97EE5"/>
    <w:rsid w:val="00DA295F"/>
    <w:rsid w:val="00DA3518"/>
    <w:rsid w:val="00DA5E85"/>
    <w:rsid w:val="00DA61F6"/>
    <w:rsid w:val="00DA622D"/>
    <w:rsid w:val="00DA66CB"/>
    <w:rsid w:val="00DA719B"/>
    <w:rsid w:val="00DB02A1"/>
    <w:rsid w:val="00DB0A91"/>
    <w:rsid w:val="00DB20ED"/>
    <w:rsid w:val="00DB34BD"/>
    <w:rsid w:val="00DB4782"/>
    <w:rsid w:val="00DB67E7"/>
    <w:rsid w:val="00DC20A8"/>
    <w:rsid w:val="00DC3BDD"/>
    <w:rsid w:val="00DC3F57"/>
    <w:rsid w:val="00DC4047"/>
    <w:rsid w:val="00DC4FC0"/>
    <w:rsid w:val="00DC6B05"/>
    <w:rsid w:val="00DC6E5E"/>
    <w:rsid w:val="00DD0AC6"/>
    <w:rsid w:val="00DD0F11"/>
    <w:rsid w:val="00DD18F0"/>
    <w:rsid w:val="00DD1E26"/>
    <w:rsid w:val="00DD2DD5"/>
    <w:rsid w:val="00DD3230"/>
    <w:rsid w:val="00DD517A"/>
    <w:rsid w:val="00DD5186"/>
    <w:rsid w:val="00DD5E2C"/>
    <w:rsid w:val="00DD70CC"/>
    <w:rsid w:val="00DD7FDA"/>
    <w:rsid w:val="00DE0B56"/>
    <w:rsid w:val="00DE0D60"/>
    <w:rsid w:val="00DE14D2"/>
    <w:rsid w:val="00DE19D6"/>
    <w:rsid w:val="00DE1DEA"/>
    <w:rsid w:val="00DE22DF"/>
    <w:rsid w:val="00DE3FD4"/>
    <w:rsid w:val="00DE56E2"/>
    <w:rsid w:val="00DE6D73"/>
    <w:rsid w:val="00DE7B53"/>
    <w:rsid w:val="00DF58B7"/>
    <w:rsid w:val="00DF6E09"/>
    <w:rsid w:val="00DF6E98"/>
    <w:rsid w:val="00DF6EFB"/>
    <w:rsid w:val="00E00B9E"/>
    <w:rsid w:val="00E015DF"/>
    <w:rsid w:val="00E01736"/>
    <w:rsid w:val="00E01877"/>
    <w:rsid w:val="00E01CE9"/>
    <w:rsid w:val="00E020EA"/>
    <w:rsid w:val="00E03528"/>
    <w:rsid w:val="00E0430C"/>
    <w:rsid w:val="00E1271D"/>
    <w:rsid w:val="00E1398A"/>
    <w:rsid w:val="00E142B4"/>
    <w:rsid w:val="00E14D84"/>
    <w:rsid w:val="00E15638"/>
    <w:rsid w:val="00E15DAB"/>
    <w:rsid w:val="00E1631F"/>
    <w:rsid w:val="00E16B3A"/>
    <w:rsid w:val="00E16F0E"/>
    <w:rsid w:val="00E174CE"/>
    <w:rsid w:val="00E206AC"/>
    <w:rsid w:val="00E20897"/>
    <w:rsid w:val="00E213B6"/>
    <w:rsid w:val="00E22223"/>
    <w:rsid w:val="00E242F3"/>
    <w:rsid w:val="00E24BC1"/>
    <w:rsid w:val="00E26DDD"/>
    <w:rsid w:val="00E3018D"/>
    <w:rsid w:val="00E302B8"/>
    <w:rsid w:val="00E30A19"/>
    <w:rsid w:val="00E316D0"/>
    <w:rsid w:val="00E31FEC"/>
    <w:rsid w:val="00E32D47"/>
    <w:rsid w:val="00E334C4"/>
    <w:rsid w:val="00E33D8D"/>
    <w:rsid w:val="00E34591"/>
    <w:rsid w:val="00E34B71"/>
    <w:rsid w:val="00E37CDA"/>
    <w:rsid w:val="00E37E6E"/>
    <w:rsid w:val="00E42448"/>
    <w:rsid w:val="00E430DF"/>
    <w:rsid w:val="00E43777"/>
    <w:rsid w:val="00E46D20"/>
    <w:rsid w:val="00E46F7B"/>
    <w:rsid w:val="00E47759"/>
    <w:rsid w:val="00E47E50"/>
    <w:rsid w:val="00E47FE8"/>
    <w:rsid w:val="00E51A71"/>
    <w:rsid w:val="00E52141"/>
    <w:rsid w:val="00E543D3"/>
    <w:rsid w:val="00E56430"/>
    <w:rsid w:val="00E603C5"/>
    <w:rsid w:val="00E61740"/>
    <w:rsid w:val="00E61E2C"/>
    <w:rsid w:val="00E63F1C"/>
    <w:rsid w:val="00E6400D"/>
    <w:rsid w:val="00E657AB"/>
    <w:rsid w:val="00E66457"/>
    <w:rsid w:val="00E674B9"/>
    <w:rsid w:val="00E67FD8"/>
    <w:rsid w:val="00E70B0D"/>
    <w:rsid w:val="00E70D93"/>
    <w:rsid w:val="00E71750"/>
    <w:rsid w:val="00E71C25"/>
    <w:rsid w:val="00E71EE3"/>
    <w:rsid w:val="00E72EF2"/>
    <w:rsid w:val="00E735F5"/>
    <w:rsid w:val="00E74B38"/>
    <w:rsid w:val="00E75078"/>
    <w:rsid w:val="00E80E2A"/>
    <w:rsid w:val="00E819E1"/>
    <w:rsid w:val="00E82484"/>
    <w:rsid w:val="00E83A72"/>
    <w:rsid w:val="00E84A97"/>
    <w:rsid w:val="00E85EEC"/>
    <w:rsid w:val="00E86CF9"/>
    <w:rsid w:val="00E86F8E"/>
    <w:rsid w:val="00E8756D"/>
    <w:rsid w:val="00E9125C"/>
    <w:rsid w:val="00E91E4C"/>
    <w:rsid w:val="00E94EF9"/>
    <w:rsid w:val="00E97414"/>
    <w:rsid w:val="00E9775E"/>
    <w:rsid w:val="00E97BF5"/>
    <w:rsid w:val="00E97D5B"/>
    <w:rsid w:val="00EA11F3"/>
    <w:rsid w:val="00EA6150"/>
    <w:rsid w:val="00EA6A2E"/>
    <w:rsid w:val="00EB1789"/>
    <w:rsid w:val="00EB2CCA"/>
    <w:rsid w:val="00EB3163"/>
    <w:rsid w:val="00EB3643"/>
    <w:rsid w:val="00EC0BDD"/>
    <w:rsid w:val="00EC2F6B"/>
    <w:rsid w:val="00EC39C8"/>
    <w:rsid w:val="00EC42EE"/>
    <w:rsid w:val="00EC44AB"/>
    <w:rsid w:val="00EC4511"/>
    <w:rsid w:val="00EC4A1D"/>
    <w:rsid w:val="00EC4CDA"/>
    <w:rsid w:val="00EC6279"/>
    <w:rsid w:val="00EC711A"/>
    <w:rsid w:val="00EC7F0B"/>
    <w:rsid w:val="00ED04F1"/>
    <w:rsid w:val="00ED2267"/>
    <w:rsid w:val="00ED241E"/>
    <w:rsid w:val="00ED356D"/>
    <w:rsid w:val="00ED75DE"/>
    <w:rsid w:val="00ED7FD6"/>
    <w:rsid w:val="00EE02C2"/>
    <w:rsid w:val="00EE0EA5"/>
    <w:rsid w:val="00EE0F97"/>
    <w:rsid w:val="00EE1EFA"/>
    <w:rsid w:val="00EE2E91"/>
    <w:rsid w:val="00EE2F56"/>
    <w:rsid w:val="00EE2F9F"/>
    <w:rsid w:val="00EE3A32"/>
    <w:rsid w:val="00EE78E8"/>
    <w:rsid w:val="00EF1CDD"/>
    <w:rsid w:val="00EF44AA"/>
    <w:rsid w:val="00EF587E"/>
    <w:rsid w:val="00EF5DEC"/>
    <w:rsid w:val="00F006AB"/>
    <w:rsid w:val="00F00EDE"/>
    <w:rsid w:val="00F03C8F"/>
    <w:rsid w:val="00F04CDB"/>
    <w:rsid w:val="00F079F3"/>
    <w:rsid w:val="00F13A2C"/>
    <w:rsid w:val="00F13D6A"/>
    <w:rsid w:val="00F146E3"/>
    <w:rsid w:val="00F14C7F"/>
    <w:rsid w:val="00F1683F"/>
    <w:rsid w:val="00F17F40"/>
    <w:rsid w:val="00F208C9"/>
    <w:rsid w:val="00F208CB"/>
    <w:rsid w:val="00F21295"/>
    <w:rsid w:val="00F22353"/>
    <w:rsid w:val="00F2283A"/>
    <w:rsid w:val="00F22B03"/>
    <w:rsid w:val="00F2411C"/>
    <w:rsid w:val="00F25258"/>
    <w:rsid w:val="00F261A4"/>
    <w:rsid w:val="00F26C2D"/>
    <w:rsid w:val="00F272E7"/>
    <w:rsid w:val="00F27B02"/>
    <w:rsid w:val="00F30674"/>
    <w:rsid w:val="00F30D32"/>
    <w:rsid w:val="00F31175"/>
    <w:rsid w:val="00F311CA"/>
    <w:rsid w:val="00F32E13"/>
    <w:rsid w:val="00F33968"/>
    <w:rsid w:val="00F3451C"/>
    <w:rsid w:val="00F355E0"/>
    <w:rsid w:val="00F37022"/>
    <w:rsid w:val="00F37E08"/>
    <w:rsid w:val="00F41713"/>
    <w:rsid w:val="00F42B1B"/>
    <w:rsid w:val="00F42BBF"/>
    <w:rsid w:val="00F42E67"/>
    <w:rsid w:val="00F44053"/>
    <w:rsid w:val="00F44F5C"/>
    <w:rsid w:val="00F47438"/>
    <w:rsid w:val="00F47DFE"/>
    <w:rsid w:val="00F50745"/>
    <w:rsid w:val="00F50A21"/>
    <w:rsid w:val="00F5299B"/>
    <w:rsid w:val="00F53DCF"/>
    <w:rsid w:val="00F5550E"/>
    <w:rsid w:val="00F569DF"/>
    <w:rsid w:val="00F56DA1"/>
    <w:rsid w:val="00F61317"/>
    <w:rsid w:val="00F61DA3"/>
    <w:rsid w:val="00F625BF"/>
    <w:rsid w:val="00F62B1A"/>
    <w:rsid w:val="00F62B1B"/>
    <w:rsid w:val="00F62ED5"/>
    <w:rsid w:val="00F632A0"/>
    <w:rsid w:val="00F63F47"/>
    <w:rsid w:val="00F65E8F"/>
    <w:rsid w:val="00F676A2"/>
    <w:rsid w:val="00F67705"/>
    <w:rsid w:val="00F6790C"/>
    <w:rsid w:val="00F7053E"/>
    <w:rsid w:val="00F71108"/>
    <w:rsid w:val="00F71E62"/>
    <w:rsid w:val="00F72CC3"/>
    <w:rsid w:val="00F733E2"/>
    <w:rsid w:val="00F74C1B"/>
    <w:rsid w:val="00F7507B"/>
    <w:rsid w:val="00F75110"/>
    <w:rsid w:val="00F7584B"/>
    <w:rsid w:val="00F76025"/>
    <w:rsid w:val="00F769CE"/>
    <w:rsid w:val="00F76B66"/>
    <w:rsid w:val="00F76D40"/>
    <w:rsid w:val="00F76D69"/>
    <w:rsid w:val="00F7716F"/>
    <w:rsid w:val="00F77480"/>
    <w:rsid w:val="00F77D94"/>
    <w:rsid w:val="00F8081C"/>
    <w:rsid w:val="00F81032"/>
    <w:rsid w:val="00F8144B"/>
    <w:rsid w:val="00F81712"/>
    <w:rsid w:val="00F82168"/>
    <w:rsid w:val="00F834EF"/>
    <w:rsid w:val="00F848B1"/>
    <w:rsid w:val="00F84DAD"/>
    <w:rsid w:val="00F914D1"/>
    <w:rsid w:val="00F9435A"/>
    <w:rsid w:val="00F94547"/>
    <w:rsid w:val="00F94B48"/>
    <w:rsid w:val="00F9517F"/>
    <w:rsid w:val="00F953BA"/>
    <w:rsid w:val="00F96E91"/>
    <w:rsid w:val="00FA2A03"/>
    <w:rsid w:val="00FA3E1A"/>
    <w:rsid w:val="00FA4258"/>
    <w:rsid w:val="00FA50AC"/>
    <w:rsid w:val="00FA5470"/>
    <w:rsid w:val="00FA561A"/>
    <w:rsid w:val="00FA7E6B"/>
    <w:rsid w:val="00FB0A5B"/>
    <w:rsid w:val="00FB1117"/>
    <w:rsid w:val="00FB1EE4"/>
    <w:rsid w:val="00FB23CE"/>
    <w:rsid w:val="00FB39CC"/>
    <w:rsid w:val="00FB3A2B"/>
    <w:rsid w:val="00FB3C8A"/>
    <w:rsid w:val="00FB5DF3"/>
    <w:rsid w:val="00FB68BD"/>
    <w:rsid w:val="00FB6D87"/>
    <w:rsid w:val="00FB7F11"/>
    <w:rsid w:val="00FC0A14"/>
    <w:rsid w:val="00FC1317"/>
    <w:rsid w:val="00FC1B27"/>
    <w:rsid w:val="00FC4225"/>
    <w:rsid w:val="00FC5155"/>
    <w:rsid w:val="00FC658E"/>
    <w:rsid w:val="00FD1A44"/>
    <w:rsid w:val="00FD5A65"/>
    <w:rsid w:val="00FE1912"/>
    <w:rsid w:val="00FE5240"/>
    <w:rsid w:val="00FE5AF2"/>
    <w:rsid w:val="00FE5CB0"/>
    <w:rsid w:val="00FE5E5D"/>
    <w:rsid w:val="00FE6453"/>
    <w:rsid w:val="00FE6465"/>
    <w:rsid w:val="00FE6F19"/>
    <w:rsid w:val="00FE7473"/>
    <w:rsid w:val="00FE7C55"/>
    <w:rsid w:val="00FF055A"/>
    <w:rsid w:val="00FF12B9"/>
    <w:rsid w:val="00FF1B2D"/>
    <w:rsid w:val="00FF317A"/>
    <w:rsid w:val="00FF3704"/>
    <w:rsid w:val="00FF3D68"/>
    <w:rsid w:val="00FF3DC8"/>
    <w:rsid w:val="00FF40FE"/>
    <w:rsid w:val="00FF4F64"/>
    <w:rsid w:val="00FF5135"/>
    <w:rsid w:val="00FF53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3FE1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B3FE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2E361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38</TotalTime>
  <Pages>3</Pages>
  <Words>217</Words>
  <Characters>1241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2012-12-09T15:09:00Z</dcterms:created>
  <dcterms:modified xsi:type="dcterms:W3CDTF">2012-12-16T14:12:00Z</dcterms:modified>
  <cp:category>www.sorubak.com</cp:category>
</cp:coreProperties>
</file>