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FF0" w:rsidRPr="00D02911" w:rsidRDefault="00566FF0" w:rsidP="00D02911">
      <w:r>
        <w:rPr>
          <w:noProof/>
        </w:rPr>
        <w:pict>
          <v:rect id="_x0000_s1026" style="position:absolute;margin-left:7.05pt;margin-top:1.65pt;width:535.45pt;height:32.25pt;z-index:251651584">
            <v:textbox>
              <w:txbxContent>
                <w:p w:rsidR="00566FF0" w:rsidRDefault="00566FF0" w:rsidP="00AD3E48">
                  <w:pPr>
                    <w:pStyle w:val="NoSpacing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Aşağıdaki metinleri 3 defa oku. Hatasız okumaya gayret et.Başında yıldız olan metni siz okuyun öğrenci yan taraftaki satırlara bakmadan yazsın.</w:t>
                  </w:r>
                </w:p>
                <w:p w:rsidR="00566FF0" w:rsidRDefault="00566FF0" w:rsidP="00AD3E48">
                  <w:pPr>
                    <w:pStyle w:val="NoSpacing"/>
                    <w:rPr>
                      <w:rFonts w:ascii="Times New Roman" w:hAnsi="Times New Roman"/>
                      <w:b/>
                    </w:rPr>
                  </w:pPr>
                </w:p>
                <w:p w:rsidR="00566FF0" w:rsidRPr="00D36C76" w:rsidRDefault="00566FF0" w:rsidP="00AD3E48">
                  <w:pPr>
                    <w:pStyle w:val="NoSpacing"/>
                    <w:rPr>
                      <w:rFonts w:ascii="Times New Roman" w:hAnsi="Times New Roman"/>
                      <w:b/>
                    </w:rPr>
                  </w:pPr>
                </w:p>
              </w:txbxContent>
            </v:textbox>
          </v:rect>
        </w:pict>
      </w:r>
    </w:p>
    <w:p w:rsidR="00566FF0" w:rsidRDefault="00566FF0" w:rsidP="00FF4DB5">
      <w:r>
        <w:rPr>
          <w:noProof/>
        </w:rPr>
        <w:pict>
          <v:group id="_x0000_s1027" style="position:absolute;margin-left:280.65pt;margin-top:21.55pt;width:269.3pt;height:40.1pt;z-index:251653632" coordorigin="1413,7777" coordsize="9004,600">
            <v:line id="_x0000_s1028" style="position:absolute" from="1413,7777" to="10413,7777" strokeweight="1pt"/>
            <v:line id="_x0000_s1029" style="position:absolute" from="1413,7957" to="10413,7957" strokeweight="1pt"/>
            <v:line id="_x0000_s1030" style="position:absolute" from="1417,8197" to="10417,8197" strokeweight="1pt"/>
            <v:line id="_x0000_s1031" style="position:absolute" from="1417,8377" to="10417,8377" strokeweight="1pt"/>
            <v:line id="_x0000_s1032" style="position:absolute" from="10417,7777" to="10417,8344" strokeweight="1pt"/>
            <v:line id="_x0000_s1033" style="position:absolute" from="1417,7777" to="1417,8344" strokeweight="1pt"/>
            <w10:wrap side="left"/>
          </v:group>
        </w:pict>
      </w:r>
      <w:r>
        <w:rPr>
          <w:noProof/>
        </w:rPr>
        <w:pict>
          <v:rect id="_x0000_s1034" style="position:absolute;margin-left:7.05pt;margin-top:21.55pt;width:263.6pt;height:237.85pt;z-index:251652608" strokeweight="1.5pt">
            <v:stroke dashstyle="dash"/>
            <v:textbox style="mso-next-textbox:#_x0000_s1034">
              <w:txbxContent>
                <w:p w:rsidR="00566FF0" w:rsidRPr="005169BB" w:rsidRDefault="00566FF0" w:rsidP="005169BB">
                  <w:pPr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</w:pPr>
                  <w:r w:rsidRPr="005169BB"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>Eren, lor al.</w:t>
                  </w:r>
                </w:p>
                <w:p w:rsidR="00566FF0" w:rsidRPr="005169BB" w:rsidRDefault="00566FF0" w:rsidP="005169BB">
                  <w:pPr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</w:pPr>
                  <w:r w:rsidRPr="005169BB"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>Erol, tere al.</w:t>
                  </w:r>
                </w:p>
                <w:p w:rsidR="00566FF0" w:rsidRPr="005169BB" w:rsidRDefault="00566FF0" w:rsidP="005169BB">
                  <w:pPr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</w:pPr>
                  <w:r w:rsidRPr="005169BB"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>Taner, on nar al.</w:t>
                  </w:r>
                </w:p>
                <w:p w:rsidR="00566FF0" w:rsidRDefault="00566FF0" w:rsidP="005169BB">
                  <w:pPr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</w:pPr>
                  <w:r w:rsidRPr="005169BB"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>Nail, on lira al.</w:t>
                  </w:r>
                </w:p>
                <w:p w:rsidR="00566FF0" w:rsidRPr="005169BB" w:rsidRDefault="00566FF0" w:rsidP="005169BB">
                  <w:pPr>
                    <w:rPr>
                      <w:sz w:val="40"/>
                      <w:szCs w:val="40"/>
                    </w:rPr>
                  </w:pPr>
                  <w:r w:rsidRPr="005169BB"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>Rana, Eren</w:t>
                  </w:r>
                  <w:r w:rsidRPr="005169BB">
                    <w:rPr>
                      <w:rFonts w:ascii="Times New Roman" w:hAnsi="Times New Roman"/>
                      <w:b/>
                      <w:sz w:val="40"/>
                      <w:szCs w:val="40"/>
                    </w:rPr>
                    <w:t>’</w:t>
                  </w:r>
                  <w:r w:rsidRPr="005169BB"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>i</w:t>
                  </w:r>
                  <w:r>
                    <w:rPr>
                      <w:rFonts w:ascii="Hand writing Mutlu" w:hAnsi="Hand writing Mutlu"/>
                      <w:b/>
                      <w:sz w:val="56"/>
                      <w:szCs w:val="56"/>
                    </w:rPr>
                    <w:t xml:space="preserve"> </w:t>
                  </w:r>
                  <w:r w:rsidRPr="005169BB"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>ara.</w:t>
                  </w:r>
                </w:p>
              </w:txbxContent>
            </v:textbox>
          </v:rect>
        </w:pict>
      </w:r>
      <w:r>
        <w:rPr>
          <w:rFonts w:ascii="Times New Roman" w:hAnsi="Times New Roman"/>
        </w:rPr>
        <w:t xml:space="preserve"> </w:t>
      </w:r>
    </w:p>
    <w:p w:rsidR="00566FF0" w:rsidRDefault="00566FF0" w:rsidP="00AD3E48">
      <w:pPr>
        <w:jc w:val="right"/>
      </w:pPr>
    </w:p>
    <w:p w:rsidR="00566FF0" w:rsidRDefault="00566FF0" w:rsidP="00AD3E48">
      <w:pPr>
        <w:jc w:val="right"/>
      </w:pPr>
      <w:r>
        <w:rPr>
          <w:noProof/>
        </w:rPr>
        <w:pict>
          <v:group id="_x0000_s1035" style="position:absolute;left:0;text-align:left;margin-left:280.55pt;margin-top:16.1pt;width:269.3pt;height:40.1pt;z-index:251654656" coordorigin="1413,7777" coordsize="9004,600">
            <v:line id="_x0000_s1036" style="position:absolute" from="1413,7777" to="10413,7777" strokeweight="1pt"/>
            <v:line id="_x0000_s1037" style="position:absolute" from="1413,7957" to="10413,7957" strokeweight="1pt"/>
            <v:line id="_x0000_s1038" style="position:absolute" from="1417,8197" to="10417,8197" strokeweight="1pt"/>
            <v:line id="_x0000_s1039" style="position:absolute" from="1417,8377" to="10417,8377" strokeweight="1pt"/>
            <v:line id="_x0000_s1040" style="position:absolute" from="10417,7777" to="10417,8344" strokeweight="1pt"/>
            <v:line id="_x0000_s1041" style="position:absolute" from="1417,7777" to="1417,8344" strokeweight="1pt"/>
            <w10:wrap side="left"/>
          </v:group>
        </w:pict>
      </w:r>
    </w:p>
    <w:p w:rsidR="00566FF0" w:rsidRDefault="00566FF0" w:rsidP="00AD3E48">
      <w:pPr>
        <w:jc w:val="right"/>
      </w:pPr>
    </w:p>
    <w:p w:rsidR="00566FF0" w:rsidRDefault="00566FF0" w:rsidP="00AD3E48">
      <w:pPr>
        <w:jc w:val="right"/>
      </w:pPr>
      <w:r>
        <w:rPr>
          <w:noProof/>
        </w:rPr>
        <w:pict>
          <v:group id="_x0000_s1042" style="position:absolute;left:0;text-align:left;margin-left:280.45pt;margin-top:13.55pt;width:269.3pt;height:40.1pt;z-index:251655680" coordorigin="1413,7777" coordsize="9004,600">
            <v:line id="_x0000_s1043" style="position:absolute" from="1413,7777" to="10413,7777" strokeweight="1pt"/>
            <v:line id="_x0000_s1044" style="position:absolute" from="1413,7957" to="10413,7957" strokeweight="1pt"/>
            <v:line id="_x0000_s1045" style="position:absolute" from="1417,8197" to="10417,8197" strokeweight="1pt"/>
            <v:line id="_x0000_s1046" style="position:absolute" from="1417,8377" to="10417,8377" strokeweight="1pt"/>
            <v:line id="_x0000_s1047" style="position:absolute" from="10417,7777" to="10417,8344" strokeweight="1pt"/>
            <v:line id="_x0000_s1048" style="position:absolute" from="1417,7777" to="1417,8344" strokeweight="1pt"/>
            <w10:wrap side="left"/>
          </v:group>
        </w:pict>
      </w:r>
    </w:p>
    <w:p w:rsidR="00566FF0" w:rsidRDefault="00566FF0" w:rsidP="00AD3E48">
      <w:pPr>
        <w:jc w:val="right"/>
      </w:pPr>
      <w:r>
        <w:tab/>
      </w:r>
    </w:p>
    <w:p w:rsidR="00566FF0" w:rsidRDefault="00566FF0" w:rsidP="00AD3E48">
      <w:pPr>
        <w:jc w:val="right"/>
      </w:pPr>
      <w:r>
        <w:rPr>
          <w:noProof/>
        </w:rPr>
        <w:pict>
          <v:group id="_x0000_s1049" style="position:absolute;left:0;text-align:left;margin-left:280.75pt;margin-top:11.4pt;width:269.3pt;height:40.1pt;z-index:251656704" coordorigin="1413,7777" coordsize="9004,600">
            <v:line id="_x0000_s1050" style="position:absolute" from="1413,7777" to="10413,7777" strokeweight="1pt"/>
            <v:line id="_x0000_s1051" style="position:absolute" from="1413,7957" to="10413,7957" strokeweight="1pt"/>
            <v:line id="_x0000_s1052" style="position:absolute" from="1417,8197" to="10417,8197" strokeweight="1pt"/>
            <v:line id="_x0000_s1053" style="position:absolute" from="1417,8377" to="10417,8377" strokeweight="1pt"/>
            <v:line id="_x0000_s1054" style="position:absolute" from="10417,7777" to="10417,8344" strokeweight="1pt"/>
            <v:line id="_x0000_s1055" style="position:absolute" from="1417,7777" to="1417,8344" strokeweight="1pt"/>
            <w10:wrap side="left"/>
          </v:group>
        </w:pict>
      </w:r>
    </w:p>
    <w:p w:rsidR="00566FF0" w:rsidRDefault="00566FF0" w:rsidP="00AD3E48">
      <w:pPr>
        <w:jc w:val="right"/>
      </w:pPr>
    </w:p>
    <w:p w:rsidR="00566FF0" w:rsidRDefault="00566FF0" w:rsidP="00AD3E48">
      <w:pPr>
        <w:jc w:val="right"/>
      </w:pPr>
      <w:r>
        <w:rPr>
          <w:noProof/>
        </w:rPr>
        <w:pict>
          <v:group id="_x0000_s1056" style="position:absolute;left:0;text-align:left;margin-left:280.35pt;margin-top:8.55pt;width:269.3pt;height:40.1pt;z-index:251657728" coordorigin="1413,7777" coordsize="9004,600">
            <v:line id="_x0000_s1057" style="position:absolute" from="1413,7777" to="10413,7777" strokeweight="1pt"/>
            <v:line id="_x0000_s1058" style="position:absolute" from="1413,7957" to="10413,7957" strokeweight="1pt"/>
            <v:line id="_x0000_s1059" style="position:absolute" from="1417,8197" to="10417,8197" strokeweight="1pt"/>
            <v:line id="_x0000_s1060" style="position:absolute" from="1417,8377" to="10417,8377" strokeweight="1pt"/>
            <v:line id="_x0000_s1061" style="position:absolute" from="10417,7777" to="10417,8344" strokeweight="1pt"/>
            <v:line id="_x0000_s1062" style="position:absolute" from="1417,7777" to="1417,8344" strokeweight="1pt"/>
            <w10:wrap side="left"/>
          </v:group>
        </w:pict>
      </w:r>
    </w:p>
    <w:p w:rsidR="00566FF0" w:rsidRDefault="00566FF0" w:rsidP="00AD3E48">
      <w:pPr>
        <w:jc w:val="right"/>
      </w:pPr>
    </w:p>
    <w:p w:rsidR="00566FF0" w:rsidRDefault="00566FF0" w:rsidP="00AD3E48">
      <w:pPr>
        <w:jc w:val="right"/>
      </w:pPr>
    </w:p>
    <w:p w:rsidR="00566FF0" w:rsidRDefault="00566FF0" w:rsidP="00AD3E48">
      <w:pPr>
        <w:jc w:val="right"/>
      </w:pPr>
      <w:r>
        <w:rPr>
          <w:noProof/>
        </w:rPr>
        <w:pict>
          <v:group id="_x0000_s1063" style="position:absolute;left:0;text-align:left;margin-left:280.25pt;margin-top:6pt;width:269.3pt;height:40.1pt;z-index:251659776" coordorigin="1413,7777" coordsize="9004,600">
            <v:line id="_x0000_s1064" style="position:absolute" from="1413,7777" to="10413,7777" strokeweight="1pt"/>
            <v:line id="_x0000_s1065" style="position:absolute" from="1413,7957" to="10413,7957" strokeweight="1pt"/>
            <v:line id="_x0000_s1066" style="position:absolute" from="1417,8197" to="10417,8197" strokeweight="1pt"/>
            <v:line id="_x0000_s1067" style="position:absolute" from="1417,8377" to="10417,8377" strokeweight="1pt"/>
            <v:line id="_x0000_s1068" style="position:absolute" from="10417,7777" to="10417,8344" strokeweight="1pt"/>
            <v:line id="_x0000_s1069" style="position:absolute" from="1417,7777" to="1417,8344" strokeweight="1pt"/>
            <w10:wrap side="left"/>
          </v:group>
        </w:pict>
      </w:r>
      <w:r>
        <w:rPr>
          <w:noProof/>
        </w:rPr>
        <w:pict>
          <v:rect id="_x0000_s1070" style="position:absolute;left:0;text-align:left;margin-left:1.75pt;margin-top:6pt;width:263.6pt;height:237.85pt;z-index:251658752" strokeweight="1.5pt">
            <v:stroke dashstyle="dash"/>
            <v:textbox style="mso-next-textbox:#_x0000_s1070">
              <w:txbxContent>
                <w:p w:rsidR="00566FF0" w:rsidRDefault="00566FF0" w:rsidP="00D02911">
                  <w:pPr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</w:pPr>
                  <w:r w:rsidRPr="005169BB"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>Taner,</w:t>
                  </w:r>
                  <w:r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 xml:space="preserve"> </w:t>
                  </w:r>
                  <w:r w:rsidRPr="005169BB"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>on lira al.</w:t>
                  </w:r>
                </w:p>
                <w:p w:rsidR="00566FF0" w:rsidRDefault="00566FF0" w:rsidP="00D02911">
                  <w:pPr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</w:pPr>
                  <w:r w:rsidRPr="005169BB"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>Rana,</w:t>
                  </w:r>
                  <w:r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 xml:space="preserve"> </w:t>
                  </w:r>
                  <w:r w:rsidRPr="005169BB"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>on nar al.</w:t>
                  </w:r>
                </w:p>
                <w:p w:rsidR="00566FF0" w:rsidRDefault="00566FF0" w:rsidP="00D02911">
                  <w:pPr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</w:pPr>
                  <w:r w:rsidRPr="005169BB"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>Nail,</w:t>
                  </w:r>
                  <w:r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 xml:space="preserve"> </w:t>
                  </w:r>
                  <w:r w:rsidRPr="005169BB"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>tere al.</w:t>
                  </w:r>
                </w:p>
                <w:p w:rsidR="00566FF0" w:rsidRDefault="00566FF0" w:rsidP="00D02911">
                  <w:pPr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</w:pPr>
                  <w:r w:rsidRPr="005169BB"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>Erol,</w:t>
                  </w:r>
                  <w:r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 xml:space="preserve"> </w:t>
                  </w:r>
                  <w:r w:rsidRPr="005169BB"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>Eren</w:t>
                  </w:r>
                  <w:r w:rsidRPr="005169BB">
                    <w:rPr>
                      <w:rFonts w:ascii="Times New Roman" w:hAnsi="Times New Roman"/>
                      <w:b/>
                      <w:sz w:val="40"/>
                      <w:szCs w:val="40"/>
                    </w:rPr>
                    <w:t>’</w:t>
                  </w:r>
                  <w:r w:rsidRPr="005169BB"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>i</w:t>
                  </w:r>
                  <w:r>
                    <w:rPr>
                      <w:rFonts w:ascii="Hand writing Mutlu" w:hAnsi="Hand writing Mutlu"/>
                      <w:b/>
                      <w:sz w:val="56"/>
                      <w:szCs w:val="56"/>
                    </w:rPr>
                    <w:t xml:space="preserve"> </w:t>
                  </w:r>
                  <w:r w:rsidRPr="005169BB"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>ara.</w:t>
                  </w:r>
                </w:p>
                <w:p w:rsidR="00566FF0" w:rsidRPr="00D02911" w:rsidRDefault="00566FF0" w:rsidP="00D02911">
                  <w:pPr>
                    <w:rPr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>İlter, elli lira al.</w:t>
                  </w:r>
                </w:p>
              </w:txbxContent>
            </v:textbox>
          </v:rect>
        </w:pict>
      </w:r>
    </w:p>
    <w:p w:rsidR="00566FF0" w:rsidRDefault="00566FF0" w:rsidP="00AD3E48">
      <w:pPr>
        <w:jc w:val="right"/>
      </w:pPr>
    </w:p>
    <w:p w:rsidR="00566FF0" w:rsidRDefault="00566FF0" w:rsidP="00AD3E48">
      <w:pPr>
        <w:jc w:val="right"/>
      </w:pPr>
      <w:r>
        <w:rPr>
          <w:noProof/>
        </w:rPr>
        <w:pict>
          <v:group id="_x0000_s1071" style="position:absolute;left:0;text-align:left;margin-left:280.15pt;margin-top:3.85pt;width:269.3pt;height:40.1pt;z-index:251660800" coordorigin="1413,7777" coordsize="9004,600">
            <v:line id="_x0000_s1072" style="position:absolute" from="1413,7777" to="10413,7777" strokeweight="1pt"/>
            <v:line id="_x0000_s1073" style="position:absolute" from="1413,7957" to="10413,7957" strokeweight="1pt"/>
            <v:line id="_x0000_s1074" style="position:absolute" from="1417,8197" to="10417,8197" strokeweight="1pt"/>
            <v:line id="_x0000_s1075" style="position:absolute" from="1417,8377" to="10417,8377" strokeweight="1pt"/>
            <v:line id="_x0000_s1076" style="position:absolute" from="10417,7777" to="10417,8344" strokeweight="1pt"/>
            <v:line id="_x0000_s1077" style="position:absolute" from="1417,7777" to="1417,8344" strokeweight="1pt"/>
            <w10:wrap side="left"/>
          </v:group>
        </w:pict>
      </w:r>
    </w:p>
    <w:p w:rsidR="00566FF0" w:rsidRDefault="00566FF0" w:rsidP="00AD3E48">
      <w:pPr>
        <w:jc w:val="right"/>
      </w:pPr>
    </w:p>
    <w:p w:rsidR="00566FF0" w:rsidRDefault="00566FF0" w:rsidP="00AD3E48">
      <w:pPr>
        <w:jc w:val="right"/>
      </w:pPr>
      <w:r>
        <w:rPr>
          <w:noProof/>
        </w:rPr>
        <w:pict>
          <v:group id="_x0000_s1078" style="position:absolute;left:0;text-align:left;margin-left:280.85pt;margin-top:1.7pt;width:269.3pt;height:40.1pt;z-index:251661824" coordorigin="1413,7777" coordsize="9004,600">
            <v:line id="_x0000_s1079" style="position:absolute" from="1413,7777" to="10413,7777" strokeweight="1pt"/>
            <v:line id="_x0000_s1080" style="position:absolute" from="1413,7957" to="10413,7957" strokeweight="1pt"/>
            <v:line id="_x0000_s1081" style="position:absolute" from="1417,8197" to="10417,8197" strokeweight="1pt"/>
            <v:line id="_x0000_s1082" style="position:absolute" from="1417,8377" to="10417,8377" strokeweight="1pt"/>
            <v:line id="_x0000_s1083" style="position:absolute" from="10417,7777" to="10417,8344" strokeweight="1pt"/>
            <v:line id="_x0000_s1084" style="position:absolute" from="1417,7777" to="1417,8344" strokeweight="1pt"/>
            <w10:wrap side="left"/>
          </v:group>
        </w:pict>
      </w:r>
    </w:p>
    <w:p w:rsidR="00566FF0" w:rsidRDefault="00566FF0" w:rsidP="00AD3E48">
      <w:pPr>
        <w:jc w:val="right"/>
      </w:pPr>
      <w:r>
        <w:rPr>
          <w:noProof/>
        </w:rPr>
        <w:pict>
          <v:group id="_x0000_s1085" style="position:absolute;left:0;text-align:left;margin-left:280.05pt;margin-top:25.05pt;width:269.3pt;height:40.1pt;z-index:251662848" coordorigin="1413,7777" coordsize="9004,600">
            <v:line id="_x0000_s1086" style="position:absolute" from="1413,7777" to="10413,7777" strokeweight="1pt"/>
            <v:line id="_x0000_s1087" style="position:absolute" from="1413,7957" to="10413,7957" strokeweight="1pt"/>
            <v:line id="_x0000_s1088" style="position:absolute" from="1417,8197" to="10417,8197" strokeweight="1pt"/>
            <v:line id="_x0000_s1089" style="position:absolute" from="1417,8377" to="10417,8377" strokeweight="1pt"/>
            <v:line id="_x0000_s1090" style="position:absolute" from="10417,7777" to="10417,8344" strokeweight="1pt"/>
            <v:line id="_x0000_s1091" style="position:absolute" from="1417,7777" to="1417,8344" strokeweight="1pt"/>
            <w10:wrap side="left"/>
          </v:group>
        </w:pict>
      </w:r>
    </w:p>
    <w:p w:rsidR="00566FF0" w:rsidRDefault="00566FF0" w:rsidP="00AD3E48">
      <w:pPr>
        <w:jc w:val="right"/>
      </w:pPr>
    </w:p>
    <w:p w:rsidR="00566FF0" w:rsidRDefault="00566FF0" w:rsidP="00AD3E48">
      <w:pPr>
        <w:jc w:val="right"/>
      </w:pPr>
    </w:p>
    <w:p w:rsidR="00566FF0" w:rsidRDefault="00566FF0" w:rsidP="00AD3E48">
      <w:pPr>
        <w:jc w:val="right"/>
      </w:pPr>
      <w:r>
        <w:rPr>
          <w:noProof/>
        </w:rPr>
        <w:pict>
          <v:group id="_x0000_s1092" style="position:absolute;left:0;text-align:left;margin-left:280.15pt;margin-top:.2pt;width:269.3pt;height:40.1pt;z-index:251663872" coordorigin="1413,7777" coordsize="9004,600">
            <v:line id="_x0000_s1093" style="position:absolute" from="1413,7777" to="10413,7777" strokeweight="1pt"/>
            <v:line id="_x0000_s1094" style="position:absolute" from="1413,7957" to="10413,7957" strokeweight="1pt"/>
            <v:line id="_x0000_s1095" style="position:absolute" from="1417,8197" to="10417,8197" strokeweight="1pt"/>
            <v:line id="_x0000_s1096" style="position:absolute" from="1417,8377" to="10417,8377" strokeweight="1pt"/>
            <v:line id="_x0000_s1097" style="position:absolute" from="10417,7777" to="10417,8344" strokeweight="1pt"/>
            <v:line id="_x0000_s1098" style="position:absolute" from="1417,7777" to="1417,8344" strokeweight="1pt"/>
            <w10:wrap side="left"/>
          </v:group>
        </w:pict>
      </w:r>
    </w:p>
    <w:p w:rsidR="00566FF0" w:rsidRDefault="00566FF0" w:rsidP="00AD3E48">
      <w:pPr>
        <w:jc w:val="right"/>
      </w:pPr>
    </w:p>
    <w:p w:rsidR="00566FF0" w:rsidRDefault="00566FF0" w:rsidP="00AD3E48">
      <w:pPr>
        <w:jc w:val="right"/>
      </w:pPr>
    </w:p>
    <w:p w:rsidR="00566FF0" w:rsidRDefault="00566FF0" w:rsidP="00AD3E48">
      <w:pPr>
        <w:jc w:val="right"/>
      </w:pPr>
    </w:p>
    <w:p w:rsidR="00566FF0" w:rsidRPr="00D02911" w:rsidRDefault="00566FF0" w:rsidP="004E6D6B">
      <w:pPr>
        <w:jc w:val="center"/>
      </w:pPr>
      <w:hyperlink r:id="rId4" w:history="1">
        <w:r w:rsidRPr="006D6A86">
          <w:rPr>
            <w:rStyle w:val="Hyperlink"/>
            <w:rFonts w:ascii="Hand writing Mutlu" w:hAnsi="Hand writing Mutlu" w:cs="UlusalOkul.Com Çizgili"/>
            <w:sz w:val="44"/>
            <w:szCs w:val="44"/>
          </w:rPr>
          <w:t>www.sorubak.com</w:t>
        </w:r>
      </w:hyperlink>
      <w:r>
        <w:rPr>
          <w:rFonts w:ascii="Hand writing Mutlu" w:hAnsi="Hand writing Mutlu" w:cs="UlusalOkul.Com Çizgili"/>
          <w:sz w:val="44"/>
          <w:szCs w:val="44"/>
        </w:rPr>
        <w:t xml:space="preserve"> </w:t>
      </w:r>
      <w:r w:rsidRPr="00622E48">
        <w:rPr>
          <w:rFonts w:ascii="Hand writing Mutlu" w:hAnsi="Hand writing Mutlu" w:cs="UlusalOkul.Com Çizgili"/>
          <w:sz w:val="44"/>
          <w:szCs w:val="44"/>
        </w:rPr>
        <w:t xml:space="preserve">     </w:t>
      </w:r>
    </w:p>
    <w:sectPr w:rsidR="00566FF0" w:rsidRPr="00D02911" w:rsidSect="00AD3E48">
      <w:pgSz w:w="11906" w:h="16838"/>
      <w:pgMar w:top="284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UlusalOkul.Com Çizgili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0ADB"/>
    <w:rsid w:val="00207AB4"/>
    <w:rsid w:val="00264DC9"/>
    <w:rsid w:val="002A4F15"/>
    <w:rsid w:val="00404BCC"/>
    <w:rsid w:val="004E6D6B"/>
    <w:rsid w:val="00515928"/>
    <w:rsid w:val="005169BB"/>
    <w:rsid w:val="00566FF0"/>
    <w:rsid w:val="00570ADB"/>
    <w:rsid w:val="00582206"/>
    <w:rsid w:val="005E24D2"/>
    <w:rsid w:val="005E45E5"/>
    <w:rsid w:val="00622E48"/>
    <w:rsid w:val="006D6A86"/>
    <w:rsid w:val="007172DE"/>
    <w:rsid w:val="00741778"/>
    <w:rsid w:val="008771BB"/>
    <w:rsid w:val="008F0966"/>
    <w:rsid w:val="00A267FF"/>
    <w:rsid w:val="00AD3E48"/>
    <w:rsid w:val="00B85743"/>
    <w:rsid w:val="00B86C8E"/>
    <w:rsid w:val="00CD48AA"/>
    <w:rsid w:val="00D02911"/>
    <w:rsid w:val="00D27229"/>
    <w:rsid w:val="00D36C76"/>
    <w:rsid w:val="00D77CDE"/>
    <w:rsid w:val="00E30B12"/>
    <w:rsid w:val="00ED31F0"/>
    <w:rsid w:val="00F04961"/>
    <w:rsid w:val="00F81250"/>
    <w:rsid w:val="00FF4D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9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2911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570ADB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A267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267F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4E6D6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15</Words>
  <Characters>86</Characters>
  <Application>Microsoft Office Outlook</Application>
  <DocSecurity>0</DocSecurity>
  <Lines>0</Lines>
  <Paragraphs>0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2012-12-10T03:02:00Z</dcterms:created>
  <dcterms:modified xsi:type="dcterms:W3CDTF">2012-12-16T14:13:00Z</dcterms:modified>
  <cp:category>www.sorubak.com</cp:category>
</cp:coreProperties>
</file>