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518" w:rsidRPr="00B620C5" w:rsidRDefault="00C60518" w:rsidP="00B12B9E">
      <w:pPr>
        <w:tabs>
          <w:tab w:val="left" w:pos="1860"/>
        </w:tabs>
        <w:rPr>
          <w:rFonts w:ascii="Hand writing Mutlu" w:hAnsi="Hand writing Mutlu"/>
          <w:color w:val="FF6600"/>
          <w:sz w:val="40"/>
          <w:szCs w:val="40"/>
        </w:rPr>
      </w:pPr>
      <w:r w:rsidRPr="00B620C5">
        <w:rPr>
          <w:rFonts w:ascii="Hand writing Mutlu" w:hAnsi="Hand writing Mutlu"/>
          <w:color w:val="FF6600"/>
          <w:sz w:val="40"/>
          <w:szCs w:val="40"/>
        </w:rPr>
        <w:t xml:space="preserve">   tar  tar </w:t>
      </w:r>
    </w:p>
    <w:p w:rsidR="00C60518" w:rsidRPr="00B620C5" w:rsidRDefault="00C60518" w:rsidP="00B12B9E">
      <w:pPr>
        <w:tabs>
          <w:tab w:val="left" w:pos="1860"/>
        </w:tabs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2" o:spid="_x0000_s1026" style="position:absolute;margin-left:159.8pt;margin-top:6.7pt;width:18pt;height:19.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" path="m,94594r87318,l114300,r26982,94594l228600,94594r-70642,58461l184941,247649,114300,189186,43659,247649,70642,153055,,94594xe" fillcolor="#4f81bd" strokecolor="#243f60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Ela ne tartar ?</w:t>
      </w:r>
      <w:r w:rsidRPr="00B620C5">
        <w:rPr>
          <w:rFonts w:ascii="Hand writing Mutlu" w:hAnsi="Hand writing Mutlu"/>
          <w:noProof/>
          <w:sz w:val="40"/>
          <w:szCs w:val="40"/>
        </w:rPr>
        <w:t xml:space="preserve"> </w:t>
      </w:r>
    </w:p>
    <w:p w:rsidR="00C60518" w:rsidRPr="00B620C5" w:rsidRDefault="00C60518" w:rsidP="00B12B9E">
      <w:pPr>
        <w:tabs>
          <w:tab w:val="left" w:pos="1860"/>
        </w:tabs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Lale  et tartar.</w:t>
      </w:r>
      <w:r w:rsidRPr="00B620C5">
        <w:rPr>
          <w:rFonts w:ascii="Hand writing Mutlu" w:hAnsi="Hand writing Mutlu"/>
          <w:noProof/>
          <w:sz w:val="40"/>
          <w:szCs w:val="40"/>
        </w:rPr>
        <w:t xml:space="preserve"> </w:t>
      </w:r>
    </w:p>
    <w:p w:rsidR="00C60518" w:rsidRPr="00B620C5" w:rsidRDefault="00C60518" w:rsidP="00B12B9E">
      <w:pPr>
        <w:tabs>
          <w:tab w:val="left" w:pos="1860"/>
        </w:tabs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Ali tarla ne ?.</w:t>
      </w:r>
      <w:r w:rsidRPr="00B620C5">
        <w:rPr>
          <w:rFonts w:ascii="Hand writing Mutlu" w:hAnsi="Hand writing Mutlu"/>
          <w:noProof/>
          <w:sz w:val="40"/>
          <w:szCs w:val="40"/>
        </w:rPr>
        <w:t xml:space="preserve"> </w:t>
      </w:r>
    </w:p>
    <w:p w:rsidR="00C60518" w:rsidRPr="00B620C5" w:rsidRDefault="00C60518" w:rsidP="00B12B9E">
      <w:pPr>
        <w:tabs>
          <w:tab w:val="left" w:pos="1860"/>
        </w:tabs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Nil</w:t>
      </w:r>
      <w:r w:rsidRPr="00B620C5">
        <w:rPr>
          <w:sz w:val="40"/>
          <w:szCs w:val="40"/>
        </w:rPr>
        <w:t>’</w:t>
      </w:r>
      <w:r w:rsidRPr="00B620C5">
        <w:rPr>
          <w:rFonts w:ascii="Hand writing Mutlu" w:hAnsi="Hand writing Mutlu"/>
          <w:sz w:val="40"/>
          <w:szCs w:val="40"/>
        </w:rPr>
        <w:t>e tarla anlat.</w:t>
      </w:r>
    </w:p>
    <w:p w:rsidR="00C60518" w:rsidRPr="00B620C5" w:rsidRDefault="00C60518" w:rsidP="00B12B9E">
      <w:pPr>
        <w:tabs>
          <w:tab w:val="left" w:pos="1860"/>
        </w:tabs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Taner ot  tart.</w:t>
      </w:r>
    </w:p>
    <w:p w:rsidR="00C60518" w:rsidRPr="00B620C5" w:rsidRDefault="00C60518" w:rsidP="00B12B9E">
      <w:pPr>
        <w:tabs>
          <w:tab w:val="left" w:pos="1860"/>
        </w:tabs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4" o:spid="_x0000_s1027" style="position:absolute;margin-left:222.8pt;margin-top:4.35pt;width:18pt;height:19.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Taner onar onar tart.</w:t>
      </w:r>
    </w:p>
    <w:p w:rsidR="00C60518" w:rsidRPr="00B620C5" w:rsidRDefault="00C60518" w:rsidP="00B12B9E">
      <w:pPr>
        <w:tabs>
          <w:tab w:val="left" w:pos="1860"/>
        </w:tabs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Taner .atlet atar.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Taner atar,ot tartar.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5" o:spid="_x0000_s1028" style="position:absolute;margin-left:159.8pt;margin-top:8.15pt;width:18pt;height:19.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Ata tarla tart.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 xml:space="preserve">  ter    ter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11" o:spid="_x0000_s1029" style="position:absolute;margin-left:183.05pt;margin-top:4.5pt;width:18pt;height:19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Atlar  terli otlat.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8" o:spid="_x0000_s1030" style="position:absolute;margin-left:204.8pt;margin-top:6.3pt;width:18pt;height:19.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Onlar terler, not al.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O, noter Taner 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10" o:spid="_x0000_s1031" style="position:absolute;margin-left:165.05pt;margin-top:3.85pt;width:18pt;height:19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 xml:space="preserve">Taner olta iter . 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Taner terle terle 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Tonton nineler ter</w:t>
      </w:r>
      <w:r w:rsidRPr="00B620C5">
        <w:rPr>
          <w:rFonts w:ascii="Hand writing Mutlu" w:hAnsi="Hand writing Mutlu"/>
          <w:sz w:val="40"/>
          <w:szCs w:val="40"/>
        </w:rPr>
        <w:t>li 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 xml:space="preserve"> Nar  nar 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17" o:spid="_x0000_s1032" style="position:absolute;margin-left:201.8pt;margin-top:4.5pt;width:18pt;height:19.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Nil  onar onar al.</w:t>
      </w:r>
      <w:r w:rsidRPr="00A0269E">
        <w:rPr>
          <w:rFonts w:ascii="Hand writing Mutlu" w:hAnsi="Hand writing Mutlu"/>
          <w:noProof/>
          <w:sz w:val="40"/>
          <w:szCs w:val="40"/>
        </w:rPr>
        <w:t xml:space="preserve"> 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Narlar taneli anla.</w:t>
      </w:r>
      <w:r w:rsidRPr="00A0269E">
        <w:rPr>
          <w:rFonts w:ascii="Hand writing Mutlu" w:hAnsi="Hand writing Mutlu"/>
          <w:noProof/>
          <w:sz w:val="40"/>
          <w:szCs w:val="40"/>
        </w:rPr>
        <w:t xml:space="preserve"> 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9" o:spid="_x0000_s1033" style="position:absolute;margin-left:213.05pt;margin-top:10.3pt;width:18pt;height:19.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Alo Ali ,nine anar.</w:t>
      </w:r>
    </w:p>
    <w:p w:rsidR="00C60518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Atilla nar alan onlar.</w:t>
      </w:r>
    </w:p>
    <w:p w:rsidR="00C60518" w:rsidRDefault="00C60518" w:rsidP="00B12B9E">
      <w:pPr>
        <w:rPr>
          <w:rFonts w:ascii="Hand writing Mutlu" w:hAnsi="Hand writing Mutlu"/>
          <w:sz w:val="40"/>
          <w:szCs w:val="40"/>
        </w:rPr>
      </w:pPr>
      <w:bookmarkStart w:id="0" w:name="_GoBack"/>
      <w:bookmarkEnd w:id="0"/>
    </w:p>
    <w:p w:rsidR="00C60518" w:rsidRDefault="00C60518" w:rsidP="00B12B9E">
      <w:pPr>
        <w:rPr>
          <w:rFonts w:ascii="Arial Black" w:hAnsi="Arial Black"/>
        </w:rPr>
      </w:pPr>
      <w:r>
        <w:rPr>
          <w:noProof/>
        </w:rPr>
        <w:pict>
          <v:shape id="5-Nokta Yıldız 1" o:spid="_x0000_s1034" style="position:absolute;margin-left:118.55pt;margin-top:22.1pt;width:21.75pt;height:1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" path="m,72764r105509,1l138113,r32603,72765l276225,72764r-85359,44971l223471,190500,138113,145528,52754,190500,85359,117735,,72764xe" fillcolor="#4f81bd" strokecolor="#243f60" strokeweight="2pt">
            <v:path arrowok="t" o:connecttype="custom" o:connectlocs="0,72764;105509,72765;138113,0;170716,72765;276225,72764;190866,117735;223471,190500;138113,145528;52754,190500;85359,117735;0,72764" o:connectangles="0,0,0,0,0,0,0,0,0,0,0"/>
          </v:shape>
        </w:pict>
      </w:r>
      <w:r w:rsidRPr="00B620C5">
        <w:rPr>
          <w:rFonts w:ascii="Arial Black" w:hAnsi="Arial Black"/>
        </w:rPr>
        <w:t xml:space="preserve">Metinleri çok oku her hece metninin başlığını yazarak     </w:t>
      </w:r>
      <w:r>
        <w:rPr>
          <w:rFonts w:ascii="Arial Black" w:hAnsi="Arial Black"/>
        </w:rPr>
        <w:t xml:space="preserve">    </w:t>
      </w:r>
      <w:r w:rsidRPr="00B620C5">
        <w:rPr>
          <w:rFonts w:ascii="Arial Black" w:hAnsi="Arial Black"/>
        </w:rPr>
        <w:t xml:space="preserve">cümleleri </w:t>
      </w:r>
    </w:p>
    <w:p w:rsidR="00C60518" w:rsidRPr="00B620C5" w:rsidRDefault="00C60518" w:rsidP="00B12B9E">
      <w:pPr>
        <w:rPr>
          <w:rFonts w:ascii="Arial Black" w:hAnsi="Arial Black"/>
        </w:rPr>
      </w:pPr>
      <w:r>
        <w:rPr>
          <w:rFonts w:ascii="Arial Black" w:hAnsi="Arial Black"/>
        </w:rPr>
        <w:t>Annen söylesin sen yaz…….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 xml:space="preserve">       ner   ner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Taner nota inlet.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7" o:spid="_x0000_s1035" style="position:absolute;margin-left:192.75pt;margin-top:6.95pt;width:18pt;height:19.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Taner oltalar iner.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6" o:spid="_x0000_s1036" style="position:absolute;margin-left:174.75pt;margin-top:11.75pt;width:18pt;height:19.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Taner tiner tart 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 xml:space="preserve">     ler  ler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3" o:spid="_x0000_s1037" style="position:absolute;margin-left:180.75pt;margin-top:4.35pt;width:18pt;height:19.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Aliler oto iteler 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14" o:spid="_x0000_s1038" style="position:absolute;margin-left:246.75pt;margin-top:7.6pt;width:18pt;height:19.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Niller  neler neler anlat.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Taner aileler tonton.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Onat etler , oteller al.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Taner inat ettir 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13" o:spid="_x0000_s1039" style="position:absolute;margin-left:228.75pt;margin-top:7.25pt;width:18pt;height:19.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Teller , aletler ,nineler.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Atletler,eltiler, eller.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12" o:spid="_x0000_s1040" style="position:absolute;margin-left:219pt;margin-top:6.3pt;width:18pt;height:19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Laleler ,itler,Nailler.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 xml:space="preserve">     lar  lar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16" o:spid="_x0000_s1041" style="position:absolute;margin-left:226.5pt;margin-top:4.9pt;width:18pt;height:19.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Onlar anneler, anlar.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15" o:spid="_x0000_s1042" style="position:absolute;margin-left:219pt;margin-top:5.9pt;width:18pt;height:19.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Talatlar atlar otlar 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Ela oltalar onar onar.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Taner otlar tartar.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Nalanlar terli.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5-Nokta Yıldız 18" o:spid="_x0000_s1043" style="position:absolute;margin-left:210.75pt;margin-top:8.5pt;width:18pt;height:21.0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6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" path="m,102113r87318,l114300,r26982,102113l228600,102113r-70642,63108l184941,267334,114300,204224,43659,267334,70642,165221,,102113xe" fillcolor="#4f81bd" strokecolor="#385d8a" strokeweight="2pt">
            <v:path arrowok="t" o:connecttype="custom" o:connectlocs="0,102113;87318,102113;114300,0;141282,102113;228600,102113;157958,165221;184941,267334;114300,204224;43659,267334;70642,165221;0,102113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Nar ittir, alo ettir .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  <w:r w:rsidRPr="00B620C5">
        <w:rPr>
          <w:rFonts w:ascii="Hand writing Mutlu" w:hAnsi="Hand writing Mutlu"/>
          <w:sz w:val="40"/>
          <w:szCs w:val="40"/>
        </w:rPr>
        <w:t>İnallar ona iner.</w:t>
      </w:r>
    </w:p>
    <w:p w:rsidR="00C60518" w:rsidRPr="00305110" w:rsidRDefault="00C60518" w:rsidP="00D62D05">
      <w:pPr>
        <w:jc w:val="center"/>
        <w:rPr>
          <w:rFonts w:ascii="Hand writing Mutlu" w:hAnsi="Hand writing Mutlu"/>
          <w:color w:val="FF0000"/>
          <w:sz w:val="48"/>
          <w:szCs w:val="48"/>
        </w:rPr>
      </w:pPr>
      <w:r>
        <w:rPr>
          <w:noProof/>
        </w:rPr>
        <w:pict>
          <v:shape id="5-Nokta Yıldız 20" o:spid="_x0000_s1044" style="position:absolute;left:0;text-align:left;margin-left:219pt;margin-top:7.6pt;width:18pt;height:19.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" path="m,94594r87318,l114300,r26982,94594l228600,94594r-70642,58461l184941,247649,114300,189186,43659,247649,70642,153055,,94594xe" fillcolor="#4f81bd" strokecolor="#385d8a" strokeweight="2pt">
            <v:path arrowok="t" o:connecttype="custom" o:connectlocs="0,94594;87318,94594;114300,0;141282,94594;228600,94594;157958,153055;184941,247649;114300,189186;43659,247649;70642,153055;0,94594" o:connectangles="0,0,0,0,0,0,0,0,0,0,0"/>
          </v:shape>
        </w:pict>
      </w:r>
      <w:r w:rsidRPr="00B620C5">
        <w:rPr>
          <w:rFonts w:ascii="Hand writing Mutlu" w:hAnsi="Hand writing Mutlu"/>
          <w:sz w:val="40"/>
          <w:szCs w:val="40"/>
        </w:rPr>
        <w:t>Onatlar neler atlar ?</w:t>
      </w:r>
      <w:r>
        <w:rPr>
          <w:rFonts w:ascii="Hand writing Mutlu" w:hAnsi="Hand writing Mutlu"/>
          <w:sz w:val="40"/>
          <w:szCs w:val="40"/>
        </w:rPr>
        <w:t xml:space="preserve">   </w:t>
      </w:r>
      <w:hyperlink r:id="rId4" w:history="1">
        <w:r w:rsidRPr="00086193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C60518" w:rsidRPr="00B620C5" w:rsidRDefault="00C60518" w:rsidP="00B12B9E">
      <w:pPr>
        <w:rPr>
          <w:rFonts w:ascii="Hand writing Mutlu" w:hAnsi="Hand writing Mutlu"/>
          <w:sz w:val="40"/>
          <w:szCs w:val="40"/>
        </w:rPr>
      </w:pPr>
    </w:p>
    <w:sectPr w:rsidR="00C60518" w:rsidRPr="00B620C5" w:rsidSect="00B812C5">
      <w:pgSz w:w="11906" w:h="16838"/>
      <w:pgMar w:top="142" w:right="282" w:bottom="0" w:left="284" w:header="708" w:footer="708" w:gutter="0"/>
      <w:cols w:num="2" w:space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2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7EE"/>
    <w:rsid w:val="00086193"/>
    <w:rsid w:val="000C2183"/>
    <w:rsid w:val="00305110"/>
    <w:rsid w:val="004C4870"/>
    <w:rsid w:val="00816D0A"/>
    <w:rsid w:val="00A0269E"/>
    <w:rsid w:val="00A541B0"/>
    <w:rsid w:val="00A72A3E"/>
    <w:rsid w:val="00B12B9E"/>
    <w:rsid w:val="00B537EE"/>
    <w:rsid w:val="00B620C5"/>
    <w:rsid w:val="00B812C5"/>
    <w:rsid w:val="00C60518"/>
    <w:rsid w:val="00D62D05"/>
    <w:rsid w:val="00E36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B9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62D0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156</Words>
  <Characters>894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Yasemin</dc:creator>
  <cp:keywords>www.sorubak.com</cp:keywords>
  <dc:description>www.sorubak.com</dc:description>
  <cp:lastModifiedBy>edanur</cp:lastModifiedBy>
  <cp:revision>3</cp:revision>
  <dcterms:created xsi:type="dcterms:W3CDTF">2012-12-23T21:18:00Z</dcterms:created>
  <dcterms:modified xsi:type="dcterms:W3CDTF">2012-12-30T20:47:00Z</dcterms:modified>
  <cp:category>www.sorubak.com</cp:category>
</cp:coreProperties>
</file>