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2C8" w:rsidRPr="00D02911" w:rsidRDefault="00F342C8" w:rsidP="00D02911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124.95pt;margin-top:24.8pt;width:283.5pt;height:115.5pt;z-index:251658240" fillcolor="#daeef3" strokecolor="#c0504d" strokeweight="2.5pt">
            <v:shadow color="#868686"/>
            <v:textbox style="mso-next-textbox:#_x0000_s1026">
              <w:txbxContent>
                <w:p w:rsidR="00F342C8" w:rsidRPr="004208C2" w:rsidRDefault="00F342C8" w:rsidP="009956FA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208C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Pendik Merkez İlkokulu </w:t>
                  </w:r>
                </w:p>
                <w:p w:rsidR="00F342C8" w:rsidRPr="004208C2" w:rsidRDefault="00F342C8" w:rsidP="009956FA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208C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F Sınıfı  </w:t>
                  </w:r>
                </w:p>
                <w:p w:rsidR="00F342C8" w:rsidRPr="004208C2" w:rsidRDefault="00F342C8" w:rsidP="009956F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</w:t>
                  </w:r>
                  <w:r w:rsidRPr="004208C2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OKUYALIM, YAZALIM</w:t>
                  </w:r>
                </w:p>
              </w:txbxContent>
            </v:textbox>
          </v:shape>
        </w:pict>
      </w:r>
    </w:p>
    <w:p w:rsidR="00F342C8" w:rsidRDefault="00F342C8" w:rsidP="00FF4DB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AD5CA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alt="tere" style="width:101.25pt;height:88.5pt;visibility:visible">
            <v:imagedata r:id="rId5" o:title=""/>
          </v:shape>
        </w:pict>
      </w:r>
      <w:r>
        <w:rPr>
          <w:rFonts w:ascii="Times New Roman" w:hAnsi="Times New Roman"/>
        </w:rPr>
        <w:t xml:space="preserve">                                                                                                          </w:t>
      </w:r>
      <w:r w:rsidRPr="00A11CFF">
        <w:rPr>
          <w:rFonts w:ascii="Times New Roman" w:hAnsi="Times New Roman"/>
          <w:noProof/>
          <w:sz w:val="24"/>
          <w:szCs w:val="24"/>
        </w:rPr>
        <w:pict>
          <v:shape id="Resim 5" o:spid="_x0000_i1026" type="#_x0000_t75" alt="train" style="width:135pt;height:108pt;visibility:visible">
            <v:imagedata r:id="rId6" o:title=""/>
          </v:shape>
        </w:pict>
      </w:r>
    </w:p>
    <w:p w:rsidR="00F342C8" w:rsidRDefault="00F342C8" w:rsidP="00FF4DB5">
      <w:pPr>
        <w:rPr>
          <w:rFonts w:ascii="Times New Roman" w:hAnsi="Times New Roman"/>
        </w:rPr>
      </w:pPr>
      <w:r>
        <w:rPr>
          <w:noProof/>
        </w:rPr>
        <w:pict>
          <v:rect id="_x0000_s1027" style="position:absolute;margin-left:151.6pt;margin-top:6.2pt;width:263.6pt;height:288.75pt;z-index:251656192" strokeweight="1.5pt">
            <v:stroke dashstyle="dash"/>
            <v:textbox style="mso-next-textbox:#_x0000_s1027">
              <w:txbxContent>
                <w:p w:rsidR="00F342C8" w:rsidRPr="009956FA" w:rsidRDefault="00F342C8" w:rsidP="005169BB">
                  <w:pP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      </w:t>
                  </w:r>
                  <w:r w:rsidRPr="009956FA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EREN</w:t>
                  </w:r>
                </w:p>
                <w:p w:rsidR="00F342C8" w:rsidRPr="009956FA" w:rsidRDefault="00F342C8" w:rsidP="005169B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   </w:t>
                  </w:r>
                  <w:r w:rsidRPr="009956FA">
                    <w:rPr>
                      <w:rFonts w:ascii="Hand writing Mutlu" w:hAnsi="Hand writing Mutlu"/>
                      <w:sz w:val="44"/>
                      <w:szCs w:val="44"/>
                    </w:rPr>
                    <w:t>Eren, lor al.</w:t>
                  </w:r>
                </w:p>
                <w:p w:rsidR="00F342C8" w:rsidRPr="009956FA" w:rsidRDefault="00F342C8" w:rsidP="005169B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9956FA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  Erol, tere al.</w:t>
                  </w:r>
                </w:p>
                <w:p w:rsidR="00F342C8" w:rsidRPr="009956FA" w:rsidRDefault="00F342C8" w:rsidP="005169B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9956FA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Eren</w:t>
                  </w:r>
                  <w:r w:rsidRPr="009956FA">
                    <w:rPr>
                      <w:rFonts w:ascii="Hand writing Mutlu" w:hAnsi="Hand writing Mutlu"/>
                      <w:sz w:val="44"/>
                      <w:szCs w:val="44"/>
                    </w:rPr>
                    <w:t>, on nar al.</w:t>
                  </w:r>
                </w:p>
                <w:p w:rsidR="00F342C8" w:rsidRPr="009956FA" w:rsidRDefault="00F342C8" w:rsidP="005169BB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9956FA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 Nail, on lira al.</w:t>
                  </w:r>
                </w:p>
                <w:p w:rsidR="00F342C8" w:rsidRPr="009956FA" w:rsidRDefault="00F342C8" w:rsidP="005169BB">
                  <w:pPr>
                    <w:rPr>
                      <w:sz w:val="44"/>
                      <w:szCs w:val="44"/>
                    </w:rPr>
                  </w:pPr>
                  <w:r w:rsidRPr="009956FA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  Rana, Eren</w:t>
                  </w:r>
                  <w:r w:rsidRPr="009956FA">
                    <w:rPr>
                      <w:rFonts w:ascii="Times New Roman" w:hAnsi="Times New Roman"/>
                      <w:sz w:val="44"/>
                      <w:szCs w:val="44"/>
                    </w:rPr>
                    <w:t>’</w:t>
                  </w:r>
                  <w:r w:rsidRPr="009956FA">
                    <w:rPr>
                      <w:rFonts w:ascii="Hand writing Mutlu" w:hAnsi="Hand writing Mutlu"/>
                      <w:sz w:val="44"/>
                      <w:szCs w:val="44"/>
                    </w:rPr>
                    <w:t>i ara.</w:t>
                  </w:r>
                </w:p>
              </w:txbxContent>
            </v:textbox>
          </v:rect>
        </w:pict>
      </w:r>
    </w:p>
    <w:p w:rsidR="00F342C8" w:rsidRDefault="00F342C8" w:rsidP="00FF4DB5">
      <w:pPr>
        <w:rPr>
          <w:rFonts w:ascii="Times New Roman" w:hAnsi="Times New Roman"/>
        </w:rPr>
      </w:pPr>
    </w:p>
    <w:p w:rsidR="00F342C8" w:rsidRDefault="00F342C8" w:rsidP="00FF4DB5">
      <w:pPr>
        <w:rPr>
          <w:rFonts w:ascii="Times New Roman" w:hAnsi="Times New Roman"/>
        </w:rPr>
      </w:pPr>
    </w:p>
    <w:p w:rsidR="00F342C8" w:rsidRDefault="00F342C8" w:rsidP="00FF4DB5">
      <w:pPr>
        <w:rPr>
          <w:rFonts w:ascii="Times New Roman" w:hAnsi="Times New Roman"/>
        </w:rPr>
      </w:pPr>
    </w:p>
    <w:p w:rsidR="00F342C8" w:rsidRDefault="00F342C8" w:rsidP="00FF4DB5"/>
    <w:p w:rsidR="00F342C8" w:rsidRDefault="00F342C8" w:rsidP="009956FA">
      <w:r>
        <w:t xml:space="preserve">           </w:t>
      </w:r>
      <w:r w:rsidRPr="00AD5CAA">
        <w:rPr>
          <w:noProof/>
        </w:rPr>
        <w:pict>
          <v:shape id="Resim 9" o:spid="_x0000_i1027" type="#_x0000_t75" style="width:104.25pt;height:134.25pt;visibility:visible" o:bordertopcolor="black" o:borderleftcolor="black" o:borderbottomcolor="black" o:borderrightcolor="black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  <w:bookmarkStart w:id="0" w:name="_GoBack"/>
      <w:bookmarkEnd w:id="0"/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  <w:r>
        <w:rPr>
          <w:noProof/>
        </w:rPr>
        <w:pict>
          <v:rect id="_x0000_s1028" style="position:absolute;left:0;text-align:left;margin-left:20.55pt;margin-top:1.25pt;width:263.6pt;height:282.75pt;z-index:251657216" strokeweight="1.5pt">
            <v:stroke dashstyle="dash"/>
            <v:textbox style="mso-next-textbox:#_x0000_s1028">
              <w:txbxContent>
                <w:p w:rsidR="00F342C8" w:rsidRPr="009956FA" w:rsidRDefault="00F342C8" w:rsidP="00D02911">
                  <w:pPr>
                    <w:rPr>
                      <w:rFonts w:ascii="Hand writing Mutlu" w:hAnsi="Hand writing Mutlu"/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   </w:t>
                  </w:r>
                  <w:r w:rsidRPr="009956FA">
                    <w:rPr>
                      <w:rFonts w:ascii="Hand writing Mutlu" w:hAnsi="Hand writing Mutlu"/>
                      <w:b/>
                      <w:color w:val="FF0000"/>
                      <w:sz w:val="40"/>
                      <w:szCs w:val="40"/>
                    </w:rPr>
                    <w:t>TANER</w:t>
                  </w:r>
                </w:p>
                <w:p w:rsidR="00F342C8" w:rsidRDefault="00F342C8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 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Taner,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on lira al.</w:t>
                  </w:r>
                </w:p>
                <w:p w:rsidR="00F342C8" w:rsidRDefault="00F342C8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Rana,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on nar al.</w:t>
                  </w:r>
                </w:p>
                <w:p w:rsidR="00F342C8" w:rsidRDefault="00F342C8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 Taner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nane.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tere al.</w:t>
                  </w:r>
                </w:p>
                <w:p w:rsidR="00F342C8" w:rsidRDefault="00F342C8" w:rsidP="00D02911">
                  <w:pP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 Taner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,</w:t>
                  </w: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Eren</w:t>
                  </w:r>
                  <w:r w:rsidRPr="005169BB">
                    <w:rPr>
                      <w:rFonts w:ascii="Times New Roman" w:hAnsi="Times New Roman"/>
                      <w:b/>
                      <w:sz w:val="40"/>
                      <w:szCs w:val="40"/>
                    </w:rPr>
                    <w:t>’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i</w:t>
                  </w:r>
                  <w:r>
                    <w:rPr>
                      <w:rFonts w:ascii="Hand writing Mutlu" w:hAnsi="Hand writing Mutlu"/>
                      <w:b/>
                      <w:sz w:val="56"/>
                      <w:szCs w:val="56"/>
                    </w:rPr>
                    <w:t xml:space="preserve"> </w:t>
                  </w:r>
                  <w:r w:rsidRPr="005169BB"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>ara.</w:t>
                  </w:r>
                </w:p>
                <w:p w:rsidR="00F342C8" w:rsidRPr="00D02911" w:rsidRDefault="00F342C8" w:rsidP="00D02911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b/>
                      <w:sz w:val="40"/>
                      <w:szCs w:val="40"/>
                    </w:rPr>
                    <w:t xml:space="preserve">  İlter, elli lira al.</w:t>
                  </w:r>
                </w:p>
              </w:txbxContent>
            </v:textbox>
          </v:rect>
        </w:pict>
      </w: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  <w:r>
        <w:rPr>
          <w:noProof/>
        </w:rPr>
        <w:pict>
          <v:shape id="Resim 3" o:spid="_x0000_s1029" type="#_x0000_t75" alt="PEP.jpg" style="position:absolute;left:0;text-align:left;margin-left:352.2pt;margin-top:7.3pt;width:110.25pt;height:154.5pt;z-index:251659264;visibility:visible">
            <v:imagedata r:id="rId8" o:title=""/>
          </v:shape>
        </w:pict>
      </w:r>
    </w:p>
    <w:p w:rsidR="00F342C8" w:rsidRDefault="00F342C8" w:rsidP="00AD3E48">
      <w:pPr>
        <w:jc w:val="right"/>
      </w:pPr>
      <w:r>
        <w:tab/>
      </w: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Pr="00A43DCA" w:rsidRDefault="00F342C8" w:rsidP="00A43DCA">
      <w:pPr>
        <w:tabs>
          <w:tab w:val="left" w:pos="360"/>
        </w:tabs>
        <w:rPr>
          <w:sz w:val="24"/>
          <w:szCs w:val="24"/>
        </w:rPr>
      </w:pPr>
      <w:r>
        <w:tab/>
        <w:t xml:space="preserve"> </w:t>
      </w:r>
      <w:r w:rsidRPr="00A43DCA">
        <w:rPr>
          <w:rFonts w:ascii="Hand writing Mutlu" w:hAnsi="Hand writing Mutlu"/>
          <w:sz w:val="24"/>
          <w:szCs w:val="24"/>
        </w:rPr>
        <w:t xml:space="preserve">Sayın veli:yukarıdaki cümlleri eksiksiz okuyana kadar </w:t>
      </w:r>
      <w:r>
        <w:rPr>
          <w:rFonts w:ascii="Hand writing Mutlu" w:hAnsi="Hand writing Mutlu"/>
          <w:sz w:val="24"/>
          <w:szCs w:val="24"/>
        </w:rPr>
        <w:t>o</w:t>
      </w:r>
      <w:r w:rsidRPr="00A43DCA">
        <w:rPr>
          <w:rFonts w:ascii="Hand writing Mutlu" w:hAnsi="Hand writing Mutlu"/>
          <w:sz w:val="24"/>
          <w:szCs w:val="24"/>
        </w:rPr>
        <w:t>kutunuz.Daha sonra siz söyleyin bakmadan deftere yazsın.Desteğinize teşekkür ederim.</w:t>
      </w:r>
      <w:r>
        <w:rPr>
          <w:rFonts w:ascii="Hand writing Mutlu" w:hAnsi="Hand writing Mutlu"/>
          <w:sz w:val="24"/>
          <w:szCs w:val="24"/>
        </w:rPr>
        <w:t xml:space="preserve">    </w:t>
      </w:r>
      <w:r w:rsidRPr="00A43DCA">
        <w:rPr>
          <w:rFonts w:ascii="Hand writing Mutlu" w:hAnsi="Hand writing Mutlu"/>
          <w:sz w:val="24"/>
          <w:szCs w:val="24"/>
        </w:rPr>
        <w:t>Ş.TURAN</w:t>
      </w: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AD3E48">
      <w:pPr>
        <w:jc w:val="right"/>
      </w:pPr>
    </w:p>
    <w:p w:rsidR="00F342C8" w:rsidRDefault="00F342C8" w:rsidP="00187509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hyperlink r:id="rId9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F342C8" w:rsidRPr="00D02911" w:rsidRDefault="00F342C8" w:rsidP="00D02911">
      <w:pPr>
        <w:jc w:val="center"/>
        <w:rPr>
          <w:b/>
          <w:i/>
          <w:u w:val="single"/>
        </w:rPr>
      </w:pPr>
    </w:p>
    <w:sectPr w:rsidR="00F342C8" w:rsidRPr="00D02911" w:rsidSect="009956FA">
      <w:pgSz w:w="11906" w:h="16838"/>
      <w:pgMar w:top="284" w:right="424" w:bottom="284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1F6B"/>
    <w:multiLevelType w:val="hybridMultilevel"/>
    <w:tmpl w:val="5D389B6C"/>
    <w:lvl w:ilvl="0" w:tplc="BBD8035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ADB"/>
    <w:rsid w:val="000A5E0A"/>
    <w:rsid w:val="000C0930"/>
    <w:rsid w:val="00187509"/>
    <w:rsid w:val="00207AB4"/>
    <w:rsid w:val="00264DC9"/>
    <w:rsid w:val="002A4F15"/>
    <w:rsid w:val="003402EC"/>
    <w:rsid w:val="00404BCC"/>
    <w:rsid w:val="004208C2"/>
    <w:rsid w:val="00515928"/>
    <w:rsid w:val="005169BB"/>
    <w:rsid w:val="00523507"/>
    <w:rsid w:val="00570ADB"/>
    <w:rsid w:val="005E24D2"/>
    <w:rsid w:val="005E45E5"/>
    <w:rsid w:val="007172DE"/>
    <w:rsid w:val="00741778"/>
    <w:rsid w:val="008771BB"/>
    <w:rsid w:val="009956FA"/>
    <w:rsid w:val="00A11CFF"/>
    <w:rsid w:val="00A267FF"/>
    <w:rsid w:val="00A43DCA"/>
    <w:rsid w:val="00AD3E48"/>
    <w:rsid w:val="00AD5CAA"/>
    <w:rsid w:val="00B85743"/>
    <w:rsid w:val="00B86C8E"/>
    <w:rsid w:val="00CD48AA"/>
    <w:rsid w:val="00D02911"/>
    <w:rsid w:val="00D27229"/>
    <w:rsid w:val="00D77CDE"/>
    <w:rsid w:val="00E30B12"/>
    <w:rsid w:val="00ED31F0"/>
    <w:rsid w:val="00F04961"/>
    <w:rsid w:val="00F342C8"/>
    <w:rsid w:val="00F81250"/>
    <w:rsid w:val="00FF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911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70AD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2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67F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875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97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55</Words>
  <Characters>318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edanur</cp:lastModifiedBy>
  <cp:revision>8</cp:revision>
  <dcterms:created xsi:type="dcterms:W3CDTF">2012-12-10T03:02:00Z</dcterms:created>
  <dcterms:modified xsi:type="dcterms:W3CDTF">2012-12-30T20:44:00Z</dcterms:modified>
  <cp:category>www.sorubak.com</cp:category>
</cp:coreProperties>
</file>