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73.15pt;margin-top:31.15pt;width:78.75pt;height:65.25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" strokeweight=".5pt">
            <v:textbox>
              <w:txbxContent>
                <w:p w:rsidR="00B836AD" w:rsidRPr="00260D4A" w:rsidRDefault="00B836AD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7" type="#_x0000_t32" style="position:absolute;margin-left:28.9pt;margin-top:73.15pt;width:38.25pt;height:33.75pt;flip:y;z-index:251628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" strokecolor="#4579b8" strokeweight="1.5pt">
            <v:stroke endarrow="open"/>
          </v:shape>
        </w:pict>
      </w:r>
      <w:r>
        <w:rPr>
          <w:noProof/>
          <w:lang w:eastAsia="tr-TR"/>
        </w:rPr>
        <w:pict>
          <v:shape id="Düz Ok Bağlayıcısı 2" o:spid="_x0000_s1028" type="#_x0000_t32" style="position:absolute;margin-left:28.9pt;margin-top:31.15pt;width:38.25pt;height:28.5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" strokecolor="#4579b8" strokeweight="1.5pt">
            <v:stroke endarrow="open"/>
          </v:shape>
        </w:pict>
      </w:r>
      <w:r>
        <w:rPr>
          <w:rFonts w:ascii="Hand writing Mutlu" w:hAnsi="Hand writing Mutlu"/>
          <w:sz w:val="72"/>
          <w:szCs w:val="72"/>
        </w:rPr>
        <w:t>a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r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ar ar ar ar ar ar ar ar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Metin Kutusu 6" o:spid="_x0000_s1029" type="#_x0000_t202" style="position:absolute;margin-left:98.05pt;margin-top:29.25pt;width:91.5pt;height:65.25pt;z-index: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" strokecolor="#c0504d" strokeweight="2pt">
            <v:textbox>
              <w:txbxContent>
                <w:p w:rsidR="00B836AD" w:rsidRPr="00260D4A" w:rsidRDefault="00B836AD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ara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4" o:spid="_x0000_s1030" type="#_x0000_t32" style="position:absolute;margin-left:53.65pt;margin-top:71.25pt;width:38.25pt;height:33.75pt;flip:y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" strokecolor="#4579b8" strokeweight="1.5pt">
            <v:stroke endarrow="open"/>
          </v:shape>
        </w:pict>
      </w:r>
      <w:r>
        <w:rPr>
          <w:noProof/>
          <w:lang w:eastAsia="tr-TR"/>
        </w:rPr>
        <w:pict>
          <v:shape id="Düz Ok Bağlayıcısı 5" o:spid="_x0000_s1031" type="#_x0000_t32" style="position:absolute;margin-left:53.65pt;margin-top:29.25pt;width:38.25pt;height:28.5pt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" strokecolor="#4579b8" strokeweight="1.5pt">
            <v:stroke endarrow="open"/>
          </v:shape>
        </w:pict>
      </w:r>
      <w:r>
        <w:rPr>
          <w:rFonts w:ascii="Hand writing Mutlu" w:hAnsi="Hand writing Mutlu"/>
          <w:sz w:val="72"/>
          <w:szCs w:val="72"/>
        </w:rPr>
        <w:t>ar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a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Altan, anneni ara.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Ara, ara nineni ara.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Metin Kutusu 10" o:spid="_x0000_s1032" type="#_x0000_t202" style="position:absolute;margin-left:216.55pt;margin-top:44.3pt;width:335.25pt;height:65.25pt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" filled="f" stroked="f" strokeweight="2pt">
            <v:textbox>
              <w:txbxContent>
                <w:p w:rsidR="00B836AD" w:rsidRPr="00260D4A" w:rsidRDefault="00B836AD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 xml:space="preserve">ara  a ra ra  ra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8" o:spid="_x0000_s1033" type="#_x0000_t32" style="position:absolute;margin-left:92.05pt;margin-top:46.5pt;width:60pt;height:32.25pt;flip:y;z-index: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" strokecolor="#4579b8" strokeweight="1.5pt">
            <v:stroke endarrow="open"/>
          </v:shape>
        </w:pict>
      </w:r>
      <w:r>
        <w:rPr>
          <w:noProof/>
          <w:lang w:eastAsia="tr-TR"/>
        </w:rPr>
        <w:pict>
          <v:shape id="Metin Kutusu 9" o:spid="_x0000_s1034" type="#_x0000_t202" style="position:absolute;margin-left:-.2pt;margin-top:46.5pt;width:91.5pt;height:65.25pt;z-index: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" strokecolor="#c0504d" strokeweight="2pt">
            <v:textbox>
              <w:txbxContent>
                <w:p w:rsidR="00B836AD" w:rsidRPr="00260D4A" w:rsidRDefault="00B836AD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ara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  <w:t xml:space="preserve"> a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Düz Ok Bağlayıcısı 7" o:spid="_x0000_s1035" type="#_x0000_t32" style="position:absolute;margin-left:92.05pt;margin-top:5.65pt;width:57pt;height:23.25pt;z-index: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" strokecolor="#4579b8" strokeweight="1.5pt">
            <v:stroke endarrow="open"/>
          </v:shape>
        </w:pict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  <w:t xml:space="preserve"> ra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ra ra ra ra ra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Metin Kutusu 13" o:spid="_x0000_s1036" type="#_x0000_t202" style="position:absolute;margin-left:91.3pt;margin-top:29.7pt;width:93pt;height:65.25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" strokecolor="#c0504d" strokeweight="2pt">
            <v:textbox>
              <w:txbxContent>
                <w:p w:rsidR="00B836AD" w:rsidRPr="00260D4A" w:rsidRDefault="00B836AD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lira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14" o:spid="_x0000_s1037" type="#_x0000_t32" style="position:absolute;margin-left:331.9pt;margin-top:71.65pt;width:38.25pt;height:33.75pt;flip:y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" strokecolor="#4579b8" strokeweight="1.5pt">
            <v:stroke endarrow="open"/>
          </v:shape>
        </w:pict>
      </w:r>
      <w:r>
        <w:rPr>
          <w:noProof/>
          <w:lang w:eastAsia="tr-TR"/>
        </w:rPr>
        <w:pict>
          <v:shape id="Düz Ok Bağlayıcısı 15" o:spid="_x0000_s1038" type="#_x0000_t32" style="position:absolute;margin-left:331.9pt;margin-top:29.65pt;width:38.25pt;height:28.5pt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" strokecolor="#4579b8" strokeweight="1.5pt">
            <v:stroke endarrow="open"/>
          </v:shape>
        </w:pict>
      </w:r>
      <w:r>
        <w:rPr>
          <w:noProof/>
          <w:lang w:eastAsia="tr-TR"/>
        </w:rPr>
        <w:pict>
          <v:shape id="Metin Kutusu 16" o:spid="_x0000_s1039" type="#_x0000_t202" style="position:absolute;margin-left:376.3pt;margin-top:29.7pt;width:120pt;height:65.25pt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" strokecolor="#c0504d" strokeweight="2pt">
            <v:textbox>
              <w:txbxContent>
                <w:p w:rsidR="00B836AD" w:rsidRPr="00260D4A" w:rsidRDefault="00B836AD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tara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12" o:spid="_x0000_s1040" type="#_x0000_t32" style="position:absolute;margin-left:46.9pt;margin-top:29.65pt;width:38.25pt;height:28.5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" strokecolor="#4579b8" strokeweight="1.5pt">
            <v:stroke endarrow="open"/>
          </v:shape>
        </w:pict>
      </w:r>
      <w:r>
        <w:rPr>
          <w:noProof/>
          <w:lang w:eastAsia="tr-TR"/>
        </w:rPr>
        <w:pict>
          <v:shape id="Düz Ok Bağlayıcısı 11" o:spid="_x0000_s1041" type="#_x0000_t32" style="position:absolute;margin-left:46.9pt;margin-top:71.65pt;width:38.25pt;height:33.75pt;flip:y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" strokecolor="#4579b8" strokeweight="1.5pt">
            <v:stroke endarrow="open"/>
          </v:shape>
        </w:pict>
      </w:r>
      <w:r>
        <w:rPr>
          <w:rFonts w:ascii="Hand writing Mutlu" w:hAnsi="Hand writing Mutlu"/>
          <w:sz w:val="72"/>
          <w:szCs w:val="72"/>
        </w:rPr>
        <w:t>li</w:t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  <w:t>ta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ra</w:t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  <w:t>ra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Metin Kutusu 17" o:spid="_x0000_s1042" type="#_x0000_t202" style="position:absolute;margin-left:146.8pt;margin-top:46.95pt;width:90pt;height:79.5pt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" filled="f" stroked="f" strokeweight=".5pt">
            <v:textbox>
              <w:txbxContent>
                <w:p w:rsidR="00B836AD" w:rsidRDefault="00B836AD">
                  <w:r w:rsidRPr="001C3947"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8" o:spid="_x0000_i1026" type="#_x0000_t75" alt="https://encrypted-tbn2.gstatic.com/images?q=tbn:ANd9GcS1jG9LpyDQIVIPtVF2y92NMeB1r31xuTGgFJptTjZ08cq3D_atAA" style="width:81pt;height:81pt;visibility:visible">
                        <v:imagedata r:id="rId4" o:title=""/>
                      </v:shape>
                    </w:pic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sz w:val="72"/>
          <w:szCs w:val="72"/>
        </w:rPr>
        <w:t>Ali et on lira.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Nalan         tara.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Düz Ok Bağlayıcısı 23" o:spid="_x0000_s1043" type="#_x0000_t32" style="position:absolute;margin-left:295.9pt;margin-top:28.9pt;width:38.25pt;height:28.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" strokecolor="#4579b8" strokeweight="1.5pt">
            <v:stroke endarrow="open"/>
          </v:shape>
        </w:pict>
      </w:r>
      <w:r>
        <w:rPr>
          <w:noProof/>
          <w:lang w:eastAsia="tr-TR"/>
        </w:rPr>
        <w:pict>
          <v:shape id="Düz Ok Bağlayıcısı 22" o:spid="_x0000_s1044" type="#_x0000_t32" style="position:absolute;margin-left:295.9pt;margin-top:70.9pt;width:38.25pt;height:33.75pt;flip:y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" strokecolor="#4579b8" strokeweight="1.5pt">
            <v:stroke endarrow="open"/>
          </v:shape>
        </w:pict>
      </w:r>
      <w:r>
        <w:rPr>
          <w:noProof/>
          <w:lang w:eastAsia="tr-TR"/>
        </w:rPr>
        <w:pict>
          <v:shape id="Metin Kutusu 24" o:spid="_x0000_s1045" type="#_x0000_t202" style="position:absolute;margin-left:342.55pt;margin-top:28.95pt;width:120pt;height:65.2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" strokecolor="#c0504d" strokeweight="2pt">
            <v:textbox>
              <w:txbxContent>
                <w:p w:rsidR="00B836AD" w:rsidRPr="00260D4A" w:rsidRDefault="00B836AD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atlar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1" o:spid="_x0000_s1046" type="#_x0000_t202" style="position:absolute;margin-left:91.3pt;margin-top:33.45pt;width:102.75pt;height:65.2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" strokecolor="#c0504d" strokeweight="2pt">
            <v:textbox>
              <w:txbxContent>
                <w:p w:rsidR="00B836AD" w:rsidRPr="00260D4A" w:rsidRDefault="00B836AD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lar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sz w:val="72"/>
          <w:szCs w:val="72"/>
        </w:rPr>
        <w:t>la</w:t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  <w:t>at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Metin Kutusu 25" o:spid="_x0000_s1047" type="#_x0000_t202" style="position:absolute;margin-left:248.8pt;margin-top:69.05pt;width:126.75pt;height:65.2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" filled="f" stroked="f" strokeweight="2pt">
            <v:textbox>
              <w:txbxContent>
                <w:p w:rsidR="00B836AD" w:rsidRPr="00260D4A" w:rsidRDefault="00B836AD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1C3947">
                    <w:rPr>
                      <w:rFonts w:ascii="Arial" w:hAnsi="Arial" w:cs="Arial"/>
                      <w:noProof/>
                      <w:sz w:val="20"/>
                      <w:szCs w:val="20"/>
                      <w:lang w:eastAsia="tr-TR"/>
                    </w:rPr>
                    <w:pict>
                      <v:shape id="Resim 26" o:spid="_x0000_i1028" type="#_x0000_t75" alt="http://a0.twimg.com/profile_images/510789307/soccer-ball-1_reasonably_small.png" style="width:54.75pt;height:54.7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19" o:spid="_x0000_s1048" type="#_x0000_t32" style="position:absolute;margin-left:46.9pt;margin-top:.75pt;width:38.25pt;height:33.75pt;flip:y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" strokecolor="#4579b8" strokeweight="1.5pt">
            <v:stroke endarrow="open"/>
          </v:shape>
        </w:pict>
      </w:r>
      <w:r>
        <w:rPr>
          <w:noProof/>
          <w:lang w:eastAsia="tr-TR"/>
        </w:rPr>
        <w:pict>
          <v:shape id="Düz Ok Bağlayıcısı 20" o:spid="_x0000_s1049" type="#_x0000_t32" style="position:absolute;margin-left:46.9pt;margin-top:-41.25pt;width:38.25pt;height:28.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" strokecolor="#4579b8" strokeweight="1.5pt">
            <v:stroke endarrow="open"/>
          </v:shape>
        </w:pict>
      </w:r>
      <w:r>
        <w:rPr>
          <w:rFonts w:ascii="Hand writing Mutlu" w:hAnsi="Hand writing Mutlu"/>
          <w:sz w:val="72"/>
          <w:szCs w:val="72"/>
        </w:rPr>
        <w:t>r</w:t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  <w:t xml:space="preserve"> lar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otlar</w:t>
      </w:r>
      <w:r>
        <w:rPr>
          <w:rFonts w:ascii="Hand writing Mutlu" w:hAnsi="Hand writing Mutlu"/>
          <w:sz w:val="72"/>
          <w:szCs w:val="72"/>
        </w:rPr>
        <w:tab/>
        <w:t xml:space="preserve"> Elalar    </w:t>
      </w:r>
      <w:r>
        <w:rPr>
          <w:rFonts w:ascii="Hand writing Mutlu" w:hAnsi="Hand writing Mutlu"/>
          <w:sz w:val="72"/>
          <w:szCs w:val="72"/>
        </w:rPr>
        <w:tab/>
        <w:t>lar  atalar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Atilla atlar ot 7.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 xml:space="preserve">Lale ile Elalar </w:t>
      </w:r>
      <w:r w:rsidRPr="001C3947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Resim 28" o:spid="_x0000_i1029" type="#_x0000_t75" alt="https://encrypted-tbn1.gstatic.com/images?q=tbn:ANd9GcTlsLUJtekMWL9jQFLW7qHm9ym2BENq-itmhQqvpeek1DoFE6Wz" style="width:63pt;height:58.5pt;visibility:visible">
            <v:imagedata r:id="rId6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atlar.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Talat</w:t>
      </w:r>
      <w:r>
        <w:rPr>
          <w:rFonts w:ascii="Times New Roman" w:hAnsi="Times New Roman"/>
          <w:sz w:val="72"/>
          <w:szCs w:val="72"/>
        </w:rPr>
        <w:t>’</w:t>
      </w:r>
      <w:r>
        <w:rPr>
          <w:rFonts w:ascii="Hand writing Mutlu" w:hAnsi="Hand writing Mutlu"/>
          <w:sz w:val="72"/>
          <w:szCs w:val="72"/>
        </w:rPr>
        <w:t>a oteli anlat o, anlar.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Düz Ok Bağlayıcısı 29" o:spid="_x0000_s1050" type="#_x0000_t32" style="position:absolute;margin-left:52.9pt;margin-top:76.9pt;width:38.25pt;height:33.75pt;flip:y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" strokecolor="#4579b8" strokeweight="1.5pt">
            <v:stroke endarrow="open"/>
          </v:shape>
        </w:pict>
      </w:r>
      <w:r>
        <w:rPr>
          <w:noProof/>
          <w:lang w:eastAsia="tr-TR"/>
        </w:rPr>
        <w:pict>
          <v:shape id="Düz Ok Bağlayıcısı 30" o:spid="_x0000_s1051" type="#_x0000_t32" style="position:absolute;margin-left:52.9pt;margin-top:34.9pt;width:38.25pt;height:28.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" strokecolor="#4579b8" strokeweight="1.5pt">
            <v:stroke endarrow="open"/>
          </v:shape>
        </w:pict>
      </w:r>
      <w:r>
        <w:rPr>
          <w:noProof/>
          <w:lang w:eastAsia="tr-TR"/>
        </w:rPr>
        <w:pict>
          <v:shape id="Metin Kutusu 31" o:spid="_x0000_s1052" type="#_x0000_t202" style="position:absolute;margin-left:97.3pt;margin-top:34.95pt;width:102.75pt;height:65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" strokecolor="#c0504d" strokeweight="2pt">
            <v:textbox>
              <w:txbxContent>
                <w:p w:rsidR="00B836AD" w:rsidRPr="00260D4A" w:rsidRDefault="00B836AD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nar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sz w:val="72"/>
          <w:szCs w:val="72"/>
        </w:rPr>
        <w:t>na</w:t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  <w:t>o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Düz Ok Bağlayıcısı 32" o:spid="_x0000_s1053" type="#_x0000_t32" style="position:absolute;margin-left:316.9pt;margin-top:2.25pt;width:38.25pt;height:33.75pt;flip:y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" strokecolor="#4579b8" strokeweight="1.5pt">
            <v:stroke endarrow="open"/>
          </v:shape>
        </w:pict>
      </w:r>
      <w:r>
        <w:rPr>
          <w:noProof/>
          <w:lang w:eastAsia="tr-TR"/>
        </w:rPr>
        <w:pict>
          <v:shape id="Düz Ok Bağlayıcısı 33" o:spid="_x0000_s1054" type="#_x0000_t32" style="position:absolute;margin-left:316.9pt;margin-top:-39.75pt;width:38.25pt;height:28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" strokecolor="#4579b8" strokeweight="1.5pt">
            <v:stroke endarrow="open"/>
          </v:shape>
        </w:pict>
      </w:r>
      <w:r>
        <w:rPr>
          <w:noProof/>
          <w:lang w:eastAsia="tr-TR"/>
        </w:rPr>
        <w:pict>
          <v:shape id="Metin Kutusu 34" o:spid="_x0000_s1055" type="#_x0000_t202" style="position:absolute;margin-left:361.3pt;margin-top:-39.7pt;width:102.75pt;height:65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" strokecolor="#c0504d" strokeweight="2pt">
            <v:textbox>
              <w:txbxContent>
                <w:p w:rsidR="00B836AD" w:rsidRPr="00260D4A" w:rsidRDefault="00B836AD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onar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sz w:val="72"/>
          <w:szCs w:val="72"/>
        </w:rPr>
        <w:t>r</w:t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  <w:t>nar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Nail on tane nar al.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Altan anteni onar.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Ali narlar taneli.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Düz Ok Bağlayıcısı 38" o:spid="_x0000_s1056" type="#_x0000_t32" style="position:absolute;margin-left:310.9pt;margin-top:72.75pt;width:38.25pt;height:33.7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" strokecolor="#4579b8" strokeweight="1.5pt">
            <v:stroke endarrow="open"/>
          </v:shape>
        </w:pict>
      </w:r>
      <w:r>
        <w:rPr>
          <w:noProof/>
          <w:lang w:eastAsia="tr-TR"/>
        </w:rPr>
        <w:pict>
          <v:shape id="Düz Ok Bağlayıcısı 39" o:spid="_x0000_s1057" type="#_x0000_t32" style="position:absolute;margin-left:310.9pt;margin-top:30.75pt;width:38.25pt;height:28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" strokecolor="#4579b8" strokeweight="1.5pt">
            <v:stroke endarrow="open"/>
          </v:shape>
        </w:pict>
      </w:r>
      <w:r>
        <w:rPr>
          <w:noProof/>
          <w:lang w:eastAsia="tr-TR"/>
        </w:rPr>
        <w:pict>
          <v:shape id="Metin Kutusu 40" o:spid="_x0000_s1058" type="#_x0000_t202" style="position:absolute;margin-left:355.3pt;margin-top:30.8pt;width:102.75pt;height:65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" strokecolor="#c0504d" strokeweight="2pt">
            <v:textbox>
              <w:txbxContent>
                <w:p w:rsidR="00B836AD" w:rsidRPr="00260D4A" w:rsidRDefault="00B836AD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terli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35" o:spid="_x0000_s1059" type="#_x0000_t32" style="position:absolute;margin-left:38.65pt;margin-top:72.75pt;width:38.25pt;height:33.7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" strokecolor="#4579b8" strokeweight="1.5pt">
            <v:stroke endarrow="open"/>
          </v:shape>
        </w:pict>
      </w:r>
      <w:r>
        <w:rPr>
          <w:noProof/>
          <w:lang w:eastAsia="tr-TR"/>
        </w:rPr>
        <w:pict>
          <v:shape id="Düz Ok Bağlayıcısı 36" o:spid="_x0000_s1060" type="#_x0000_t32" style="position:absolute;margin-left:38.65pt;margin-top:30.75pt;width:38.25pt;height:28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" strokecolor="#4579b8" strokeweight="1.5pt">
            <v:stroke endarrow="open"/>
          </v:shape>
        </w:pict>
      </w:r>
      <w:r>
        <w:rPr>
          <w:noProof/>
          <w:lang w:eastAsia="tr-TR"/>
        </w:rPr>
        <w:pict>
          <v:shape id="Metin Kutusu 37" o:spid="_x0000_s1061" type="#_x0000_t202" style="position:absolute;margin-left:83.05pt;margin-top:30.8pt;width:102.75pt;height:65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" strokecolor="#c0504d" strokeweight="2pt">
            <v:textbox>
              <w:txbxContent>
                <w:p w:rsidR="00B836AD" w:rsidRPr="00260D4A" w:rsidRDefault="00B836AD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ter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sz w:val="72"/>
          <w:szCs w:val="72"/>
        </w:rPr>
        <w:t>te</w:t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  <w:t xml:space="preserve">   ter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r</w:t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  <w:t xml:space="preserve"> li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Anne atlar terli.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Atilla terli terli et 7.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Terle Ali terle.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ter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Düz Ok Bağlayıcısı 41" o:spid="_x0000_s1062" type="#_x0000_t32" style="position:absolute;margin-left:52.9pt;margin-top:.75pt;width:38.25pt;height:33.7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" strokecolor="#4579b8" strokeweight="1.5pt">
            <v:stroke endarrow="open"/>
          </v:shape>
        </w:pict>
      </w:r>
      <w:r>
        <w:rPr>
          <w:noProof/>
          <w:lang w:eastAsia="tr-TR"/>
        </w:rPr>
        <w:pict>
          <v:shape id="Düz Ok Bağlayıcısı 42" o:spid="_x0000_s1063" type="#_x0000_t32" style="position:absolute;margin-left:52.9pt;margin-top:-41.25pt;width:38.25pt;height:28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" strokecolor="#4579b8" strokeweight="1.5pt">
            <v:stroke endarrow="open"/>
          </v:shape>
        </w:pict>
      </w:r>
      <w:r>
        <w:rPr>
          <w:noProof/>
          <w:lang w:eastAsia="tr-TR"/>
        </w:rPr>
        <w:pict>
          <v:shape id="Metin Kutusu 43" o:spid="_x0000_s1064" type="#_x0000_t202" style="position:absolute;margin-left:97.3pt;margin-top:-41.2pt;width:102.75pt;height:65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" strokecolor="#c0504d" strokeweight="2pt">
            <v:textbox>
              <w:txbxContent>
                <w:p w:rsidR="00B836AD" w:rsidRPr="00260D4A" w:rsidRDefault="00B836AD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tere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sz w:val="72"/>
          <w:szCs w:val="72"/>
        </w:rPr>
        <w:t>e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Anne o ne?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Tere Nalan tere.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Metin Kutusu 47" o:spid="_x0000_s1065" type="#_x0000_t202" style="position:absolute;margin-left:206.8pt;margin-top:37.95pt;width:327pt;height:65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" strokecolor="#c0504d" strokeweight="2pt">
            <v:textbox>
              <w:txbxContent>
                <w:p w:rsidR="00B836AD" w:rsidRPr="00260D4A" w:rsidRDefault="00B836AD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tere te re re re re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44" o:spid="_x0000_s1066" type="#_x0000_t32" style="position:absolute;margin-left:97.3pt;margin-top:68.7pt;width:58.5pt;height:43.4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" strokecolor="#4579b8" strokeweight="1.5pt">
            <v:stroke endarrow="open"/>
          </v:shape>
        </w:pict>
      </w:r>
      <w:r>
        <w:rPr>
          <w:noProof/>
          <w:lang w:eastAsia="tr-TR"/>
        </w:rPr>
        <w:pict>
          <v:shape id="Düz Ok Bağlayıcısı 45" o:spid="_x0000_s1067" type="#_x0000_t32" style="position:absolute;margin-left:97.3pt;margin-top:37.95pt;width:58.5pt;height:30.7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" strokecolor="#4579b8" strokeweight="1.5pt">
            <v:stroke endarrow="open"/>
          </v:shape>
        </w:pict>
      </w:r>
      <w:r>
        <w:rPr>
          <w:noProof/>
          <w:lang w:eastAsia="tr-TR"/>
        </w:rPr>
        <w:pict>
          <v:shape id="Metin Kutusu 46" o:spid="_x0000_s1068" type="#_x0000_t202" style="position:absolute;margin-left:-5.45pt;margin-top:37.95pt;width:102.75pt;height:65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" strokecolor="#c0504d" strokeweight="2pt">
            <v:textbox>
              <w:txbxContent>
                <w:p w:rsidR="00B836AD" w:rsidRPr="00260D4A" w:rsidRDefault="00B836AD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tere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  <w:t xml:space="preserve"> te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  <w:t xml:space="preserve"> re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Düz Ok Bağlayıcısı 51" o:spid="_x0000_s1069" type="#_x0000_t32" style="position:absolute;margin-left:292.15pt;margin-top:73.9pt;width:38.25pt;height:33.75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" strokecolor="#4579b8" strokeweight="1.5pt">
            <v:stroke endarrow="open"/>
          </v:shape>
        </w:pict>
      </w:r>
      <w:r>
        <w:rPr>
          <w:noProof/>
          <w:lang w:eastAsia="tr-TR"/>
        </w:rPr>
        <w:pict>
          <v:shape id="Düz Ok Bağlayıcısı 52" o:spid="_x0000_s1070" type="#_x0000_t32" style="position:absolute;margin-left:292.15pt;margin-top:31.9pt;width:38.25pt;height:28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" strokecolor="#4579b8" strokeweight="1.5pt">
            <v:stroke endarrow="open"/>
          </v:shape>
        </w:pict>
      </w:r>
      <w:r>
        <w:rPr>
          <w:noProof/>
          <w:lang w:eastAsia="tr-TR"/>
        </w:rPr>
        <w:pict>
          <v:shape id="Metin Kutusu 53" o:spid="_x0000_s1071" type="#_x0000_t202" style="position:absolute;margin-left:336.55pt;margin-top:31.95pt;width:102.75pt;height:65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" strokecolor="#c0504d" strokeweight="2pt">
            <v:textbox>
              <w:txbxContent>
                <w:p w:rsidR="00B836AD" w:rsidRPr="00260D4A" w:rsidRDefault="00B836AD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litre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0" o:spid="_x0000_s1072" type="#_x0000_t202" style="position:absolute;margin-left:91.3pt;margin-top:31.95pt;width:102.75pt;height:65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" strokecolor="#c0504d" strokeweight="2pt">
            <v:textbox>
              <w:txbxContent>
                <w:p w:rsidR="00B836AD" w:rsidRPr="00260D4A" w:rsidRDefault="00B836AD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tire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49" o:spid="_x0000_s1073" type="#_x0000_t32" style="position:absolute;margin-left:46.9pt;margin-top:31.9pt;width:38.25pt;height:28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" strokecolor="#4579b8" strokeweight="1.5pt">
            <v:stroke endarrow="open"/>
          </v:shape>
        </w:pict>
      </w:r>
      <w:r>
        <w:rPr>
          <w:noProof/>
          <w:lang w:eastAsia="tr-TR"/>
        </w:rPr>
        <w:pict>
          <v:shape id="Düz Ok Bağlayıcısı 48" o:spid="_x0000_s1074" type="#_x0000_t32" style="position:absolute;margin-left:46.9pt;margin-top:73.9pt;width:38.25pt;height:33.7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" strokecolor="#4579b8" strokeweight="1.5pt">
            <v:stroke endarrow="open"/>
          </v:shape>
        </w:pict>
      </w:r>
      <w:r>
        <w:rPr>
          <w:rFonts w:ascii="Hand writing Mutlu" w:hAnsi="Hand writing Mutlu"/>
          <w:sz w:val="72"/>
          <w:szCs w:val="72"/>
        </w:rPr>
        <w:t>ti</w:t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  <w:t>lit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re</w:t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  <w:t>re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 xml:space="preserve">On litre </w:t>
      </w:r>
      <w:r w:rsidRPr="001C3947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Resim 54" o:spid="_x0000_i1030" type="#_x0000_t75" alt="https://encrypted-tbn3.gstatic.com/images?q=tbn:ANd9GcRDAWU41ouPpwtWdmsdq2r_ehbNhthukFl9mxjhuTTNj1gJMXMf" style="width:38.25pt;height:46.5pt;visibility:visible">
            <v:imagedata r:id="rId7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al.</w:t>
      </w:r>
    </w:p>
    <w:p w:rsidR="00B836AD" w:rsidRDefault="00B836A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Nine ora Tire.</w:t>
      </w:r>
    </w:p>
    <w:p w:rsidR="00B836AD" w:rsidRDefault="00B836AD" w:rsidP="00F638C6">
      <w:pPr>
        <w:ind w:hanging="284"/>
        <w:rPr>
          <w:rFonts w:ascii="Hand writing Mutlu" w:hAnsi="Hand writing Mutlu"/>
          <w:sz w:val="60"/>
          <w:szCs w:val="60"/>
        </w:rPr>
      </w:pPr>
      <w:r>
        <w:rPr>
          <w:noProof/>
          <w:lang w:eastAsia="tr-TR"/>
        </w:rPr>
        <w:pict>
          <v:shape id="Metin Kutusu 68" o:spid="_x0000_s1075" type="#_x0000_t202" style="position:absolute;margin-left:463.3pt;margin-top:25.2pt;width:84.75pt;height:65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" strokecolor="#c0504d" strokeweight="2pt">
            <v:textbox>
              <w:txbxContent>
                <w:p w:rsidR="00B836AD" w:rsidRPr="00F638C6" w:rsidRDefault="00B836AD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Eren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67" o:spid="_x0000_s1076" type="#_x0000_t32" style="position:absolute;margin-left:422.05pt;margin-top:31.1pt;width:38.25pt;height:23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" strokecolor="#4579b8" strokeweight="1.5pt">
            <v:stroke endarrow="open"/>
          </v:shape>
        </w:pict>
      </w:r>
      <w:r>
        <w:rPr>
          <w:noProof/>
          <w:lang w:eastAsia="tr-TR"/>
        </w:rPr>
        <w:pict>
          <v:shape id="Düz Ok Bağlayıcısı 61" o:spid="_x0000_s1077" type="#_x0000_t32" style="position:absolute;margin-left:29.8pt;margin-top:31.95pt;width:38.25pt;height:23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" strokecolor="#4579b8" strokeweight="1.5pt">
            <v:stroke endarrow="open"/>
          </v:shape>
        </w:pict>
      </w:r>
      <w:r>
        <w:rPr>
          <w:noProof/>
          <w:lang w:eastAsia="tr-TR"/>
        </w:rPr>
        <w:pict>
          <v:shape id="Metin Kutusu 62" o:spid="_x0000_s1078" type="#_x0000_t202" style="position:absolute;margin-left:74.05pt;margin-top:26.7pt;width:110.25pt;height:65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" strokecolor="#c0504d" strokeweight="2pt">
            <v:textbox>
              <w:txbxContent>
                <w:p w:rsidR="00B836AD" w:rsidRPr="00F638C6" w:rsidRDefault="00B836AD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 w:rsidRPr="00F638C6">
                    <w:rPr>
                      <w:rFonts w:ascii="Hand writing Mutlu" w:hAnsi="Hand writing Mutlu"/>
                      <w:sz w:val="60"/>
                      <w:szCs w:val="60"/>
                    </w:rPr>
                    <w:t>Ertan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63" o:spid="_x0000_s1079" type="#_x0000_t32" style="position:absolute;margin-left:239.8pt;margin-top:67.9pt;width:32.25pt;height:23.2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" strokecolor="#4579b8" strokeweight="1.5pt">
            <v:stroke endarrow="open"/>
          </v:shape>
        </w:pict>
      </w:r>
      <w:r>
        <w:rPr>
          <w:noProof/>
          <w:lang w:eastAsia="tr-TR"/>
        </w:rPr>
        <w:pict>
          <v:shape id="Düz Ok Bağlayıcısı 64" o:spid="_x0000_s1080" type="#_x0000_t32" style="position:absolute;margin-left:233.8pt;margin-top:31.15pt;width:38.25pt;height:23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" strokecolor="#4579b8" strokeweight="1.5pt">
            <v:stroke endarrow="open"/>
          </v:shape>
        </w:pict>
      </w:r>
      <w:r>
        <w:rPr>
          <w:noProof/>
          <w:lang w:eastAsia="tr-TR"/>
        </w:rPr>
        <w:pict>
          <v:shape id="Metin Kutusu 65" o:spid="_x0000_s1081" type="#_x0000_t202" style="position:absolute;margin-left:278.05pt;margin-top:25.9pt;width:102.75pt;height:65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" strokecolor="#c0504d" strokeweight="2pt">
            <v:textbox>
              <w:txbxContent>
                <w:p w:rsidR="00B836AD" w:rsidRPr="00F638C6" w:rsidRDefault="00B836AD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 w:rsidRPr="00F638C6">
                    <w:rPr>
                      <w:rFonts w:ascii="Hand writing Mutlu" w:hAnsi="Hand writing Mutlu"/>
                      <w:sz w:val="60"/>
                      <w:szCs w:val="60"/>
                    </w:rPr>
                    <w:t>Erol</w:t>
                  </w:r>
                </w:p>
              </w:txbxContent>
            </v:textbox>
          </v:shape>
        </w:pict>
      </w:r>
      <w:r w:rsidRPr="00F638C6">
        <w:rPr>
          <w:rFonts w:ascii="Hand writing Mutlu" w:hAnsi="Hand writing Mutlu"/>
          <w:sz w:val="60"/>
          <w:szCs w:val="60"/>
        </w:rPr>
        <w:t>er</w:t>
      </w:r>
      <w:r>
        <w:rPr>
          <w:rFonts w:ascii="Hand writing Mutlu" w:hAnsi="Hand writing Mutlu"/>
          <w:sz w:val="60"/>
          <w:szCs w:val="60"/>
        </w:rPr>
        <w:tab/>
      </w:r>
      <w:r>
        <w:rPr>
          <w:rFonts w:ascii="Hand writing Mutlu" w:hAnsi="Hand writing Mutlu"/>
          <w:sz w:val="60"/>
          <w:szCs w:val="60"/>
        </w:rPr>
        <w:tab/>
      </w:r>
      <w:r>
        <w:rPr>
          <w:rFonts w:ascii="Hand writing Mutlu" w:hAnsi="Hand writing Mutlu"/>
          <w:sz w:val="60"/>
          <w:szCs w:val="60"/>
        </w:rPr>
        <w:tab/>
      </w:r>
      <w:r>
        <w:rPr>
          <w:rFonts w:ascii="Hand writing Mutlu" w:hAnsi="Hand writing Mutlu"/>
          <w:sz w:val="60"/>
          <w:szCs w:val="60"/>
        </w:rPr>
        <w:tab/>
      </w:r>
      <w:r>
        <w:rPr>
          <w:rFonts w:ascii="Hand writing Mutlu" w:hAnsi="Hand writing Mutlu"/>
          <w:sz w:val="60"/>
          <w:szCs w:val="60"/>
        </w:rPr>
        <w:tab/>
        <w:t xml:space="preserve">  er</w:t>
      </w:r>
      <w:r>
        <w:rPr>
          <w:rFonts w:ascii="Hand writing Mutlu" w:hAnsi="Hand writing Mutlu"/>
          <w:sz w:val="60"/>
          <w:szCs w:val="60"/>
        </w:rPr>
        <w:tab/>
      </w:r>
      <w:r>
        <w:rPr>
          <w:rFonts w:ascii="Hand writing Mutlu" w:hAnsi="Hand writing Mutlu"/>
          <w:sz w:val="60"/>
          <w:szCs w:val="60"/>
        </w:rPr>
        <w:tab/>
      </w:r>
      <w:r>
        <w:rPr>
          <w:rFonts w:ascii="Hand writing Mutlu" w:hAnsi="Hand writing Mutlu"/>
          <w:sz w:val="60"/>
          <w:szCs w:val="60"/>
        </w:rPr>
        <w:tab/>
      </w:r>
      <w:r>
        <w:rPr>
          <w:rFonts w:ascii="Hand writing Mutlu" w:hAnsi="Hand writing Mutlu"/>
          <w:sz w:val="60"/>
          <w:szCs w:val="60"/>
        </w:rPr>
        <w:tab/>
      </w:r>
      <w:r>
        <w:rPr>
          <w:rFonts w:ascii="Hand writing Mutlu" w:hAnsi="Hand writing Mutlu"/>
          <w:sz w:val="60"/>
          <w:szCs w:val="60"/>
        </w:rPr>
        <w:tab/>
        <w:t>er</w:t>
      </w:r>
    </w:p>
    <w:p w:rsidR="00B836AD" w:rsidRPr="00F638C6" w:rsidRDefault="00B836AD" w:rsidP="00F638C6">
      <w:pPr>
        <w:ind w:hanging="284"/>
        <w:rPr>
          <w:rFonts w:ascii="Hand writing Mutlu" w:hAnsi="Hand writing Mutlu"/>
          <w:sz w:val="60"/>
          <w:szCs w:val="60"/>
        </w:rPr>
      </w:pPr>
      <w:r>
        <w:rPr>
          <w:noProof/>
          <w:lang w:eastAsia="tr-TR"/>
        </w:rPr>
        <w:pict>
          <v:shape id="Düz Ok Bağlayıcısı 66" o:spid="_x0000_s1082" type="#_x0000_t32" style="position:absolute;margin-left:428.05pt;margin-top:4pt;width:32.25pt;height:23.2pt;flip:y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" strokecolor="#4579b8" strokeweight="1.5pt">
            <v:stroke endarrow="open"/>
          </v:shape>
        </w:pict>
      </w:r>
      <w:r>
        <w:rPr>
          <w:noProof/>
          <w:lang w:eastAsia="tr-TR"/>
        </w:rPr>
        <w:pict>
          <v:shape id="Düz Ok Bağlayıcısı 60" o:spid="_x0000_s1083" type="#_x0000_t32" style="position:absolute;margin-left:35.8pt;margin-top:4.85pt;width:32.25pt;height:23.2pt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" strokecolor="#4579b8" strokeweight="1.5pt">
            <v:stroke endarrow="open"/>
          </v:shape>
        </w:pict>
      </w:r>
      <w:r w:rsidRPr="00F638C6">
        <w:rPr>
          <w:rFonts w:ascii="Hand writing Mutlu" w:hAnsi="Hand writing Mutlu"/>
          <w:sz w:val="60"/>
          <w:szCs w:val="60"/>
        </w:rPr>
        <w:t>tan</w:t>
      </w:r>
      <w:r w:rsidRPr="00F638C6">
        <w:rPr>
          <w:rFonts w:ascii="Hand writing Mutlu" w:hAnsi="Hand writing Mutlu"/>
          <w:sz w:val="60"/>
          <w:szCs w:val="60"/>
        </w:rPr>
        <w:tab/>
      </w:r>
      <w:r w:rsidRPr="00F638C6">
        <w:rPr>
          <w:rFonts w:ascii="Hand writing Mutlu" w:hAnsi="Hand writing Mutlu"/>
          <w:sz w:val="60"/>
          <w:szCs w:val="60"/>
        </w:rPr>
        <w:tab/>
      </w:r>
      <w:r w:rsidRPr="00F638C6">
        <w:rPr>
          <w:rFonts w:ascii="Hand writing Mutlu" w:hAnsi="Hand writing Mutlu"/>
          <w:sz w:val="60"/>
          <w:szCs w:val="60"/>
        </w:rPr>
        <w:tab/>
      </w:r>
      <w:r w:rsidRPr="00F638C6">
        <w:rPr>
          <w:rFonts w:ascii="Hand writing Mutlu" w:hAnsi="Hand writing Mutlu"/>
          <w:sz w:val="60"/>
          <w:szCs w:val="60"/>
        </w:rPr>
        <w:tab/>
        <w:t xml:space="preserve">   </w:t>
      </w:r>
      <w:r>
        <w:rPr>
          <w:rFonts w:ascii="Hand writing Mutlu" w:hAnsi="Hand writing Mutlu"/>
          <w:sz w:val="60"/>
          <w:szCs w:val="60"/>
        </w:rPr>
        <w:t xml:space="preserve">  </w:t>
      </w:r>
      <w:r w:rsidRPr="00F638C6">
        <w:rPr>
          <w:rFonts w:ascii="Hand writing Mutlu" w:hAnsi="Hand writing Mutlu"/>
          <w:sz w:val="60"/>
          <w:szCs w:val="60"/>
        </w:rPr>
        <w:t>ol</w:t>
      </w:r>
      <w:r w:rsidRPr="00F638C6">
        <w:rPr>
          <w:rFonts w:ascii="Hand writing Mutlu" w:hAnsi="Hand writing Mutlu"/>
          <w:sz w:val="60"/>
          <w:szCs w:val="60"/>
        </w:rPr>
        <w:tab/>
      </w:r>
      <w:r w:rsidRPr="00F638C6">
        <w:rPr>
          <w:rFonts w:ascii="Hand writing Mutlu" w:hAnsi="Hand writing Mutlu"/>
          <w:sz w:val="60"/>
          <w:szCs w:val="60"/>
        </w:rPr>
        <w:tab/>
      </w:r>
      <w:r w:rsidRPr="00F638C6">
        <w:rPr>
          <w:rFonts w:ascii="Hand writing Mutlu" w:hAnsi="Hand writing Mutlu"/>
          <w:sz w:val="60"/>
          <w:szCs w:val="60"/>
        </w:rPr>
        <w:tab/>
      </w:r>
      <w:r w:rsidRPr="00F638C6">
        <w:rPr>
          <w:rFonts w:ascii="Hand writing Mutlu" w:hAnsi="Hand writing Mutlu"/>
          <w:sz w:val="60"/>
          <w:szCs w:val="60"/>
        </w:rPr>
        <w:tab/>
      </w:r>
      <w:r w:rsidRPr="00F638C6">
        <w:rPr>
          <w:rFonts w:ascii="Hand writing Mutlu" w:hAnsi="Hand writing Mutlu"/>
          <w:sz w:val="60"/>
          <w:szCs w:val="60"/>
        </w:rPr>
        <w:tab/>
        <w:t>en</w:t>
      </w:r>
    </w:p>
    <w:p w:rsidR="00B836AD" w:rsidRDefault="00B836AD" w:rsidP="007D1021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Onlar Eren, Erol, Ertan.</w:t>
      </w:r>
    </w:p>
    <w:p w:rsidR="00B836AD" w:rsidRDefault="00B836AD" w:rsidP="007D1021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Eren, Ertan</w:t>
      </w:r>
      <w:r>
        <w:rPr>
          <w:rFonts w:ascii="Times New Roman" w:hAnsi="Times New Roman"/>
          <w:sz w:val="72"/>
          <w:szCs w:val="72"/>
        </w:rPr>
        <w:t>’</w:t>
      </w:r>
      <w:r>
        <w:rPr>
          <w:rFonts w:ascii="Hand writing Mutlu" w:hAnsi="Hand writing Mutlu"/>
          <w:sz w:val="72"/>
          <w:szCs w:val="72"/>
        </w:rPr>
        <w:t>a oto al.</w:t>
      </w:r>
    </w:p>
    <w:p w:rsidR="00B836AD" w:rsidRPr="00444549" w:rsidRDefault="00B836AD" w:rsidP="00444549">
      <w:pPr>
        <w:spacing w:line="240" w:lineRule="auto"/>
        <w:jc w:val="center"/>
        <w:rPr>
          <w:rFonts w:ascii="Hand writing Mutlu" w:hAnsi="Hand writing Mutlu" w:cs="Arial"/>
          <w:b/>
          <w:sz w:val="50"/>
          <w:szCs w:val="50"/>
        </w:rPr>
      </w:pPr>
      <w:r w:rsidRPr="00444549">
        <w:rPr>
          <w:rFonts w:ascii="Hand writing Mutlu" w:hAnsi="Hand writing Mutlu" w:cs="Arial"/>
          <w:b/>
          <w:sz w:val="50"/>
          <w:szCs w:val="50"/>
        </w:rPr>
        <w:t>Ortala</w:t>
      </w:r>
    </w:p>
    <w:p w:rsidR="00B836AD" w:rsidRPr="00444549" w:rsidRDefault="00B836AD" w:rsidP="00444549">
      <w:pPr>
        <w:spacing w:line="240" w:lineRule="auto"/>
        <w:jc w:val="center"/>
        <w:rPr>
          <w:rFonts w:ascii="Hand writing Mutlu" w:hAnsi="Hand writing Mutlu"/>
          <w:sz w:val="50"/>
          <w:szCs w:val="50"/>
        </w:rPr>
      </w:pPr>
      <w:r w:rsidRPr="00444549">
        <w:rPr>
          <w:rFonts w:ascii="Hand writing Mutlu" w:hAnsi="Hand writing Mutlu" w:cs="Arial"/>
          <w:b/>
          <w:sz w:val="50"/>
          <w:szCs w:val="50"/>
        </w:rPr>
        <w:t>Erol, Eren</w:t>
      </w:r>
      <w:r w:rsidRPr="00444549">
        <w:rPr>
          <w:b/>
          <w:sz w:val="50"/>
          <w:szCs w:val="50"/>
        </w:rPr>
        <w:t>’</w:t>
      </w:r>
      <w:r w:rsidRPr="00444549">
        <w:rPr>
          <w:rFonts w:ascii="Hand writing Mutlu" w:hAnsi="Hand writing Mutlu" w:cs="Arial"/>
          <w:b/>
          <w:sz w:val="50"/>
          <w:szCs w:val="50"/>
        </w:rPr>
        <w:t xml:space="preserve">e </w:t>
      </w:r>
      <w:r w:rsidRPr="001C3947">
        <w:rPr>
          <w:rFonts w:ascii="Hand writing Mutlu" w:hAnsi="Hand writing Mutlu"/>
          <w:noProof/>
          <w:sz w:val="50"/>
          <w:szCs w:val="50"/>
          <w:lang w:eastAsia="tr-TR"/>
        </w:rPr>
        <w:pict>
          <v:shape id="Resim 70" o:spid="_x0000_i1031" type="#_x0000_t75" alt="SOCCR054" style="width:42pt;height:33.75pt;visibility:visible">
            <v:imagedata r:id="rId8" o:title=""/>
          </v:shape>
        </w:pict>
      </w:r>
      <w:r w:rsidRPr="00444549">
        <w:rPr>
          <w:rFonts w:ascii="Hand writing Mutlu" w:hAnsi="Hand writing Mutlu"/>
          <w:sz w:val="50"/>
          <w:szCs w:val="50"/>
        </w:rPr>
        <w:t xml:space="preserve"> ortala.</w:t>
      </w:r>
    </w:p>
    <w:p w:rsidR="00B836AD" w:rsidRPr="00444549" w:rsidRDefault="00B836AD" w:rsidP="00444549">
      <w:pPr>
        <w:spacing w:line="240" w:lineRule="auto"/>
        <w:jc w:val="center"/>
        <w:rPr>
          <w:rFonts w:ascii="Hand writing Mutlu" w:hAnsi="Hand writing Mutlu"/>
          <w:sz w:val="50"/>
          <w:szCs w:val="50"/>
        </w:rPr>
      </w:pPr>
      <w:r w:rsidRPr="00444549">
        <w:rPr>
          <w:rFonts w:ascii="Hand writing Mutlu" w:hAnsi="Hand writing Mutlu"/>
          <w:sz w:val="50"/>
          <w:szCs w:val="50"/>
        </w:rPr>
        <w:t>Ortala Eren ortala.</w:t>
      </w:r>
    </w:p>
    <w:p w:rsidR="00B836AD" w:rsidRPr="00444549" w:rsidRDefault="00B836AD" w:rsidP="00444549">
      <w:pPr>
        <w:spacing w:line="240" w:lineRule="auto"/>
        <w:jc w:val="center"/>
        <w:rPr>
          <w:rFonts w:ascii="Hand writing Mutlu" w:hAnsi="Hand writing Mutlu"/>
          <w:sz w:val="50"/>
          <w:szCs w:val="50"/>
        </w:rPr>
      </w:pPr>
      <w:r w:rsidRPr="00444549">
        <w:rPr>
          <w:rFonts w:ascii="Hand writing Mutlu" w:hAnsi="Hand writing Mutlu"/>
          <w:sz w:val="50"/>
          <w:szCs w:val="50"/>
        </w:rPr>
        <w:t>Erol Eren</w:t>
      </w:r>
      <w:r w:rsidRPr="00444549">
        <w:rPr>
          <w:sz w:val="50"/>
          <w:szCs w:val="50"/>
        </w:rPr>
        <w:t>’</w:t>
      </w:r>
      <w:r w:rsidRPr="00444549">
        <w:rPr>
          <w:rFonts w:ascii="Hand writing Mutlu" w:hAnsi="Hand writing Mutlu"/>
          <w:sz w:val="50"/>
          <w:szCs w:val="50"/>
        </w:rPr>
        <w:t xml:space="preserve">e </w:t>
      </w:r>
      <w:r w:rsidRPr="001C3947">
        <w:rPr>
          <w:rFonts w:ascii="Hand writing Mutlu" w:hAnsi="Hand writing Mutlu"/>
          <w:noProof/>
          <w:sz w:val="50"/>
          <w:szCs w:val="50"/>
          <w:lang w:eastAsia="tr-TR"/>
        </w:rPr>
        <w:pict>
          <v:shape id="Resim 69" o:spid="_x0000_i1032" type="#_x0000_t75" alt="SOCCR054" style="width:42pt;height:33.75pt;visibility:visible">
            <v:imagedata r:id="rId8" o:title=""/>
          </v:shape>
        </w:pict>
      </w:r>
      <w:r w:rsidRPr="00444549">
        <w:rPr>
          <w:rFonts w:ascii="Hand writing Mutlu" w:hAnsi="Hand writing Mutlu"/>
          <w:sz w:val="50"/>
          <w:szCs w:val="50"/>
        </w:rPr>
        <w:t xml:space="preserve"> atar.</w:t>
      </w:r>
    </w:p>
    <w:p w:rsidR="00B836AD" w:rsidRPr="00444549" w:rsidRDefault="00B836AD" w:rsidP="00444549">
      <w:pPr>
        <w:spacing w:line="240" w:lineRule="auto"/>
        <w:jc w:val="center"/>
        <w:rPr>
          <w:rFonts w:ascii="Hand writing Mutlu" w:hAnsi="Hand writing Mutlu"/>
          <w:sz w:val="50"/>
          <w:szCs w:val="50"/>
        </w:rPr>
      </w:pPr>
      <w:r w:rsidRPr="00444549">
        <w:rPr>
          <w:rFonts w:ascii="Hand writing Mutlu" w:hAnsi="Hand writing Mutlu"/>
          <w:sz w:val="50"/>
          <w:szCs w:val="50"/>
        </w:rPr>
        <w:t>Erol terler, Eren terler.</w:t>
      </w:r>
    </w:p>
    <w:p w:rsidR="00B836AD" w:rsidRPr="00444549" w:rsidRDefault="00B836AD" w:rsidP="00444549">
      <w:pPr>
        <w:spacing w:line="240" w:lineRule="auto"/>
        <w:jc w:val="center"/>
        <w:rPr>
          <w:rFonts w:ascii="Hand writing Mutlu" w:hAnsi="Hand writing Mutlu"/>
          <w:sz w:val="50"/>
          <w:szCs w:val="50"/>
        </w:rPr>
      </w:pPr>
      <w:r w:rsidRPr="00444549">
        <w:rPr>
          <w:rFonts w:ascii="Hand writing Mutlu" w:hAnsi="Hand writing Mutlu"/>
          <w:sz w:val="50"/>
          <w:szCs w:val="50"/>
        </w:rPr>
        <w:t>Terler eren terler.</w:t>
      </w:r>
    </w:p>
    <w:p w:rsidR="00B836AD" w:rsidRPr="00444549" w:rsidRDefault="00B836AD" w:rsidP="00444549">
      <w:pPr>
        <w:spacing w:line="240" w:lineRule="auto"/>
        <w:jc w:val="center"/>
        <w:rPr>
          <w:rFonts w:ascii="Hand writing Mutlu" w:hAnsi="Hand writing Mutlu"/>
          <w:sz w:val="50"/>
          <w:szCs w:val="50"/>
        </w:rPr>
      </w:pPr>
      <w:r w:rsidRPr="00444549">
        <w:rPr>
          <w:rFonts w:ascii="Hand writing Mutlu" w:hAnsi="Hand writing Mutlu"/>
          <w:sz w:val="50"/>
          <w:szCs w:val="50"/>
        </w:rPr>
        <w:t>Erol Eren</w:t>
      </w:r>
      <w:r w:rsidRPr="00444549">
        <w:rPr>
          <w:sz w:val="50"/>
          <w:szCs w:val="50"/>
        </w:rPr>
        <w:t>’</w:t>
      </w:r>
      <w:r w:rsidRPr="00444549">
        <w:rPr>
          <w:rFonts w:ascii="Hand writing Mutlu" w:hAnsi="Hand writing Mutlu"/>
          <w:sz w:val="50"/>
          <w:szCs w:val="50"/>
        </w:rPr>
        <w:t>i iter</w:t>
      </w:r>
    </w:p>
    <w:p w:rsidR="00B836AD" w:rsidRPr="00444549" w:rsidRDefault="00B836AD" w:rsidP="00444549">
      <w:pPr>
        <w:spacing w:line="240" w:lineRule="auto"/>
        <w:jc w:val="center"/>
        <w:rPr>
          <w:rFonts w:ascii="Hand writing Mutlu" w:hAnsi="Hand writing Mutlu"/>
          <w:sz w:val="50"/>
          <w:szCs w:val="50"/>
        </w:rPr>
      </w:pPr>
      <w:r w:rsidRPr="00444549">
        <w:rPr>
          <w:rFonts w:ascii="Hand writing Mutlu" w:hAnsi="Hand writing Mutlu"/>
          <w:sz w:val="50"/>
          <w:szCs w:val="50"/>
        </w:rPr>
        <w:t>Eren inler.</w:t>
      </w:r>
    </w:p>
    <w:p w:rsidR="00B836AD" w:rsidRPr="00444549" w:rsidRDefault="00B836AD" w:rsidP="00444549">
      <w:pPr>
        <w:spacing w:line="240" w:lineRule="auto"/>
        <w:jc w:val="center"/>
        <w:rPr>
          <w:rFonts w:ascii="Hand writing Mutlu" w:hAnsi="Hand writing Mutlu"/>
          <w:sz w:val="50"/>
          <w:szCs w:val="50"/>
        </w:rPr>
      </w:pPr>
      <w:r w:rsidRPr="00444549">
        <w:rPr>
          <w:rFonts w:ascii="Hand writing Mutlu" w:hAnsi="Hand writing Mutlu"/>
          <w:sz w:val="50"/>
          <w:szCs w:val="50"/>
        </w:rPr>
        <w:t>Tonton eren rol al.</w:t>
      </w:r>
    </w:p>
    <w:p w:rsidR="00B836AD" w:rsidRPr="00305110" w:rsidRDefault="00B836AD" w:rsidP="00DA2597">
      <w:pPr>
        <w:jc w:val="center"/>
        <w:rPr>
          <w:rFonts w:ascii="Hand writing Mutlu" w:hAnsi="Hand writing Mutlu"/>
          <w:color w:val="FF0000"/>
          <w:sz w:val="48"/>
          <w:szCs w:val="48"/>
        </w:rPr>
      </w:pPr>
      <w:r w:rsidRPr="00444549">
        <w:rPr>
          <w:rFonts w:ascii="Hand writing Mutlu" w:hAnsi="Hand writing Mutlu"/>
          <w:sz w:val="50"/>
          <w:szCs w:val="50"/>
        </w:rPr>
        <w:t>İri taneli nar al.</w:t>
      </w:r>
      <w:bookmarkStart w:id="0" w:name="_GoBack"/>
      <w:bookmarkEnd w:id="0"/>
      <w:r>
        <w:rPr>
          <w:rFonts w:ascii="Hand writing Mutlu" w:hAnsi="Hand writing Mutlu"/>
          <w:sz w:val="50"/>
          <w:szCs w:val="50"/>
        </w:rPr>
        <w:t xml:space="preserve"> </w:t>
      </w:r>
      <w:hyperlink r:id="rId9" w:history="1">
        <w:r w:rsidRPr="00086193"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B836AD" w:rsidRPr="00F638C6" w:rsidRDefault="00B836AD" w:rsidP="00444549">
      <w:pPr>
        <w:spacing w:line="240" w:lineRule="auto"/>
        <w:jc w:val="center"/>
        <w:rPr>
          <w:rFonts w:ascii="Hand writing Mutlu" w:hAnsi="Hand writing Mutlu"/>
          <w:sz w:val="60"/>
          <w:szCs w:val="60"/>
        </w:rPr>
      </w:pPr>
    </w:p>
    <w:sectPr w:rsidR="00B836AD" w:rsidRPr="00F638C6" w:rsidSect="000239AC">
      <w:pgSz w:w="11906" w:h="16838"/>
      <w:pgMar w:top="426" w:right="424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0D4A"/>
    <w:rsid w:val="000239AC"/>
    <w:rsid w:val="00086193"/>
    <w:rsid w:val="001C3947"/>
    <w:rsid w:val="00260D4A"/>
    <w:rsid w:val="002849FE"/>
    <w:rsid w:val="002A17DF"/>
    <w:rsid w:val="00305110"/>
    <w:rsid w:val="00417046"/>
    <w:rsid w:val="00444549"/>
    <w:rsid w:val="005018A1"/>
    <w:rsid w:val="005834C8"/>
    <w:rsid w:val="007C144A"/>
    <w:rsid w:val="007D1021"/>
    <w:rsid w:val="00986B13"/>
    <w:rsid w:val="009D2B74"/>
    <w:rsid w:val="009D4AAD"/>
    <w:rsid w:val="009F5E25"/>
    <w:rsid w:val="00B474FC"/>
    <w:rsid w:val="00B836AD"/>
    <w:rsid w:val="00D07215"/>
    <w:rsid w:val="00DA2597"/>
    <w:rsid w:val="00DC3C17"/>
    <w:rsid w:val="00E27B67"/>
    <w:rsid w:val="00EB1F70"/>
    <w:rsid w:val="00F63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04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A1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A17D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A259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168</TotalTime>
  <Pages>6</Pages>
  <Words>142</Words>
  <Characters>812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1-B Sınıfı</dc:creator>
  <cp:keywords>www.sorubak.com</cp:keywords>
  <dc:description>www.sorubak.com</dc:description>
  <cp:lastModifiedBy>edanur</cp:lastModifiedBy>
  <cp:revision>5</cp:revision>
  <cp:lastPrinted>2012-12-24T15:00:00Z</cp:lastPrinted>
  <dcterms:created xsi:type="dcterms:W3CDTF">2012-12-24T12:05:00Z</dcterms:created>
  <dcterms:modified xsi:type="dcterms:W3CDTF">2012-12-30T20:46:00Z</dcterms:modified>
  <cp:category>www.sorubak.com</cp:category>
</cp:coreProperties>
</file>