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30C" w:rsidRDefault="0018330C" w:rsidP="00BF7591">
      <w:pPr>
        <w:jc w:val="center"/>
        <w:rPr>
          <w:b/>
          <w:i/>
          <w:color w:val="FF0000"/>
          <w:u w:val="single"/>
        </w:rPr>
      </w:pPr>
      <w:r w:rsidRPr="00BF7591">
        <w:rPr>
          <w:b/>
          <w:i/>
          <w:color w:val="FF0000"/>
          <w:u w:val="single"/>
        </w:rPr>
        <w:t>Aşağıdaki kelimelerle kurallı ve anlamlı cümle oluşturup yazınız.</w:t>
      </w:r>
    </w:p>
    <w:p w:rsidR="0018330C" w:rsidRDefault="0018330C" w:rsidP="00BF7591">
      <w:pPr>
        <w:jc w:val="center"/>
        <w:rPr>
          <w:b/>
          <w:i/>
          <w:color w:val="FF0000"/>
          <w:u w:val="single"/>
        </w:rPr>
      </w:pPr>
    </w:p>
    <w:p w:rsidR="0018330C" w:rsidRPr="00BF7591" w:rsidRDefault="0018330C" w:rsidP="00BF7591">
      <w:pPr>
        <w:jc w:val="center"/>
        <w:rPr>
          <w:b/>
          <w:i/>
          <w:color w:val="FF0000"/>
          <w:u w:val="single"/>
        </w:rPr>
      </w:pPr>
    </w:p>
    <w:p w:rsidR="0018330C" w:rsidRDefault="0018330C">
      <w:r>
        <w:rPr>
          <w:noProof/>
        </w:rPr>
        <w:pict>
          <v:roundrect id="_x0000_s1026" style="position:absolute;margin-left:304.9pt;margin-top:7.25pt;width:118.5pt;height:47.25pt;z-index:251652608" arcsize="10923f" strokecolor="#4f81bd" strokeweight="5pt">
            <v:stroke linestyle="thickThin"/>
            <v:shadow color="#868686"/>
            <v:textbox>
              <w:txbxContent>
                <w:p w:rsidR="0018330C" w:rsidRPr="008B74E5" w:rsidRDefault="0018330C" w:rsidP="008B74E5">
                  <w:pPr>
                    <w:jc w:val="center"/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tere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7" style="position:absolute;margin-left:159.4pt;margin-top:7.25pt;width:118.5pt;height:47.25pt;z-index:251651584" arcsize="10923f" strokecolor="#9bbb59" strokeweight="5pt">
            <v:stroke linestyle="thickThin"/>
            <v:shadow color="#868686"/>
            <v:textbox>
              <w:txbxContent>
                <w:p w:rsidR="0018330C" w:rsidRPr="008B74E5" w:rsidRDefault="0018330C" w:rsidP="008B74E5">
                  <w:pPr>
                    <w:jc w:val="center"/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 xml:space="preserve">Eren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margin-left:9.4pt;margin-top:7.25pt;width:118.5pt;height:47.25pt;z-index:251650560" arcsize="10923f" strokecolor="#f79646" strokeweight="5pt">
            <v:stroke linestyle="thickThin"/>
            <v:shadow color="#868686"/>
            <v:textbox>
              <w:txbxContent>
                <w:p w:rsidR="0018330C" w:rsidRPr="008B74E5" w:rsidRDefault="0018330C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 xml:space="preserve">   al</w:t>
                  </w:r>
                </w:p>
              </w:txbxContent>
            </v:textbox>
          </v:roundrect>
        </w:pict>
      </w:r>
    </w:p>
    <w:p w:rsidR="0018330C" w:rsidRDefault="0018330C" w:rsidP="008B74E5"/>
    <w:p w:rsidR="0018330C" w:rsidRDefault="0018330C" w:rsidP="008B74E5">
      <w:pPr>
        <w:jc w:val="right"/>
      </w:pPr>
    </w:p>
    <w:p w:rsidR="0018330C" w:rsidRDefault="0018330C" w:rsidP="008B74E5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                            </w:t>
      </w:r>
    </w:p>
    <w:p w:rsidR="0018330C" w:rsidRDefault="0018330C" w:rsidP="008B74E5">
      <w:pPr>
        <w:tabs>
          <w:tab w:val="right" w:pos="9072"/>
        </w:tabs>
        <w:rPr>
          <w:rFonts w:ascii="Hand writing Mutlu" w:hAnsi="Hand writing Mutlu" w:cs="Calibri"/>
          <w:sz w:val="72"/>
          <w:szCs w:val="72"/>
        </w:rPr>
      </w:pPr>
      <w:r>
        <w:rPr>
          <w:noProof/>
        </w:rPr>
        <w:pict>
          <v:roundrect id="_x0000_s1029" style="position:absolute;margin-left:-14.6pt;margin-top:10.05pt;width:64.5pt;height:47.25pt;z-index:251653632" arcsize="10923f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18330C" w:rsidRPr="008B74E5" w:rsidRDefault="0018330C" w:rsidP="008B74E5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 xml:space="preserve">Ali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margin-left:288.4pt;margin-top:10.05pt;width:107.25pt;height:47.25pt;z-index:251656704" arcsize="10923f" fillcolor="#f79646" strokecolor="#f2f2f2" strokeweight="3pt">
            <v:shadow on="t" type="perspective" color="#974706" opacity=".5" offset="1pt" offset2="-1pt"/>
            <v:textbox>
              <w:txbxContent>
                <w:p w:rsidR="0018330C" w:rsidRPr="008B74E5" w:rsidRDefault="0018330C" w:rsidP="008B74E5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elli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1" style="position:absolute;margin-left:70.15pt;margin-top:10.05pt;width:89.25pt;height:47.25pt;z-index:251654656" arcsize="10923f" fillcolor="#9bbb59" strokecolor="#f2f2f2" strokeweight="3pt">
            <v:shadow on="t" type="perspective" color="#4e6128" opacity=".5" offset="1pt" offset2="-1pt"/>
            <v:textbox>
              <w:txbxContent>
                <w:p w:rsidR="0018330C" w:rsidRPr="008B74E5" w:rsidRDefault="0018330C" w:rsidP="008B74E5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lira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2" style="position:absolute;margin-left:172.9pt;margin-top:10.05pt;width:84.75pt;height:47.25pt;z-index:251655680" arcsize="10923f" fillcolor="#c0504d" strokecolor="#f2f2f2" strokeweight="3pt">
            <v:shadow on="t" type="perspective" color="#622423" opacity=".5" offset="1pt" offset2="-1pt"/>
            <v:textbox>
              <w:txbxContent>
                <w:p w:rsidR="0018330C" w:rsidRPr="008B74E5" w:rsidRDefault="0018330C" w:rsidP="008B74E5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al</w:t>
                  </w:r>
                </w:p>
              </w:txbxContent>
            </v:textbox>
          </v:roundrect>
        </w:pict>
      </w:r>
      <w:r>
        <w:rPr>
          <w:rFonts w:ascii="Hand writing Mutlu" w:hAnsi="Hand writing Mutlu" w:cs="Calibri"/>
          <w:sz w:val="72"/>
          <w:szCs w:val="72"/>
        </w:rPr>
        <w:tab/>
      </w:r>
    </w:p>
    <w:p w:rsidR="0018330C" w:rsidRDefault="0018330C" w:rsidP="008B74E5">
      <w:pPr>
        <w:tabs>
          <w:tab w:val="right" w:pos="9072"/>
        </w:tabs>
        <w:rPr>
          <w:rFonts w:ascii="UlusalOkul.Com Çizgili" w:hAnsi="UlusalOkul.Com Çizgili" w:cs="Calibri"/>
          <w:sz w:val="72"/>
          <w:szCs w:val="72"/>
        </w:rPr>
      </w:pPr>
      <w:r>
        <w:rPr>
          <w:rFonts w:ascii="UlusalOkul.Com Çizgili" w:hAnsi="UlusalOkul.Com Çizgili" w:cs="Calibri"/>
          <w:sz w:val="72"/>
          <w:szCs w:val="72"/>
        </w:rPr>
        <w:t xml:space="preserve">                             </w:t>
      </w:r>
    </w:p>
    <w:p w:rsidR="0018330C" w:rsidRDefault="0018330C" w:rsidP="008B74E5">
      <w:pPr>
        <w:tabs>
          <w:tab w:val="left" w:pos="2730"/>
          <w:tab w:val="center" w:pos="4536"/>
          <w:tab w:val="left" w:pos="6660"/>
          <w:tab w:val="right" w:pos="9072"/>
        </w:tabs>
        <w:rPr>
          <w:rFonts w:ascii="Hand writing Mutlu" w:hAnsi="Hand writing Mutlu" w:cs="Calibri"/>
          <w:sz w:val="72"/>
          <w:szCs w:val="72"/>
        </w:rPr>
      </w:pPr>
      <w:r>
        <w:rPr>
          <w:noProof/>
        </w:rPr>
        <w:pict>
          <v:roundrect id="_x0000_s1033" style="position:absolute;margin-left:330.4pt;margin-top:17.55pt;width:83.25pt;height:42.85pt;z-index:251660800" arcsize="10923f" fillcolor="#d99594" strokecolor="#d99594" strokeweight="1pt">
            <v:fill color2="#f2dbdb" angle="-45" focusposition="1" focussize="" focus="-50%" type="gradient"/>
            <v:shadow on="t" type="perspective" color="#622423" opacity=".5" offset="1pt" offset2="-3pt"/>
            <v:textbox style="mso-next-textbox:#_x0000_s1033">
              <w:txbxContent>
                <w:p w:rsidR="0018330C" w:rsidRPr="008B74E5" w:rsidRDefault="0018330C" w:rsidP="008B74E5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Rana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4" style="position:absolute;margin-left:221.65pt;margin-top:17.55pt;width:77.25pt;height:47.25pt;z-index:251659776" arcsize="10923f" strokecolor="#c2d69b" strokeweight="1pt">
            <v:fill color2="#d6e3bc" focusposition="1" focussize="" focus="100%" type="gradient"/>
            <v:shadow on="t" type="perspective" color="#4e6128" opacity=".5" offset="1pt" offset2="-3pt"/>
            <v:textbox style="mso-next-textbox:#_x0000_s1034">
              <w:txbxContent>
                <w:p w:rsidR="0018330C" w:rsidRPr="008B74E5" w:rsidRDefault="0018330C" w:rsidP="008B74E5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lira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5" style="position:absolute;margin-left:107.65pt;margin-top:17.55pt;width:100.5pt;height:47.25pt;z-index:251658752" arcsize="10923f" fillcolor="#fabf8f" strokecolor="#fabf8f" strokeweight="1pt">
            <v:fill color2="#fde9d9" angle="-45" focusposition="1" focussize="" focus="-50%" type="gradient"/>
            <v:shadow on="t" type="perspective" color="#974706" opacity=".5" offset="1pt" offset2="-3pt"/>
            <v:textbox style="mso-next-textbox:#_x0000_s1035">
              <w:txbxContent>
                <w:p w:rsidR="0018330C" w:rsidRPr="008B74E5" w:rsidRDefault="0018330C" w:rsidP="008B74E5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r w:rsidRPr="008B74E5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on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6" style="position:absolute;margin-left:-4.85pt;margin-top:17.55pt;width:100.5pt;height:47.25pt;z-index:251657728" arcsize="10923f" strokecolor="#95b3d7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1036">
              <w:txbxContent>
                <w:p w:rsidR="0018330C" w:rsidRPr="008B74E5" w:rsidRDefault="0018330C" w:rsidP="008B74E5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tere</w:t>
                  </w:r>
                </w:p>
              </w:txbxContent>
            </v:textbox>
          </v:roundrect>
        </w:pict>
      </w:r>
      <w:r>
        <w:rPr>
          <w:rFonts w:ascii="Hand writing Mutlu" w:hAnsi="Hand writing Mutlu" w:cs="Calibri"/>
          <w:sz w:val="72"/>
          <w:szCs w:val="72"/>
        </w:rPr>
        <w:tab/>
      </w:r>
      <w:r>
        <w:rPr>
          <w:rFonts w:ascii="Hand writing Mutlu" w:hAnsi="Hand writing Mutlu" w:cs="Calibri"/>
          <w:sz w:val="72"/>
          <w:szCs w:val="72"/>
        </w:rPr>
        <w:tab/>
      </w:r>
      <w:r>
        <w:rPr>
          <w:rFonts w:ascii="Hand writing Mutlu" w:hAnsi="Hand writing Mutlu" w:cs="Calibri"/>
          <w:sz w:val="72"/>
          <w:szCs w:val="72"/>
        </w:rPr>
        <w:tab/>
      </w:r>
      <w:r>
        <w:rPr>
          <w:rFonts w:ascii="Hand writing Mutlu" w:hAnsi="Hand writing Mutlu" w:cs="Calibri"/>
          <w:sz w:val="72"/>
          <w:szCs w:val="72"/>
        </w:rPr>
        <w:tab/>
      </w:r>
    </w:p>
    <w:p w:rsidR="0018330C" w:rsidRDefault="0018330C" w:rsidP="008B74E5">
      <w:pPr>
        <w:tabs>
          <w:tab w:val="left" w:pos="2730"/>
          <w:tab w:val="center" w:pos="4536"/>
          <w:tab w:val="left" w:pos="6660"/>
          <w:tab w:val="right" w:pos="9072"/>
        </w:tabs>
        <w:rPr>
          <w:rFonts w:ascii="UlusalOkul.Com Çizgili" w:hAnsi="UlusalOkul.Com Çizgili" w:cs="Calibri"/>
          <w:sz w:val="72"/>
          <w:szCs w:val="72"/>
        </w:rPr>
      </w:pPr>
      <w:r>
        <w:rPr>
          <w:rFonts w:ascii="UlusalOkul.Com Çizgili" w:hAnsi="UlusalOkul.Com Çizgili" w:cs="Calibri"/>
          <w:sz w:val="72"/>
          <w:szCs w:val="72"/>
        </w:rPr>
        <w:t xml:space="preserve">                            </w:t>
      </w:r>
    </w:p>
    <w:p w:rsidR="0018330C" w:rsidRDefault="0018330C" w:rsidP="00BF7591">
      <w:pPr>
        <w:tabs>
          <w:tab w:val="left" w:pos="6660"/>
          <w:tab w:val="right" w:pos="9072"/>
        </w:tabs>
        <w:rPr>
          <w:rFonts w:ascii="Hand writing Mutlu" w:hAnsi="Hand writing Mutlu" w:cs="Calibri"/>
          <w:sz w:val="72"/>
          <w:szCs w:val="72"/>
        </w:rPr>
      </w:pPr>
      <w:r>
        <w:rPr>
          <w:noProof/>
        </w:rPr>
        <w:pict>
          <v:roundrect id="_x0000_s1037" style="position:absolute;margin-left:322.9pt;margin-top:10.8pt;width:100.5pt;height:47.25pt;z-index:251664896" arcsize="10923f" strokecolor="#95b3d7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1037">
              <w:txbxContent>
                <w:p w:rsidR="0018330C" w:rsidRPr="008B74E5" w:rsidRDefault="0018330C" w:rsidP="00BF7591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r w:rsidRPr="008B74E5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on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8" style="position:absolute;margin-left:208.15pt;margin-top:10.8pt;width:100.5pt;height:47.25pt;z-index:251663872" arcsize="10923f" strokecolor="#95b3d7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1038">
              <w:txbxContent>
                <w:p w:rsidR="0018330C" w:rsidRPr="008B74E5" w:rsidRDefault="0018330C" w:rsidP="00BF7591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r w:rsidRPr="008B74E5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taner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9" style="position:absolute;margin-left:95.65pt;margin-top:10.8pt;width:100.5pt;height:47.25pt;z-index:251662848" arcsize="10923f" strokecolor="#95b3d7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1039">
              <w:txbxContent>
                <w:p w:rsidR="0018330C" w:rsidRPr="008B74E5" w:rsidRDefault="0018330C" w:rsidP="00BF7591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r w:rsidRPr="008B74E5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al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0" style="position:absolute;margin-left:-14.6pt;margin-top:10.8pt;width:100.5pt;height:47.25pt;z-index:251661824" arcsize="10923f" strokecolor="#95b3d7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1040">
              <w:txbxContent>
                <w:p w:rsidR="0018330C" w:rsidRPr="008B74E5" w:rsidRDefault="0018330C" w:rsidP="00BF7591">
                  <w:pP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r w:rsidRPr="008B74E5"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b/>
                      <w:sz w:val="44"/>
                      <w:szCs w:val="44"/>
                    </w:rPr>
                    <w:t>lor</w:t>
                  </w:r>
                </w:p>
              </w:txbxContent>
            </v:textbox>
          </v:roundrect>
        </w:pict>
      </w:r>
      <w:r>
        <w:rPr>
          <w:rFonts w:ascii="Hand writing Mutlu" w:hAnsi="Hand writing Mutlu" w:cs="Calibri"/>
          <w:sz w:val="72"/>
          <w:szCs w:val="72"/>
        </w:rPr>
        <w:tab/>
      </w:r>
      <w:r>
        <w:rPr>
          <w:rFonts w:ascii="Hand writing Mutlu" w:hAnsi="Hand writing Mutlu" w:cs="Calibri"/>
          <w:sz w:val="72"/>
          <w:szCs w:val="72"/>
        </w:rPr>
        <w:tab/>
      </w:r>
    </w:p>
    <w:p w:rsidR="0018330C" w:rsidRDefault="0018330C" w:rsidP="00BF7591">
      <w:pPr>
        <w:tabs>
          <w:tab w:val="left" w:pos="6660"/>
          <w:tab w:val="right" w:pos="9072"/>
        </w:tabs>
        <w:rPr>
          <w:rFonts w:ascii="UlusalOkul.Com Çizgili" w:hAnsi="UlusalOkul.Com Çizgili" w:cs="Calibri"/>
          <w:sz w:val="72"/>
          <w:szCs w:val="72"/>
        </w:rPr>
      </w:pPr>
      <w:r>
        <w:rPr>
          <w:rFonts w:ascii="UlusalOkul.Com Çizgili" w:hAnsi="UlusalOkul.Com Çizgili" w:cs="Calibri"/>
          <w:sz w:val="72"/>
          <w:szCs w:val="72"/>
        </w:rPr>
        <w:t xml:space="preserve">                            </w:t>
      </w:r>
    </w:p>
    <w:p w:rsidR="0018330C" w:rsidRPr="00BF7591" w:rsidRDefault="0018330C" w:rsidP="00D03D0C">
      <w:pPr>
        <w:tabs>
          <w:tab w:val="left" w:pos="3570"/>
          <w:tab w:val="left" w:pos="6660"/>
          <w:tab w:val="right" w:pos="9072"/>
        </w:tabs>
        <w:jc w:val="center"/>
        <w:rPr>
          <w:rFonts w:cs="Calibri"/>
          <w:i/>
          <w:sz w:val="40"/>
          <w:szCs w:val="40"/>
          <w:u w:val="single"/>
        </w:rPr>
      </w:pPr>
      <w:hyperlink r:id="rId4" w:history="1">
        <w:r w:rsidRPr="006D6A86">
          <w:rPr>
            <w:rStyle w:val="Hyperlink"/>
            <w:rFonts w:cs="Calibri"/>
            <w:i/>
            <w:sz w:val="40"/>
            <w:szCs w:val="40"/>
          </w:rPr>
          <w:t>www.sorubak.com</w:t>
        </w:r>
      </w:hyperlink>
      <w:r>
        <w:rPr>
          <w:rFonts w:cs="Calibri"/>
          <w:i/>
          <w:sz w:val="40"/>
          <w:szCs w:val="40"/>
          <w:u w:val="single"/>
        </w:rPr>
        <w:t xml:space="preserve"> </w:t>
      </w:r>
    </w:p>
    <w:p w:rsidR="0018330C" w:rsidRPr="00BF7591" w:rsidRDefault="0018330C" w:rsidP="00D03D0C">
      <w:pPr>
        <w:tabs>
          <w:tab w:val="left" w:pos="3570"/>
        </w:tabs>
        <w:jc w:val="center"/>
      </w:pPr>
    </w:p>
    <w:sectPr w:rsidR="0018330C" w:rsidRPr="00BF7591" w:rsidSect="00BF7591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74E5"/>
    <w:rsid w:val="0018330C"/>
    <w:rsid w:val="001E2FA5"/>
    <w:rsid w:val="00363601"/>
    <w:rsid w:val="00656EDC"/>
    <w:rsid w:val="006D6A86"/>
    <w:rsid w:val="0070490E"/>
    <w:rsid w:val="008B74E5"/>
    <w:rsid w:val="00955B7F"/>
    <w:rsid w:val="00961062"/>
    <w:rsid w:val="00B14380"/>
    <w:rsid w:val="00B70184"/>
    <w:rsid w:val="00BF7591"/>
    <w:rsid w:val="00D03D0C"/>
    <w:rsid w:val="00FC7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06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D03D0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40</Words>
  <Characters>231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2012-12-09T18:15:00Z</dcterms:created>
  <dcterms:modified xsi:type="dcterms:W3CDTF">2012-12-16T14:13:00Z</dcterms:modified>
  <cp:category>www.sorubak.com</cp:category>
</cp:coreProperties>
</file>