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7ED" w:rsidRPr="00BF7591" w:rsidRDefault="004A37ED" w:rsidP="0013279E">
      <w:pPr>
        <w:tabs>
          <w:tab w:val="left" w:pos="3570"/>
          <w:tab w:val="left" w:pos="6660"/>
          <w:tab w:val="right" w:pos="9072"/>
        </w:tabs>
        <w:jc w:val="center"/>
        <w:rPr>
          <w:rFonts w:cs="Calibri"/>
          <w:i/>
          <w:sz w:val="40"/>
          <w:szCs w:val="40"/>
          <w:u w:val="single"/>
        </w:rPr>
      </w:pPr>
      <w:r>
        <w:rPr>
          <w:noProof/>
          <w:lang w:eastAsia="tr-TR"/>
        </w:rPr>
        <w:pict>
          <v:group id="Grup 30" o:spid="_x0000_s1026" style="position:absolute;left:0;text-align:left;margin-left:256.35pt;margin-top:546.6pt;width:262.3pt;height:137.35pt;z-index:251661312" coordsize="33317,17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">
            <v:shapetype id="_x0000_t127" coordsize="21600,21600" o:spt="127" path="m10800,l21600,21600,,21600xe">
              <v:stroke joinstyle="miter"/>
              <v:path gradientshapeok="t" o:connecttype="custom" o:connectlocs="10800,0;5400,10800;10800,21600;16200,10800" textboxrect="5400,10800,16200,21600"/>
            </v:shapetype>
            <v:shape id="Akış Çizelgesi: Ayıkla 31" o:spid="_x0000_s1027" type="#_x0000_t127" style="position:absolute;width:13243;height:174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iQpMIA&#10;AADbAAAADwAAAGRycy9kb3ducmV2LnhtbESP0YrCMBRE3xf8h3AF39ZUhUWrUUTUlUWEqh9waa5t&#10;sbkpSdSuX79ZEHwcZuYMM1u0phZ3cr6yrGDQT0AQ51ZXXCg4nzafYxA+IGusLZOCX/KwmHc+Zphq&#10;++CM7sdQiAhhn6KCMoQmldLnJRn0fdsQR+9incEQpSukdviIcFPLYZJ8SYMVx4USG1qVlF+PN6Og&#10;yHDtJvi9zQ7P66QNzT6//eyV6nXb5RREoDa8w6/2TisYDeD/S/wB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JCkwgAAANsAAAAPAAAAAAAAAAAAAAAAAJgCAABkcnMvZG93&#10;bnJldi54bWxQSwUGAAAAAAQABAD1AAAAhwMAAAAA&#10;" fillcolor="black">
              <v:fill color2="black" rotate="t" angle="180" focus="8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4A37ED" w:rsidRPr="004538EF" w:rsidRDefault="004A37ED" w:rsidP="004538EF">
                    <w:pPr>
                      <w:rPr>
                        <w:rFonts w:ascii="Hand writing Mutlu" w:hAnsi="Hand writing Mutlu"/>
                        <w:sz w:val="96"/>
                      </w:rPr>
                    </w:pPr>
                    <w:r w:rsidRPr="004538EF">
                      <w:rPr>
                        <w:rFonts w:ascii="Hand writing Mutlu" w:hAnsi="Hand writing Mutlu"/>
                        <w:sz w:val="96"/>
                      </w:rPr>
                      <w:t>o</w:t>
                    </w:r>
                  </w:p>
                </w:txbxContent>
              </v:textbox>
            </v:shape>
            <v:shapetype id="_x0000_t128" coordsize="21600,21600" o:spt="128" path="m,l21600,,10800,21600xe">
              <v:stroke joinstyle="miter"/>
              <v:path gradientshapeok="t" o:connecttype="custom" o:connectlocs="10800,0;5400,10800;10800,21600;16200,10800" textboxrect="5400,0,16200,10800"/>
            </v:shapetype>
            <v:shape id="Akış Çizelgesi: Birleştir 32" o:spid="_x0000_s1028" type="#_x0000_t128" style="position:absolute;left:6936;width:13450;height:169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Xe6sQA&#10;AADbAAAADwAAAGRycy9kb3ducmV2LnhtbESPQWsCMRSE74X+h/CE3mpWK6VsjSKVLeKhsNrDHh+b&#10;193o5mVNUl3/vSkUPA4z8w0zXw62E2fywThWMBlnIIhrpw03Cr73xfMbiBCRNXaOScGVAiwXjw9z&#10;zLW7cEnnXWxEgnDIUUEbY59LGeqWLIax64mT9+O8xZikb6T2eElw28lplr1Ki4bTQos9fbRUH3e/&#10;VkHlZwe3/pxFX3yZiSm25YmrUqmn0bB6BxFpiPfwf3ujFbxM4e9L+g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l3urEAAAA2wAAAA8AAAAAAAAAAAAAAAAAmAIAAGRycy9k&#10;b3ducmV2LnhtbFBLBQYAAAAABAAEAPUAAACJAwAAAAA=&#10;" fillcolor="black">
              <v:fill color2="black" rotate="t" angle="180" focus="8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4A37ED" w:rsidRPr="00DE2075" w:rsidRDefault="004A37ED" w:rsidP="00DE2075">
                    <w:pPr>
                      <w:rPr>
                        <w:rFonts w:ascii="Hand writing Mutlu" w:hAnsi="Hand writing Mutlu"/>
                        <w:sz w:val="56"/>
                      </w:rPr>
                    </w:pPr>
                    <w:r>
                      <w:rPr>
                        <w:rFonts w:ascii="Hand writing Mutlu" w:hAnsi="Hand writing Mutlu"/>
                        <w:sz w:val="56"/>
                      </w:rPr>
                      <w:t>tel</w:t>
                    </w:r>
                  </w:p>
                </w:txbxContent>
              </v:textbox>
            </v:shape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kenar 33" o:spid="_x0000_s1029" type="#_x0000_t7" style="position:absolute;left:16921;width:16396;height:17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/wqMQA&#10;AADbAAAADwAAAGRycy9kb3ducmV2LnhtbESPQWsCMRSE7wX/Q3iF3jTbCrKuRhFLoYVSdRXs8bF5&#10;3Q1uXpYk1fXfN4LQ4zAz3zDzZW9bcSYfjGMFz6MMBHHltOFawWH/NsxBhIissXVMCq4UYLkYPMyx&#10;0O7COzqXsRYJwqFABU2MXSFlqBqyGEauI07ej/MWY5K+ltrjJcFtK1+ybCItGk4LDXa0bqg6lb9W&#10;wSr7yv00mM1H+bk/me2rzL+PUqmnx341AxGpj//he/tdKxiP4fY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f8KjEAAAA2wAAAA8AAAAAAAAAAAAAAAAAmAIAAGRycy9k&#10;b3ducmV2LnhtbFBLBQYAAAAABAAEAPUAAACJAwAAAAA=&#10;" strokeweight="2pt">
              <v:textbox>
                <w:txbxContent>
                  <w:p w:rsidR="004A37ED" w:rsidRPr="00DE2075" w:rsidRDefault="004A37ED" w:rsidP="00DE2075">
                    <w:pPr>
                      <w:rPr>
                        <w:rFonts w:ascii="Nurhan Uz" w:hAnsi="Nurhan Uz"/>
                        <w:sz w:val="56"/>
                      </w:rPr>
                    </w:pPr>
                    <w:r w:rsidRPr="00DE2075">
                      <w:rPr>
                        <w:rFonts w:ascii="Nurhan Uz" w:hAnsi="Nurhan Uz"/>
                        <w:sz w:val="56"/>
                      </w:rPr>
                      <w:t>otel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up 18" o:spid="_x0000_s1030" style="position:absolute;left:0;text-align:left;margin-left:-69.3pt;margin-top:372.6pt;width:262.3pt;height:137.35pt;z-index:251658240" coordsize="33317,17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">
            <v:shape id="Akış Çizelgesi: Ayıkla 19" o:spid="_x0000_s1031" type="#_x0000_t127" style="position:absolute;width:13243;height:174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9pjMAA&#10;AADbAAAADwAAAGRycy9kb3ducmV2LnhtbERPTWvCQBC9F/wPywi91Y0WpEZX0UKLxzR68TZmxySY&#10;nY3ZqcZ/7wqF3ubxPmex6l2jrtSF2rOB8SgBRVx4W3NpYL/7evsAFQTZYuOZDNwpwGo5eFlgav2N&#10;f+iaS6liCIcUDVQibap1KCpyGEa+JY7cyXcOJcKu1LbDWwx3jZ4kyVQ7rDk2VNjSZ0XFOf91BrLp&#10;vd7K++GyyY7uOz/mPpuIN+Z12K/noIR6+Rf/ubc2zp/B85d4gF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i9pjMAAAADbAAAADwAAAAAAAAAAAAAAAACYAgAAZHJzL2Rvd25y&#10;ZXYueG1sUEsFBgAAAAAEAAQA9QAAAIUDAAAAAA==&#10;" fillcolor="#fbcaa2" strokecolor="#f68c36">
              <v:fill color2="#fdefe3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4A37ED" w:rsidRPr="00DE2075" w:rsidRDefault="004A37ED" w:rsidP="004538EF">
                    <w:pPr>
                      <w:rPr>
                        <w:rFonts w:ascii="Hand writing Mutlu" w:hAnsi="Hand writing Mutlu"/>
                        <w:sz w:val="96"/>
                      </w:rPr>
                    </w:pPr>
                    <w:r w:rsidRPr="00DE2075">
                      <w:rPr>
                        <w:rFonts w:ascii="Hand writing Mutlu" w:hAnsi="Hand writing Mutlu"/>
                        <w:sz w:val="56"/>
                      </w:rPr>
                      <w:t>on</w:t>
                    </w:r>
                  </w:p>
                </w:txbxContent>
              </v:textbox>
            </v:shape>
            <v:shape id="Akış Çizelgesi: Birleştir 20" o:spid="_x0000_s1032" type="#_x0000_t128" style="position:absolute;left:6936;width:13450;height:169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mt6MIA&#10;AADbAAAADwAAAGRycy9kb3ducmV2LnhtbERPXWvCMBR9F/wP4Qp7m+mE6ahGGUJBxhybWny9NNe2&#10;2NyUJNrqrzcPAx8P53ux6k0jruR8bVnB2zgBQVxYXXOp4LDPXj9A+ICssbFMCm7kYbUcDhaYatvx&#10;H113oRQxhH2KCqoQ2lRKX1Rk0I9tSxy5k3UGQ4SulNphF8NNIydJMpUGa44NFba0rqg47y5GwTbL&#10;fy4z3+TZt8uPv/fZNHvvvpR6GfWfcxCB+vAU/7s3WsEkro9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ia3owgAAANsAAAAPAAAAAAAAAAAAAAAAAJgCAABkcnMvZG93&#10;bnJldi54bWxQSwUGAAAAAAQABAD1AAAAhwMAAAAA&#10;" fillcolor="#fbcaa2" strokecolor="#f68c36">
              <v:fill color2="#fdefe3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4A37ED" w:rsidRPr="00DE2075" w:rsidRDefault="004A37ED" w:rsidP="00DE2075">
                    <w:pPr>
                      <w:rPr>
                        <w:rFonts w:ascii="Hand writing Mutlu" w:hAnsi="Hand writing Mutlu"/>
                        <w:sz w:val="144"/>
                      </w:rPr>
                    </w:pPr>
                    <w:r w:rsidRPr="00DE2075">
                      <w:rPr>
                        <w:rFonts w:ascii="Hand writing Mutlu" w:hAnsi="Hand writing Mutlu"/>
                        <w:sz w:val="56"/>
                      </w:rPr>
                      <w:t>a</w:t>
                    </w:r>
                    <w:r w:rsidRPr="00DE2075">
                      <w:rPr>
                        <w:rFonts w:ascii="Hand writing Mutlu" w:hAnsi="Hand writing Mutlu"/>
                        <w:sz w:val="72"/>
                      </w:rPr>
                      <w:t>t</w:t>
                    </w:r>
                  </w:p>
                </w:txbxContent>
              </v:textbox>
            </v:shape>
            <v:shape id="Paralelkenar 21" o:spid="_x0000_s1033" type="#_x0000_t7" style="position:absolute;left:16921;width:16396;height:17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pD7sQA&#10;AADbAAAADwAAAGRycy9kb3ducmV2LnhtbESPQWvCQBSE70L/w/IK3nRjDiKpq6hQFQ/SWNHrI/tM&#10;YrNvY3bVtL/eLQgeh5n5hhlPW1OJGzWutKxg0I9AEGdWl5wr2H9/9kYgnEfWWFkmBb/kYDp564wx&#10;0fbOKd12PhcBwi5BBYX3dSKlywoy6Pq2Jg7eyTYGfZBNLnWD9wA3lYyjaCgNlhwWCqxpUVD2s7sa&#10;BXbzdVlstqeD3/LfKj6e0/lSpkp139vZBwhPrX+Fn+21VhAP4P9L+AFy8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KQ+7EAAAA2wAAAA8AAAAAAAAAAAAAAAAAmAIAAGRycy9k&#10;b3ducmV2LnhtbFBLBQYAAAAABAAEAPUAAACJAwAAAAA=&#10;" strokecolor="#f79646" strokeweight="2pt">
              <v:textbox>
                <w:txbxContent>
                  <w:p w:rsidR="004A37ED" w:rsidRPr="00DE2075" w:rsidRDefault="004A37ED" w:rsidP="00DE2075">
                    <w:pPr>
                      <w:rPr>
                        <w:rFonts w:ascii="Nurhan Uz" w:hAnsi="Nurhan Uz"/>
                        <w:sz w:val="52"/>
                      </w:rPr>
                    </w:pPr>
                    <w:r w:rsidRPr="00DE2075">
                      <w:rPr>
                        <w:rFonts w:ascii="Nurhan Uz" w:hAnsi="Nurhan Uz"/>
                        <w:sz w:val="52"/>
                      </w:rPr>
                      <w:t>Onat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up 22" o:spid="_x0000_s1034" style="position:absolute;left:0;text-align:left;margin-left:255.95pt;margin-top:361pt;width:262.3pt;height:137.35pt;z-index:251659264" coordsize="33317,17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">
            <v:shape id="Akış Çizelgesi: Ayıkla 23" o:spid="_x0000_s1035" type="#_x0000_t127" style="position:absolute;width:13243;height:174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4zCsMA&#10;AADbAAAADwAAAGRycy9kb3ducmV2LnhtbESPQWsCMRSE74X+h/AKXopmq1B1axQRFC8eqq3nx+a5&#10;WZq8LEm6rv/eCIUeh5lvhlmsemdFRyE2nhW8jQoQxJXXDdcKvk7b4QxETMgarWdScKMIq+Xz0wJL&#10;7a/8Sd0x1SKXcCxRgUmpLaWMlSGHceRb4uxdfHCYsgy11AGvudxZOS6Kd+mw4bxgsKWNoern+OsU&#10;nOdmtj2sJ9PXTOw2ezv9tl1QavDSrz9AJOrTf/iP3msF4wk8vuQf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4zCsMAAADbAAAADwAAAAAAAAAAAAAAAACYAgAAZHJzL2Rv&#10;d25yZXYueG1sUEsFBgAAAAAEAAQA9QAAAIgDAAAAAA==&#10;" fillcolor="#9a4906" stroked="f">
              <v:fill color2="#f68a32" rotate="t" angle="180" colors="0 #cb6c1d;52429f #ff8f2a;1 #ff8f26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4A37ED" w:rsidRPr="00DE2075" w:rsidRDefault="004A37ED" w:rsidP="004538EF">
                    <w:pPr>
                      <w:rPr>
                        <w:rFonts w:ascii="Hand writing Mutlu" w:hAnsi="Hand writing Mutlu"/>
                        <w:sz w:val="56"/>
                      </w:rPr>
                    </w:pPr>
                    <w:r>
                      <w:rPr>
                        <w:rFonts w:ascii="Hand writing Mutlu" w:hAnsi="Hand writing Mutlu"/>
                        <w:sz w:val="56"/>
                      </w:rPr>
                      <w:t>ol</w:t>
                    </w:r>
                  </w:p>
                </w:txbxContent>
              </v:textbox>
            </v:shape>
            <v:shape id="Akış Çizelgesi: Birleştir 24" o:spid="_x0000_s1036" type="#_x0000_t128" style="position:absolute;left:6936;width:13450;height:169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N94MIA&#10;AADbAAAADwAAAGRycy9kb3ducmV2LnhtbESPQWvCQBSE74X+h+UVvJS6SZAgqatoQfDapBdvz+wz&#10;G8y+Dburpv/eLQg9DjPzDbPaTHYQN/Khd6wgn2cgiFune+4U/DT7jyWIEJE1Do5JwS8F2KxfX1ZY&#10;aXfnb7rVsRMJwqFCBSbGsZIytIYshrkbiZN3dt5iTNJ3Unu8J7gdZJFlpbTYc1owONKXofZSX60C&#10;f17mXdiG5l1ejqY8uX2+O+RKzd6m7SeISFP8Dz/bB62gWMDfl/QD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E33gwgAAANsAAAAPAAAAAAAAAAAAAAAAAJgCAABkcnMvZG93&#10;bnJldi54bWxQSwUGAAAAAAQABAD1AAAAhwMAAAAA&#10;" fillcolor="#9a4906" stroked="f">
              <v:fill color2="#f68a32" rotate="t" angle="180" colors="0 #cb6c1d;52429f #ff8f2a;1 #ff8f26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4A37ED" w:rsidRPr="00DE2075" w:rsidRDefault="004A37ED" w:rsidP="00DE2075">
                    <w:pPr>
                      <w:rPr>
                        <w:rFonts w:ascii="Hand writing Mutlu" w:hAnsi="Hand writing Mutlu"/>
                        <w:sz w:val="56"/>
                      </w:rPr>
                    </w:pPr>
                    <w:r>
                      <w:rPr>
                        <w:rFonts w:ascii="Hand writing Mutlu" w:hAnsi="Hand writing Mutlu"/>
                        <w:sz w:val="56"/>
                      </w:rPr>
                      <w:t>ta</w:t>
                    </w:r>
                  </w:p>
                </w:txbxContent>
              </v:textbox>
            </v:shape>
            <v:shape id="Paralelkenar 25" o:spid="_x0000_s1037" type="#_x0000_t7" style="position:absolute;left:16921;width:16396;height:17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FF7cUA&#10;AADbAAAADwAAAGRycy9kb3ducmV2LnhtbESPT2vCQBTE74LfYXlCb7ox0FKiq1TBP3iQxhZ7fWSf&#10;STT7NmZXTfvpu4LgcZiZ3zDjaWsqcaXGlZYVDAcRCOLM6pJzBd9fi/47COeRNVaWScEvOZhOup0x&#10;JtreOKXrzuciQNglqKDwvk6kdFlBBt3A1sTBO9jGoA+yyaVu8BbgppJxFL1JgyWHhQJrmheUnXYX&#10;o8BuPs/zzfaw91v+W8U/x3S2lKlSL732YwTCU+uf4Ud7rRXEr3D/En6An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8UXtxQAAANsAAAAPAAAAAAAAAAAAAAAAAJgCAABkcnMv&#10;ZG93bnJldi54bWxQSwUGAAAAAAQABAD1AAAAigMAAAAA&#10;" strokecolor="#f79646" strokeweight="2pt">
              <v:textbox>
                <w:txbxContent>
                  <w:p w:rsidR="004A37ED" w:rsidRPr="00DE2075" w:rsidRDefault="004A37ED" w:rsidP="00DE2075">
                    <w:pPr>
                      <w:rPr>
                        <w:rFonts w:ascii="Nurhan Uz" w:hAnsi="Nurhan Uz"/>
                        <w:sz w:val="56"/>
                      </w:rPr>
                    </w:pPr>
                    <w:r w:rsidRPr="00DE2075">
                      <w:rPr>
                        <w:rFonts w:ascii="Nurhan Uz" w:hAnsi="Nurhan Uz"/>
                        <w:sz w:val="56"/>
                      </w:rPr>
                      <w:t>olta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up 10" o:spid="_x0000_s1038" style="position:absolute;left:0;text-align:left;margin-left:-69.5pt;margin-top:185.15pt;width:262.3pt;height:137.35pt;z-index:251656192" coordsize="33317,17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">
            <v:shape id="Akış Çizelgesi: Ayıkla 11" o:spid="_x0000_s1039" type="#_x0000_t127" style="position:absolute;width:13243;height:174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wbMr4A&#10;AADbAAAADwAAAGRycy9kb3ducmV2LnhtbERP22oCMRB9L/gPYQTfalapIlujiFBqXwpePmBMpsni&#10;ZrIkqa5/3xQE3+ZwrrNc974VV4qpCaxgMq5AEOtgGrYKTseP1wWIlJENtoFJwZ0SrFeDlyXWJtx4&#10;T9dDtqKEcKpRgcu5q6VM2pHHNA4dceF+QvSYC4xWmoi3Eu5bOa2qufTYcGlw2NHWkb4cfr2CYNlM&#10;91ru7Pfb2blZ1F/bz6TUaNhv3kFk6vNT/HDvTJk/gf9fygF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LMGzK+AAAA2wAAAA8AAAAAAAAAAAAAAAAAmAIAAGRycy9kb3ducmV2&#10;LnhtbFBLBQYAAAAABAAEAPUAAACDAwAAAAA=&#10;" fillcolor="#c0504d" strokecolor="white" strokeweight="3pt">
              <v:shadow on="t" color="black" opacity="24903f" origin=",.5" offset="0,.55556mm"/>
              <v:textbox>
                <w:txbxContent>
                  <w:p w:rsidR="004A37ED" w:rsidRPr="004538EF" w:rsidRDefault="004A37ED" w:rsidP="004538EF">
                    <w:pPr>
                      <w:rPr>
                        <w:rFonts w:ascii="Hand writing Mutlu" w:hAnsi="Hand writing Mutlu"/>
                        <w:sz w:val="96"/>
                      </w:rPr>
                    </w:pPr>
                    <w:r>
                      <w:rPr>
                        <w:rFonts w:ascii="Hand writing Mutlu" w:hAnsi="Hand writing Mutlu"/>
                        <w:sz w:val="96"/>
                      </w:rPr>
                      <w:t>t</w:t>
                    </w:r>
                  </w:p>
                </w:txbxContent>
              </v:textbox>
            </v:shape>
            <v:shape id="Akış Çizelgesi: Birleştir 12" o:spid="_x0000_s1040" type="#_x0000_t128" style="position:absolute;left:6936;width:13450;height:169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u/lMAA&#10;AADbAAAADwAAAGRycy9kb3ducmV2LnhtbERPS4vCMBC+C/6HMMLeNK0sItUoKsjuTXwc9DY0Y1tN&#10;Jt0ma+u/NwsL3ubje8582VkjHtT4yrGCdJSAIM6drrhQcDpuh1MQPiBrNI5JwZM8LBf93hwz7Vre&#10;0+MQChFD2GeooAyhzqT0eUkW/cjVxJG7usZiiLAppG6wjeHWyHGSTKTFimNDiTVtSsrvh1+rANPb&#10;l/n8ubh7m07Pu+36any+U+pj0K1mIAJ14S3+d3/rOH8Mf7/E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Iu/lMAAAADbAAAADwAAAAAAAAAAAAAAAACYAgAAZHJzL2Rvd25y&#10;ZXYueG1sUEsFBgAAAAAEAAQA9QAAAIUDAAAAAA==&#10;" fillcolor="#c0504d" strokecolor="white" strokeweight="3pt">
              <v:shadow on="t" color="black" opacity="24903f" origin=",.5" offset="0,.55556mm"/>
              <v:textbox>
                <w:txbxContent>
                  <w:p w:rsidR="004A37ED" w:rsidRPr="004538EF" w:rsidRDefault="004A37ED" w:rsidP="004538EF">
                    <w:pPr>
                      <w:jc w:val="center"/>
                      <w:rPr>
                        <w:rFonts w:ascii="Hand writing Mutlu" w:hAnsi="Hand writing Mutlu"/>
                        <w:sz w:val="96"/>
                      </w:rPr>
                    </w:pPr>
                    <w:r w:rsidRPr="004538EF">
                      <w:rPr>
                        <w:rFonts w:ascii="Hand writing Mutlu" w:hAnsi="Hand writing Mutlu"/>
                        <w:sz w:val="56"/>
                      </w:rPr>
                      <w:t>on</w:t>
                    </w:r>
                    <w:r>
                      <w:rPr>
                        <w:rFonts w:ascii="Hand writing Mutlu" w:hAnsi="Hand writing Mutlu"/>
                        <w:sz w:val="96"/>
                      </w:rPr>
                      <w:t>nnn</w:t>
                    </w:r>
                    <w:r w:rsidRPr="004538EF">
                      <w:rPr>
                        <w:rFonts w:ascii="Hand writing Mutlu" w:hAnsi="Hand writing Mutlu"/>
                        <w:sz w:val="96"/>
                      </w:rPr>
                      <w:t>n</w:t>
                    </w:r>
                  </w:p>
                </w:txbxContent>
              </v:textbox>
            </v:shape>
            <v:shape id="Paralelkenar 13" o:spid="_x0000_s1041" type="#_x0000_t7" style="position:absolute;left:16921;width:16396;height:17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k5W8UA&#10;AADbAAAADwAAAGRycy9kb3ducmV2LnhtbESPT2vCQBDF7wW/wzJCb3VjhVKjq4hYsFAPjX+PQ3ZM&#10;gruzIbs1qZ/eLQi9zfDe+82b6byzRlyp8ZVjBcNBAoI4d7riQsFu+/HyDsIHZI3GMSn4JQ/zWe9p&#10;iql2LX/TNQuFiBD2KSooQ6hTKX1ekkU/cDVx1M6usRji2hRSN9hGuDXyNUnepMWK44USa1qWlF+y&#10;Hxsp0mzM6ph9HtqdXt7G1f7rdjJKPfe7xQREoC78mx/ptY71R/D3Sxx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TlbxQAAANsAAAAPAAAAAAAAAAAAAAAAAJgCAABkcnMv&#10;ZG93bnJldi54bWxQSwUGAAAAAAQABAD1AAAAigMAAAAA&#10;" strokecolor="#c0504d" strokeweight="2pt">
              <v:textbox>
                <w:txbxContent>
                  <w:p w:rsidR="004A37ED" w:rsidRPr="00DE2075" w:rsidRDefault="004A37ED" w:rsidP="004538EF">
                    <w:pPr>
                      <w:jc w:val="center"/>
                      <w:rPr>
                        <w:rFonts w:ascii="Nurhan Uz" w:hAnsi="Nurhan Uz"/>
                        <w:sz w:val="96"/>
                      </w:rPr>
                    </w:pPr>
                    <w:r w:rsidRPr="00DE2075">
                      <w:rPr>
                        <w:rFonts w:ascii="Nurhan Uz" w:hAnsi="Nurhan Uz"/>
                        <w:sz w:val="72"/>
                      </w:rPr>
                      <w:t>ton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up 14" o:spid="_x0000_s1042" style="position:absolute;left:0;text-align:left;margin-left:257.25pt;margin-top:184.3pt;width:262.3pt;height:137.35pt;z-index:251657216" coordsize="33317,17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">
            <v:shape id="Akış Çizelgesi: Ayıkla 15" o:spid="_x0000_s1043" type="#_x0000_t127" style="position:absolute;width:13243;height:174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DI/8EA&#10;AADbAAAADwAAAGRycy9kb3ducmV2LnhtbERP32vCMBB+H/g/hBN8W1M3HKMzFRkT5oOIdXs/mrMp&#10;TS6lybT9781gsLf7+H7eejM6K640hNazgmWWgyCuvW65UfB13j2+gggRWaP1TAomCrApZw9rLLS/&#10;8YmuVWxECuFQoAITY19IGWpDDkPme+LEXfzgMCY4NFIPeEvhzsqnPH+RDltODQZ7ejdUd9WPU7Cf&#10;7O5ovnlq7epyqJ6PH/okO6UW83H7BiLSGP/Ff+5Pneav4PeXdIAs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AyP/BAAAA2wAAAA8AAAAAAAAAAAAAAAAAmAIAAGRycy9kb3du&#10;cmV2LnhtbFBLBQYAAAAABAAEAPUAAACGAwAAAAA=&#10;" fillcolor="#254163" strokecolor="#4579b8">
              <v:fill color2="#4477b6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4A37ED" w:rsidRPr="004538EF" w:rsidRDefault="004A37ED" w:rsidP="004538EF">
                    <w:pPr>
                      <w:rPr>
                        <w:rFonts w:ascii="Hand writing Mutlu" w:hAnsi="Hand writing Mutlu"/>
                        <w:sz w:val="96"/>
                      </w:rPr>
                    </w:pPr>
                    <w:r w:rsidRPr="00DE2075">
                      <w:rPr>
                        <w:rFonts w:ascii="Hand writing Mutlu" w:hAnsi="Hand writing Mutlu"/>
                        <w:sz w:val="56"/>
                      </w:rPr>
                      <w:t>on</w:t>
                    </w:r>
                    <w:r>
                      <w:rPr>
                        <w:rFonts w:ascii="Hand writing Mutlu" w:hAnsi="Hand writing Mutlu"/>
                        <w:sz w:val="96"/>
                      </w:rPr>
                      <w:t>nnnnn</w:t>
                    </w:r>
                  </w:p>
                </w:txbxContent>
              </v:textbox>
            </v:shape>
            <v:shape id="Akış Çizelgesi: Birleştir 16" o:spid="_x0000_s1044" type="#_x0000_t128" style="position:absolute;left:6936;width:13450;height:169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yQysIA&#10;AADbAAAADwAAAGRycy9kb3ducmV2LnhtbERPTWvCQBC9C/6HZQQvoptKCZq6BhEFsSdtxes0O01C&#10;s7Pp7hrT/vpuodDbPN7nrPLeNKIj52vLCh5mCQjiwuqaSwWvL/vpAoQPyBoby6Tgizzk6+FghZm2&#10;dz5Rdw6liCHsM1RQhdBmUvqiIoN+ZlviyL1bZzBE6EqpHd5juGnkPElSabDm2FBhS9uKio/zzSg4&#10;Ldpb8ZY+8m6yfLafdOHvI1+VGo/6zROIQH34F/+5DzrOT+H3l3i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/JDKwgAAANsAAAAPAAAAAAAAAAAAAAAAAJgCAABkcnMvZG93&#10;bnJldi54bWxQSwUGAAAAAAQABAD1AAAAhwMAAAAA&#10;" fillcolor="#254163" strokecolor="#4579b8">
              <v:fill color2="#4477b6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4A37ED" w:rsidRPr="004538EF" w:rsidRDefault="004A37ED" w:rsidP="00DE2075">
                    <w:pPr>
                      <w:rPr>
                        <w:rFonts w:ascii="Hand writing Mutlu" w:hAnsi="Hand writing Mutlu"/>
                        <w:sz w:val="96"/>
                      </w:rPr>
                    </w:pPr>
                    <w:r w:rsidRPr="00DE2075">
                      <w:rPr>
                        <w:rFonts w:ascii="Hand writing Mutlu" w:hAnsi="Hand writing Mutlu"/>
                        <w:sz w:val="72"/>
                      </w:rPr>
                      <w:t>la</w:t>
                    </w:r>
                    <w:r>
                      <w:rPr>
                        <w:rFonts w:ascii="Hand writing Mutlu" w:hAnsi="Hand writing Mutlu"/>
                        <w:sz w:val="96"/>
                      </w:rPr>
                      <w:t>aa</w:t>
                    </w:r>
                  </w:p>
                </w:txbxContent>
              </v:textbox>
            </v:shape>
            <v:shape id="Paralelkenar 17" o:spid="_x0000_s1045" type="#_x0000_t7" style="position:absolute;left:16921;width:16396;height:17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CGsMA&#10;AADbAAAADwAAAGRycy9kb3ducmV2LnhtbESP0WrCQBBF3wX/YZlCX8Rs2geVNBupQlGKCCZ+wJCd&#10;JsHsbMyuJv59Vyj0bYZ755476Xo0rbhT7xrLCt6iGARxaXXDlYJz8TVfgXAeWWNrmRQ8yME6m05S&#10;TLQd+ET33FcihLBLUEHtfZdI6cqaDLrIdsRB+7G9QR/WvpK6xyGEm1a+x/FCGmw4EGrsaFtTeclv&#10;JkC0ZXeUl9nCmqtvit33YdigUq8v4+cHCE+j/zf/Xe91qL+E5y9h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DCGsMAAADbAAAADwAAAAAAAAAAAAAAAACYAgAAZHJzL2Rv&#10;d25yZXYueG1sUEsFBgAAAAAEAAQA9QAAAIgDAAAAAA==&#10;" fillcolor="window" strokecolor="#4bacc6" strokeweight="2pt">
              <v:textbox>
                <w:txbxContent>
                  <w:p w:rsidR="004A37ED" w:rsidRPr="00DE2075" w:rsidRDefault="004A37ED" w:rsidP="004538EF">
                    <w:pPr>
                      <w:jc w:val="center"/>
                      <w:rPr>
                        <w:rFonts w:ascii="Nurhan Uz" w:hAnsi="Nurhan Uz"/>
                        <w:sz w:val="160"/>
                      </w:rPr>
                    </w:pPr>
                    <w:r w:rsidRPr="00DE2075">
                      <w:rPr>
                        <w:rFonts w:ascii="Nurhan Uz" w:hAnsi="Nurhan Uz"/>
                        <w:sz w:val="56"/>
                      </w:rPr>
                      <w:t>on</w:t>
                    </w:r>
                    <w:r w:rsidRPr="00DE2075">
                      <w:rPr>
                        <w:rFonts w:ascii="Nurhan Uz" w:hAnsi="Nurhan Uz"/>
                        <w:sz w:val="48"/>
                      </w:rPr>
                      <w:t>l</w:t>
                    </w:r>
                    <w:r w:rsidRPr="00DE2075">
                      <w:rPr>
                        <w:rFonts w:ascii="Nurhan Uz" w:hAnsi="Nurhan Uz"/>
                        <w:sz w:val="52"/>
                      </w:rPr>
                      <w:t>a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up 5" o:spid="_x0000_s1046" style="position:absolute;left:0;text-align:left;margin-left:-65.05pt;margin-top:23.35pt;width:262.3pt;height:137.35pt;z-index:251654144" coordsize="33317,17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">
            <v:shape id="Akış Çizelgesi: Ayıkla 2" o:spid="_x0000_s1047" type="#_x0000_t127" style="position:absolute;width:13243;height:174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lCE8MA&#10;AADaAAAADwAAAGRycy9kb3ducmV2LnhtbESPQWvCQBSE7wX/w/IEb3WTIEGjq4hY6aWHJnp/ZJ9J&#10;NPs2Zrcm/ffdQqHHYWa+YTa70bTiSb1rLCuI5xEI4tLqhisF5+LtdQnCeWSNrWVS8E0OdtvJywYz&#10;bQf+pGfuKxEg7DJUUHvfZVK6siaDbm474uBdbW/QB9lXUvc4BLhpZRJFqTTYcFiosaNDTeU9/zIK&#10;TsuPi18tLufidEvTxy0+VqTvSs2m434NwtPo/8N/7XetIIHfK+EG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2lCE8MAAADaAAAADwAAAAAAAAAAAAAAAACYAgAAZHJzL2Rv&#10;d25yZXYueG1sUEsFBgAAAAAEAAQA9QAAAIgDAAAAAA==&#10;" fillcolor="#dfa7a6" strokecolor="#bc4542">
              <v:fill color2="#f5e4e4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4A37ED" w:rsidRPr="004538EF" w:rsidRDefault="004A37ED" w:rsidP="004538EF">
                    <w:pPr>
                      <w:rPr>
                        <w:rFonts w:ascii="Hand writing Mutlu" w:hAnsi="Hand writing Mutlu"/>
                        <w:sz w:val="96"/>
                      </w:rPr>
                    </w:pPr>
                    <w:r w:rsidRPr="004538EF">
                      <w:rPr>
                        <w:rFonts w:ascii="Hand writing Mutlu" w:hAnsi="Hand writing Mutlu"/>
                        <w:sz w:val="96"/>
                      </w:rPr>
                      <w:t>o</w:t>
                    </w:r>
                  </w:p>
                </w:txbxContent>
              </v:textbox>
            </v:shape>
            <v:shape id="Akış Çizelgesi: Birleştir 3" o:spid="_x0000_s1048" type="#_x0000_t128" style="position:absolute;left:6936;width:13450;height:169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1W+cIA&#10;AADaAAAADwAAAGRycy9kb3ducmV2LnhtbESPX2vCQBDE34V+h2MLvplLUxBJvYgUWqRQpGrBxyW3&#10;+YO5vZBbNfbT9woFH4eZ+Q2zXI2uUxcaQuvZwFOSgiIuvW25NnDYv80WoIIgW+w8k4EbBVgVD5Ml&#10;5tZf+YsuO6lVhHDI0UAj0udah7IhhyHxPXH0Kj84lCiHWtsBrxHuOp2l6Vw7bDkuNNjTa0PlaXd2&#10;BuRbtu3xI2z5+Ik2w5/3OVaZMdPHcf0CSmiUe/i/vbEGnuHvSrwBuv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jVb5wgAAANoAAAAPAAAAAAAAAAAAAAAAAJgCAABkcnMvZG93&#10;bnJldi54bWxQSwUGAAAAAAQABAD1AAAAhwMAAAAA&#10;" fillcolor="#dfa7a6" strokecolor="#bc4542">
              <v:fill color2="#f5e4e4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4A37ED" w:rsidRPr="004538EF" w:rsidRDefault="004A37ED" w:rsidP="004538EF">
                    <w:pPr>
                      <w:jc w:val="center"/>
                      <w:rPr>
                        <w:rFonts w:ascii="Hand writing Mutlu" w:hAnsi="Hand writing Mutlu"/>
                        <w:sz w:val="96"/>
                      </w:rPr>
                    </w:pPr>
                    <w:r w:rsidRPr="004538EF">
                      <w:rPr>
                        <w:rFonts w:ascii="Hand writing Mutlu" w:hAnsi="Hand writing Mutlu"/>
                        <w:sz w:val="96"/>
                      </w:rPr>
                      <w:t>n</w:t>
                    </w:r>
                  </w:p>
                </w:txbxContent>
              </v:textbox>
            </v:shape>
            <v:shape id="Paralelkenar 4" o:spid="_x0000_s1049" type="#_x0000_t7" style="position:absolute;left:16921;width:16396;height:17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/q1cMA&#10;AADaAAAADwAAAGRycy9kb3ducmV2LnhtbESPT2vCQBTE7wW/w/KE3urGIqVGVxGxYKEeGv8eH9ln&#10;Etx9G7Jbk/rp3YLQ4zAzv2Gm884acaXGV44VDAcJCOLc6YoLBbvtx8s7CB+QNRrHpOCXPMxnvacp&#10;ptq1/E3XLBQiQtinqKAMoU6l9HlJFv3A1cTRO7vGYoiyKaRusI1wa+RrkrxJixXHhRJrWpaUX7If&#10;GynSbMzqmH0e2p1e3sbV/ut2Mko997vFBESgLvyHH+21VjCCvyvxBs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/q1cMAAADaAAAADwAAAAAAAAAAAAAAAACYAgAAZHJzL2Rv&#10;d25yZXYueG1sUEsFBgAAAAAEAAQA9QAAAIgDAAAAAA==&#10;" strokecolor="#c0504d" strokeweight="2pt">
              <v:textbox>
                <w:txbxContent>
                  <w:p w:rsidR="004A37ED" w:rsidRPr="00DE2075" w:rsidRDefault="004A37ED" w:rsidP="004538EF">
                    <w:pPr>
                      <w:jc w:val="center"/>
                      <w:rPr>
                        <w:rFonts w:ascii="Nurhan Uz" w:hAnsi="Nurhan Uz"/>
                        <w:sz w:val="96"/>
                      </w:rPr>
                    </w:pPr>
                    <w:r w:rsidRPr="00DE2075">
                      <w:rPr>
                        <w:rFonts w:ascii="Nurhan Uz" w:hAnsi="Nurhan Uz"/>
                        <w:sz w:val="96"/>
                      </w:rPr>
                      <w:t>on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up 6" o:spid="_x0000_s1050" style="position:absolute;left:0;text-align:left;margin-left:257.25pt;margin-top:27.95pt;width:262.3pt;height:137.35pt;z-index:251655168" coordsize="33317,17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">
            <v:shape id="Akış Çizelgesi: Ayıkla 7" o:spid="_x0000_s1051" type="#_x0000_t127" style="position:absolute;width:13243;height:174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Z0MQA&#10;AADaAAAADwAAAGRycy9kb3ducmV2LnhtbESPQWvCQBSE7wX/w/IEb3VjaLSNriJSS1EQaiu2t0f2&#10;mQSzb0N21fjvXUHocZiZb5jJrDWVOFPjSssKBv0IBHFmdcm5gp/v5fMrCOeRNVaWScGVHMymnacJ&#10;ptpe+IvOW5+LAGGXooLC+zqV0mUFGXR9WxMH72Abgz7IJpe6wUuAm0rGUTSUBksOCwXWtCgoO25P&#10;RsHbe5JYs/qL6+i63+zWHy8uTn6V6nXb+RiEp9b/hx/tT61gBPcr4Qb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UGdDEAAAA2gAAAA8AAAAAAAAAAAAAAAAAmAIAAGRycy9k&#10;b3ducmV2LnhtbFBLBQYAAAAABAAEAPUAAACJAwAAAAA=&#10;" fillcolor="#9bbb59" strokecolor="#4e6128" strokeweight="2pt">
              <v:textbox>
                <w:txbxContent>
                  <w:p w:rsidR="004A37ED" w:rsidRPr="004538EF" w:rsidRDefault="004A37ED" w:rsidP="004538EF">
                    <w:pPr>
                      <w:rPr>
                        <w:rFonts w:ascii="Hand writing Mutlu" w:hAnsi="Hand writing Mutlu"/>
                        <w:sz w:val="96"/>
                      </w:rPr>
                    </w:pPr>
                    <w:r w:rsidRPr="004538EF">
                      <w:rPr>
                        <w:rFonts w:ascii="Hand writing Mutlu" w:hAnsi="Hand writing Mutlu"/>
                        <w:sz w:val="96"/>
                      </w:rPr>
                      <w:t>o</w:t>
                    </w:r>
                  </w:p>
                </w:txbxContent>
              </v:textbox>
            </v:shape>
            <v:shape id="Akış Çizelgesi: Birleştir 8" o:spid="_x0000_s1052" type="#_x0000_t128" style="position:absolute;left:6936;width:13450;height:169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TUc74A&#10;AADaAAAADwAAAGRycy9kb3ducmV2LnhtbERPzYrCMBC+L/gOYQRvmrqilNpUVBAUL7vVBxibsS02&#10;k9Bktfv2m4Owx4/vP98MphNP6n1rWcF8loAgrqxuuVZwvRymKQgfkDV2lknBL3nYFKOPHDNtX/xN&#10;zzLUIoawz1BBE4LLpPRVQwb9zDriyN1tbzBE2NdS9/iK4aaTn0mykgZbjg0NOto3VD3KH6OgO59v&#10;qd0tFztTnU769vDuy6VKTcbDdg0i0BD+xW/3USuIW+OVeANk8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WU1HO+AAAA2gAAAA8AAAAAAAAAAAAAAAAAmAIAAGRycy9kb3ducmV2&#10;LnhtbFBLBQYAAAAABAAEAPUAAACDAwAAAAA=&#10;" fillcolor="#9bbb59" strokecolor="window" strokeweight="3pt">
              <v:shadow on="t" color="black" opacity="24903f" origin=",.5" offset="0,.55556mm"/>
              <v:textbox>
                <w:txbxContent>
                  <w:p w:rsidR="004A37ED" w:rsidRPr="004538EF" w:rsidRDefault="004A37ED" w:rsidP="004538EF">
                    <w:pPr>
                      <w:rPr>
                        <w:rFonts w:ascii="Hand writing Mutlu" w:hAnsi="Hand writing Mutlu"/>
                        <w:sz w:val="96"/>
                      </w:rPr>
                    </w:pPr>
                    <w:r w:rsidRPr="004538EF">
                      <w:rPr>
                        <w:rFonts w:ascii="Hand writing Mutlu" w:hAnsi="Hand writing Mutlu"/>
                        <w:sz w:val="56"/>
                      </w:rPr>
                      <w:t>na</w:t>
                    </w:r>
                    <w:r>
                      <w:rPr>
                        <w:rFonts w:ascii="Hand writing Mutlu" w:hAnsi="Hand writing Mutlu"/>
                        <w:sz w:val="96"/>
                      </w:rPr>
                      <w:t>aa</w:t>
                    </w:r>
                  </w:p>
                </w:txbxContent>
              </v:textbox>
            </v:shape>
            <v:shape id="Paralelkenar 9" o:spid="_x0000_s1053" type="#_x0000_t7" style="position:absolute;left:16921;width:16396;height:17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IylMMA&#10;AADaAAAADwAAAGRycy9kb3ducmV2LnhtbESPQWsCMRSE70L/Q3iCNzdrD8VujWIXBKmIaBV6fGxe&#10;d7dNXtYk6vbfN0Khx2FmvmFmi94acSUfWscKJlkOgrhyuuVawfF9NZ6CCBFZo3FMCn4owGL+MJhh&#10;od2N93Q9xFokCIcCFTQxdoWUoWrIYshcR5y8T+ctxiR9LbXHW4JbIx/z/ElabDktNNhR2VD1fbjY&#10;RHlb2XIal/vX7fnLb0x5qncfRqnRsF++gIjUx//wX3utFTzD/Uq6A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IylMMAAADaAAAADwAAAAAAAAAAAAAAAACYAgAAZHJzL2Rv&#10;d25yZXYueG1sUEsFBgAAAAAEAAQA9QAAAIgDAAAAAA==&#10;" strokecolor="#9bbb59" strokeweight="2pt">
              <v:textbox>
                <w:txbxContent>
                  <w:p w:rsidR="004A37ED" w:rsidRPr="00DE2075" w:rsidRDefault="004A37ED" w:rsidP="004538EF">
                    <w:pPr>
                      <w:jc w:val="center"/>
                      <w:rPr>
                        <w:rFonts w:ascii="Nurhan Uz" w:hAnsi="Nurhan Uz"/>
                        <w:sz w:val="96"/>
                      </w:rPr>
                    </w:pPr>
                    <w:r w:rsidRPr="00DE2075">
                      <w:rPr>
                        <w:rFonts w:ascii="Nurhan Uz" w:hAnsi="Nurhan Uz"/>
                        <w:sz w:val="56"/>
                      </w:rPr>
                      <w:t>ona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up 26" o:spid="_x0000_s1054" style="position:absolute;left:0;text-align:left;margin-left:-67.15pt;margin-top:545.95pt;width:262.35pt;height:137.4pt;z-index:251660288" coordsize="33317,17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">
            <v:shape id="Akış Çizelgesi: Ayıkla 27" o:spid="_x0000_s1055" type="#_x0000_t127" style="position:absolute;width:13243;height:174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5fsIA&#10;AADbAAAADwAAAGRycy9kb3ducmV2LnhtbESPQWsCMRSE7wX/Q3hCbzWrhVZWo4iwIIKHWgW9PTbP&#10;ZHHzsiRR13/fFAo9DjPzDTNf9q4Vdwqx8axgPCpAENdeN2wUHL6rtymImJA1tp5JwZMiLBeDlzmW&#10;2j/4i+77ZESGcCxRgU2pK6WMtSWHceQ74uxdfHCYsgxG6oCPDHetnBTFh3TYcF6w2NHaUn3d35yC&#10;6y6tKrvl93Cqj8awPVfOnZV6HfarGYhEffoP/7U3WsHkE36/5B8gF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dPl+wgAAANsAAAAPAAAAAAAAAAAAAAAAAJgCAABkcnMvZG93&#10;bnJldi54bWxQSwUGAAAAAAQABAD1AAAAhwMAAAAA&#10;" fillcolor="#413253" stroked="f">
              <v:fill color2="#775c99" rotate="t" angle="180" colors="0 #5d417e;52429f #7b58a6;1 #7b57a8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4A37ED" w:rsidRPr="004538EF" w:rsidRDefault="004A37ED" w:rsidP="004538EF">
                    <w:pPr>
                      <w:rPr>
                        <w:rFonts w:ascii="Hand writing Mutlu" w:hAnsi="Hand writing Mutlu"/>
                        <w:sz w:val="96"/>
                      </w:rPr>
                    </w:pPr>
                    <w:r w:rsidRPr="004538EF">
                      <w:rPr>
                        <w:rFonts w:ascii="Hand writing Mutlu" w:hAnsi="Hand writing Mutlu"/>
                        <w:sz w:val="96"/>
                      </w:rPr>
                      <w:t>o</w:t>
                    </w:r>
                  </w:p>
                </w:txbxContent>
              </v:textbox>
            </v:shape>
            <v:shape id="Akış Çizelgesi: Birleştir 28" o:spid="_x0000_s1056" type="#_x0000_t128" style="position:absolute;left:6936;width:13450;height:169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uImb8A&#10;AADbAAAADwAAAGRycy9kb3ducmV2LnhtbERPy4rCMBTdD/gP4QruxlQXItUoPhgYREGrC91dm2tb&#10;bG5KE239e7MQXB7OezpvTSmeVLvCsoJBPwJBnFpdcKbgdPz7HYNwHlljaZkUvMjBfNb5mWKsbcMH&#10;eiY+EyGEXYwKcu+rWEqX5mTQ9W1FHLibrQ36AOtM6hqbEG5KOYyikTRYcGjIsaJVTuk9eRgF10NV&#10;2rNb7nG3zrbmemnSTdIo1eu2iwkIT63/ij/uf61gGMaGL+EHyN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e4iZvwAAANsAAAAPAAAAAAAAAAAAAAAAAJgCAABkcnMvZG93bnJl&#10;di54bWxQSwUGAAAAAAQABAD1AAAAhAMAAAAA&#10;" fillcolor="#413253" stroked="f">
              <v:fill color2="#775c99" rotate="t" angle="180" colors="0 #5d417e;52429f #7b58a6;1 #7b57a8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4A37ED" w:rsidRPr="004538EF" w:rsidRDefault="004A37ED" w:rsidP="004538EF">
                    <w:pPr>
                      <w:jc w:val="center"/>
                      <w:rPr>
                        <w:rFonts w:ascii="Hand writing Mutlu" w:hAnsi="Hand writing Mutlu"/>
                        <w:sz w:val="96"/>
                      </w:rPr>
                    </w:pPr>
                    <w:r w:rsidRPr="004538EF">
                      <w:rPr>
                        <w:rFonts w:ascii="Hand writing Mutlu" w:hAnsi="Hand writing Mutlu"/>
                        <w:sz w:val="96"/>
                      </w:rPr>
                      <w:t>n</w:t>
                    </w:r>
                  </w:p>
                </w:txbxContent>
              </v:textbox>
            </v:shape>
            <v:shape id="Paralelkenar 29" o:spid="_x0000_s1057" type="#_x0000_t7" style="position:absolute;left:16921;width:16396;height:174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0lX8IA&#10;AADbAAAADwAAAGRycy9kb3ducmV2LnhtbESPQYvCMBSE74L/ITzBm03twdVqlEUUvOqK4u3RPJuy&#10;zUttonb3128WBI/DzHzDLFadrcWDWl85VjBOUhDEhdMVlwqOX9vRFIQPyBprx6Tghzyslv3eAnPt&#10;nrynxyGUIkLY56jAhNDkUvrCkEWfuIY4elfXWgxRtqXULT4j3NYyS9OJtFhxXDDY0NpQ8X24WwVu&#10;c/u9mdN5z3epPy5r2V2yq1FqOOg+5yACdeEdfrV3WkE2g/8v8Q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VfwgAAANsAAAAPAAAAAAAAAAAAAAAAAJgCAABkcnMvZG93&#10;bnJldi54bWxQSwUGAAAAAAQABAD1AAAAhwMAAAAA&#10;" strokecolor="#8064a2" strokeweight="2pt">
              <v:textbox>
                <w:txbxContent>
                  <w:p w:rsidR="004A37ED" w:rsidRPr="00DE2075" w:rsidRDefault="004A37ED" w:rsidP="004538EF">
                    <w:pPr>
                      <w:jc w:val="center"/>
                      <w:rPr>
                        <w:rFonts w:ascii="Nurhan Uz" w:hAnsi="Nurhan Uz"/>
                        <w:sz w:val="96"/>
                      </w:rPr>
                    </w:pPr>
                    <w:r w:rsidRPr="00DE2075">
                      <w:rPr>
                        <w:rFonts w:ascii="Nurhan Uz" w:hAnsi="Nurhan Uz"/>
                        <w:sz w:val="96"/>
                      </w:rPr>
                      <w:t>on</w:t>
                    </w:r>
                  </w:p>
                </w:txbxContent>
              </v:textbox>
            </v:shape>
          </v:group>
        </w:pict>
      </w:r>
      <w:r w:rsidRPr="00DE2075">
        <w:rPr>
          <w:rFonts w:ascii="Hand writing Mutlu" w:hAnsi="Hand writing Mutlu"/>
          <w:sz w:val="28"/>
        </w:rPr>
        <w:t>KELİME OLUŞTURALIM</w:t>
      </w:r>
      <w:r>
        <w:rPr>
          <w:rFonts w:ascii="Hand writing Mutlu" w:hAnsi="Hand writing Mutlu"/>
          <w:sz w:val="28"/>
        </w:rPr>
        <w:t xml:space="preserve"> </w:t>
      </w:r>
      <w:hyperlink r:id="rId4" w:history="1">
        <w:r w:rsidRPr="006D6A86">
          <w:rPr>
            <w:rStyle w:val="Hyperlink"/>
            <w:rFonts w:cs="Calibri"/>
            <w:i/>
            <w:sz w:val="40"/>
            <w:szCs w:val="40"/>
          </w:rPr>
          <w:t>www.sorubak.com</w:t>
        </w:r>
      </w:hyperlink>
      <w:r>
        <w:rPr>
          <w:rFonts w:cs="Calibri"/>
          <w:i/>
          <w:sz w:val="40"/>
          <w:szCs w:val="40"/>
          <w:u w:val="single"/>
        </w:rPr>
        <w:t xml:space="preserve"> </w:t>
      </w:r>
    </w:p>
    <w:p w:rsidR="004A37ED" w:rsidRPr="00DE2075" w:rsidRDefault="004A37ED" w:rsidP="00DE2075">
      <w:pPr>
        <w:jc w:val="center"/>
        <w:rPr>
          <w:rFonts w:ascii="Hand writing Mutlu" w:hAnsi="Hand writing Mutlu"/>
        </w:rPr>
      </w:pPr>
    </w:p>
    <w:sectPr w:rsidR="004A37ED" w:rsidRPr="00DE2075" w:rsidSect="00C92A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21A2"/>
    <w:rsid w:val="0013279E"/>
    <w:rsid w:val="0041336D"/>
    <w:rsid w:val="004538EF"/>
    <w:rsid w:val="004A37ED"/>
    <w:rsid w:val="006D6A86"/>
    <w:rsid w:val="00B039DF"/>
    <w:rsid w:val="00BD21A2"/>
    <w:rsid w:val="00BF7591"/>
    <w:rsid w:val="00C92ABC"/>
    <w:rsid w:val="00DE2075"/>
    <w:rsid w:val="00EC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8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0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39D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3279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12</Words>
  <Characters>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2012-12-10T15:52:00Z</dcterms:created>
  <dcterms:modified xsi:type="dcterms:W3CDTF">2012-12-16T14:16:00Z</dcterms:modified>
  <cp:category>www.sorubak.com</cp:category>
</cp:coreProperties>
</file>