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06" w:rsidRPr="001F35E3" w:rsidRDefault="00211C06" w:rsidP="00176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g_hi" o:spid="_x0000_s1026" type="#_x0000_t75" alt="http://t3.gstatic.com/images?q=tbn:ANd9GcTeWHNDjqaEeW17GNGg55RtkAUVWerjWh9FU8sE8VGWy-Wqs4ga6w" href="http://www.google.com.tr/imgres?q=olta+resmi&amp;um=1&amp;hl=tr&amp;sa=N&amp;tbo=d&amp;rlz=1R2GTKR_trTR424&amp;biw=1240&amp;bih=635&amp;tbm=isch&amp;tbnid=hCIH8SdQL2WK5M:&amp;imgrefurl=http://balikavlama.blogspot.com/2011/01/olta-nedir.html&amp;docid=iSKZNhsvn72VhM&amp;imgurl=http://3.bp.blogspot.com/_dpdxfQ6qkfE/TSRyH7pTyRI/AAAAAAAAABU/C8ac6ngPOJ0/s1600/olta.png&amp;w=750&amp;h=1038&amp;ei=aYq_UPblOoXntQbi-YDgCg&amp;zoom=1&amp;iact=hc&amp;vpx=2&amp;vpy=256&amp;dur=2977&amp;hovh=264&amp;hovw=191&amp;tx=95&amp;ty=209&amp;sig=101233795444370513530&amp;page=2&amp;tbnh=146&amp;tbnw=106&amp;start=18&amp;ndsp=25&amp;ved=1t:429,r:24,s:0,i:1" style="position:absolute;left:0;text-align:left;margin-left:13.45pt;margin-top:24.55pt;width:144.3pt;height:198pt;z-index:-251681280;visibility:visible" wrapcoords="-112 0 -112 21518 21600 21518 21600 0 -112 0" o:button="t">
            <v:fill o:detectmouseclick="t"/>
            <v:imagedata r:id="rId4" o:title=""/>
            <w10:wrap type="tight"/>
          </v:shape>
        </w:pict>
      </w:r>
      <w:r w:rsidRPr="001F35E3">
        <w:rPr>
          <w:rFonts w:ascii="Hand writing Mutlu" w:hAnsi="Hand writing Mutlu"/>
          <w:sz w:val="28"/>
          <w:szCs w:val="28"/>
        </w:rPr>
        <w:t xml:space="preserve">                                    TURGUTLU NAMIK KEMAL İLKOKULU                   Abdullah YAKUT</w:t>
      </w:r>
    </w:p>
    <w:p w:rsidR="00211C06" w:rsidRPr="001F35E3" w:rsidRDefault="00211C06" w:rsidP="004C1124">
      <w:pPr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 id="_x0000_s1027" type="#_x0000_t75" alt="http://t2.gstatic.com/images?q=tbn:ANd9GcQU-NNJc9WPzwNpCxVNsPBdEazJu8cvnt9pVPoeKIgoLFmciCj_" href="http://www.google.com.tr/imgres?q=ok+resmi&amp;um=1&amp;hl=tr&amp;sa=N&amp;tbo=d&amp;qscrl=1&amp;rlz=1T4GTKR_trTR424TR425&amp;biw=1240&amp;bih=635&amp;tbm=isch&amp;tbnid=8ldqABashQMK-M:&amp;imgrefurl=http://www.fantastikresimler.net/serbest/ok-resmi-arrow-image.html&amp;docid=GC1MQruFjshgIM&amp;imgurl=http://www.fantastikresimler.net/wp-content/uploads/2011/04/ok-resmi.jpg&amp;w=615&amp;h=479&amp;ei=oIq_UNbmIMXWsgb_4IHYDg&amp;zoom=1&amp;iact=hc&amp;vpx=489&amp;vpy=136&amp;dur=654&amp;hovh=198&amp;hovw=254&amp;tx=167&amp;ty=133&amp;sig=101233795444370513530&amp;page=3&amp;tbnh=132&amp;tbnw=169&amp;start=52&amp;ndsp=30&amp;ved=1t:429,r:55,s:0,i:3" style="position:absolute;margin-left:235.25pt;margin-top:26.1pt;width:143.1pt;height:111.6pt;z-index:-251680256;visibility:visible" wrapcoords="-113 0 -113 21455 21600 21455 21600 0 -113 0" o:button="t">
            <v:fill o:detectmouseclick="t"/>
            <v:imagedata r:id="rId5" o:title=""/>
            <w10:wrap type="tight"/>
          </v:shape>
        </w:pict>
      </w:r>
    </w:p>
    <w:p w:rsidR="00211C06" w:rsidRPr="001F35E3" w:rsidRDefault="00211C06" w:rsidP="004C1124">
      <w:pPr>
        <w:rPr>
          <w:rFonts w:ascii="Hand writing Mutlu" w:hAnsi="Hand writing Mutlu"/>
          <w:sz w:val="144"/>
          <w:szCs w:val="144"/>
        </w:rPr>
      </w:pPr>
      <w:r w:rsidRPr="001F35E3">
        <w:rPr>
          <w:rFonts w:ascii="Hand writing Mutlu" w:hAnsi="Hand writing Mutlu"/>
          <w:sz w:val="144"/>
          <w:szCs w:val="144"/>
        </w:rPr>
        <w:t xml:space="preserve">o  O </w:t>
      </w:r>
    </w:p>
    <w:p w:rsidR="00211C06" w:rsidRPr="001F35E3" w:rsidRDefault="00211C06" w:rsidP="004C1124">
      <w:pPr>
        <w:tabs>
          <w:tab w:val="left" w:pos="4836"/>
        </w:tabs>
        <w:rPr>
          <w:rFonts w:ascii="Hand writing Mutlu" w:hAnsi="Hand writing Mutlu"/>
          <w:sz w:val="28"/>
          <w:szCs w:val="28"/>
        </w:rPr>
      </w:pP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 xml:space="preserve">oo o o o o o o o o o o o o o o o o o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 xml:space="preserve">o o o o                        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>ooo ooo ooo ooo ooo ooo ooo ooo ooo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 xml:space="preserve">ooo ooo                                  </w:t>
      </w:r>
    </w:p>
    <w:p w:rsidR="00211C06" w:rsidRPr="001F35E3" w:rsidRDefault="00211C06" w:rsidP="006E1DB3">
      <w:pPr>
        <w:jc w:val="center"/>
        <w:rPr>
          <w:rFonts w:ascii="Hand writing Mutlu" w:hAnsi="Hand writing Mutlu"/>
          <w:sz w:val="24"/>
          <w:szCs w:val="24"/>
        </w:rPr>
        <w:sectPr w:rsidR="00211C06" w:rsidRPr="001F35E3" w:rsidSect="00717263">
          <w:pgSz w:w="11906" w:h="16838"/>
          <w:pgMar w:top="397" w:right="397" w:bottom="397" w:left="397" w:header="709" w:footer="709" w:gutter="0"/>
          <w:cols w:space="708"/>
          <w:rtlGutter/>
          <w:docGrid w:linePitch="360"/>
        </w:sectPr>
      </w:pPr>
      <w:r w:rsidRPr="001F35E3">
        <w:rPr>
          <w:rFonts w:ascii="Hand writing Mutlu" w:hAnsi="Hand writing Mutlu"/>
          <w:sz w:val="24"/>
          <w:szCs w:val="24"/>
        </w:rPr>
        <w:t>AŞAĞIDAKİ HECE VE KELİMELERİ OKU VE YAZ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28" style="position:absolute;margin-left:77.95pt;margin-top:7.3pt;width:28.8pt;height:31.8pt;z-index:-251655680" fillcolor="#fabf8f" strokecolor="#fabf8f" strokeweight="1pt">
            <v:fill color2="#fde9d9" angle="-45" focus="-50%" type="gradient"/>
            <v:shadow on="t" type="perspective" color="#974706" opacity=".5" offset="1pt" offset2="-3pt"/>
          </v:oval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margin-left:101.95pt;margin-top:22.9pt;width:12pt;height:7.15pt;z-index:251640320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9.15pt;margin-top:29.5pt;width:59.4pt;height:49.2pt;flip:y;z-index:251637248" o:connectortype="straight">
            <v:stroke endarrow="block"/>
          </v:shape>
        </w:pict>
      </w:r>
      <w:r w:rsidRPr="001F35E3">
        <w:rPr>
          <w:rFonts w:ascii="Hand writing Mutlu" w:hAnsi="Hand writing Mutlu"/>
          <w:sz w:val="56"/>
          <w:szCs w:val="56"/>
        </w:rPr>
        <w:t xml:space="preserve">       l  ol ol            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31" style="position:absolute;margin-left:78.55pt;margin-top:7.05pt;width:28.8pt;height:31.8pt;z-index:-251656704" fillcolor="#92cddc" strokecolor="#92cddc" strokeweight="1pt">
            <v:fill color2="#daeef3" angle="-45" focus="-50%" type="gradient"/>
            <v:shadow on="t" type="perspective" color="#205867" opacity=".5" offset="1pt" offset2="-3pt"/>
          </v:oval>
        </w:pict>
      </w:r>
      <w:r>
        <w:rPr>
          <w:noProof/>
          <w:lang w:eastAsia="tr-TR"/>
        </w:rPr>
        <w:pict>
          <v:oval id="_x0000_s1032" style="position:absolute;margin-left:-9.05pt;margin-top:10.05pt;width:28.8pt;height:31.8pt;z-index:-251658752" fillcolor="#d99594" strokecolor="#d99594" strokeweight="1pt">
            <v:fill color2="#f2dbdb" angle="-45" focus="-50%" type="gradient"/>
            <v:shadow on="t" type="perspective" color="#622423" opacity=".5" offset="1pt" offset2="-3pt"/>
          </v:oval>
        </w:pict>
      </w:r>
      <w:r>
        <w:rPr>
          <w:noProof/>
          <w:lang w:eastAsia="tr-TR"/>
        </w:rPr>
        <w:pict>
          <v:shape id="_x0000_s1033" type="#_x0000_t13" style="position:absolute;margin-left:106.75pt;margin-top:19.7pt;width:12pt;height:7.15pt;z-index:251641344"/>
        </w:pict>
      </w:r>
      <w:r>
        <w:rPr>
          <w:noProof/>
          <w:lang w:eastAsia="tr-TR"/>
        </w:rPr>
        <w:pict>
          <v:shape id="_x0000_s1034" type="#_x0000_t32" style="position:absolute;margin-left:19.75pt;margin-top:33.45pt;width:64.2pt;height:48.6pt;z-index:251639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19.15pt;margin-top:22.65pt;width:64.8pt;height:4.2pt;flip:y;z-index:251638272" o:connectortype="straight">
            <v:stroke endarrow="block"/>
          </v:shape>
        </w:pict>
      </w:r>
      <w:r w:rsidRPr="001F35E3">
        <w:rPr>
          <w:rFonts w:ascii="Hand writing Mutlu" w:hAnsi="Hand writing Mutlu"/>
          <w:sz w:val="56"/>
          <w:szCs w:val="56"/>
        </w:rPr>
        <w:t xml:space="preserve">o      t  ot ot              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36" style="position:absolute;margin-left:77.95pt;margin-top:12.8pt;width:28.8pt;height:31.8pt;z-index:-251657728" fillcolor="#95b3d7" strokecolor="#95b3d7" strokeweight="1pt">
            <v:fill color2="#dbe5f1" angle="-45" focus="-50%" type="gradient"/>
            <v:shadow on="t" type="perspective" color="#243f60" opacity=".5" offset="1pt" offset2="-3pt"/>
          </v:oval>
        </w:pict>
      </w:r>
      <w:r>
        <w:rPr>
          <w:noProof/>
          <w:lang w:eastAsia="tr-TR"/>
        </w:rPr>
        <w:pict>
          <v:shape id="_x0000_s1037" type="#_x0000_t13" style="position:absolute;margin-left:106.75pt;margin-top:21.8pt;width:12pt;height:7.15pt;z-index:251642368"/>
        </w:pict>
      </w:r>
      <w:r w:rsidRPr="001F35E3">
        <w:rPr>
          <w:rFonts w:ascii="Hand writing Mutlu" w:hAnsi="Hand writing Mutlu"/>
          <w:sz w:val="56"/>
          <w:szCs w:val="56"/>
        </w:rPr>
        <w:t xml:space="preserve">       n  on on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38" style="position:absolute;margin-left:31.75pt;margin-top:3.5pt;width:35.4pt;height:39pt;z-index:-251672064" strokecolor="#92cddc" strokeweight="1pt">
            <v:fill color2="#b6dde8" focusposition="1" focussize="" focus="100%" type="gradient"/>
            <v:shadow on="t" type="perspective" color="#205867" opacity=".5" offset="1pt" offset2="-3pt"/>
          </v:oval>
        </w:pict>
      </w:r>
      <w:r>
        <w:rPr>
          <w:noProof/>
          <w:lang w:eastAsia="tr-TR"/>
        </w:rPr>
        <w:pict>
          <v:oval id="_x0000_s1039" style="position:absolute;margin-left:-3.65pt;margin-top:3.5pt;width:35.4pt;height:39pt;z-index:-251673088" strokecolor="#c2d69b" strokeweight="1pt">
            <v:fill color2="#d6e3bc" focusposition="1" focussize="" focus="100%" type="gradient"/>
            <v:shadow on="t" type="perspective" color="#4e6128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ol ta olta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40" style="position:absolute;margin-left:31.75pt;margin-top:5.05pt;width:35.4pt;height:34.8pt;z-index:-251670016" strokecolor="#95b3d7" strokeweight="1pt">
            <v:fill color2="#b8cce4" focusposition="1" focussize="" focus="100%" type="gradient"/>
            <v:shadow on="t" type="perspective" color="#243f60" opacity=".5" offset="1pt" offset2="-3pt"/>
          </v:oval>
        </w:pict>
      </w:r>
      <w:r>
        <w:rPr>
          <w:noProof/>
          <w:lang w:eastAsia="tr-TR"/>
        </w:rPr>
        <w:pict>
          <v:oval id="_x0000_s1041" style="position:absolute;margin-left:-3.65pt;margin-top:5.05pt;width:35.4pt;height:34.8pt;z-index:-251671040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ot la otla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42" style="position:absolute;margin-left:26.05pt;margin-top:7.3pt;width:38.4pt;height:34.8pt;z-index:-251666944" strokecolor="#fabf8f" strokeweight="1pt">
            <v:fill color2="#fbd4b4" focusposition="1" focussize="" focus="100%" type="gradient"/>
            <v:shadow on="t" type="perspective" color="#974706" opacity=".5" offset="1pt" offset2="-3pt"/>
          </v:oval>
        </w:pict>
      </w:r>
      <w:r>
        <w:rPr>
          <w:noProof/>
          <w:lang w:eastAsia="tr-TR"/>
        </w:rPr>
        <w:pict>
          <v:oval id="_x0000_s1043" style="position:absolute;margin-left:-12.35pt;margin-top:7.3pt;width:35.4pt;height:34.8pt;z-index:-251668992" strokecolor="#c2d69b" strokeweight="1pt">
            <v:fill color2="#d6e3bc" focusposition="1" focussize="" focus="100%" type="gradient"/>
            <v:shadow on="t" type="perspective" color="#4e6128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o na ona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44" style="position:absolute;margin-left:26.05pt;margin-top:4.05pt;width:43.2pt;height:37.8pt;z-index:-251665920" strokecolor="#d99594" strokeweight="1pt">
            <v:fill color2="#e5b8b7" focusposition="1" focussize="" focus="100%" type="gradient"/>
            <v:shadow on="t" type="perspective" color="#622423" opacity=".5" offset="1pt" offset2="-3pt"/>
          </v:oval>
        </w:pict>
      </w:r>
      <w:r>
        <w:rPr>
          <w:noProof/>
          <w:lang w:eastAsia="tr-TR"/>
        </w:rPr>
        <w:pict>
          <v:oval id="_x0000_s1045" style="position:absolute;margin-left:-12.35pt;margin-top:7.05pt;width:35.4pt;height:34.8pt;z-index:-251667968" strokecolor="#c2d69b" strokeweight="1pt">
            <v:fill color2="#d6e3bc" focusposition="1" focussize="" focus="100%" type="gradient"/>
            <v:shadow on="t" type="perspective" color="#4e6128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o tel otel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46" style="position:absolute;margin-left:23.05pt;margin-top:9.8pt;width:35.4pt;height:34.8pt;z-index:-251661824" strokecolor="#fabf8f" strokeweight="1pt">
            <v:fill color2="#fbd4b4" focusposition="1" focussize="" focus="100%" type="gradient"/>
            <v:shadow on="t" type="perspective" color="#974706" opacity=".5" offset="1pt" offset2="-3pt"/>
          </v:oval>
        </w:pict>
      </w:r>
      <w:r>
        <w:rPr>
          <w:noProof/>
          <w:lang w:eastAsia="tr-TR"/>
        </w:rPr>
        <w:pict>
          <v:oval id="_x0000_s1047" style="position:absolute;margin-left:-12.35pt;margin-top:9.8pt;width:35.4pt;height:34.8pt;z-index:-251664896" strokecolor="#b2a1c7" strokeweight="1pt">
            <v:fill color2="#ccc0d9" focusposition="1" focussize="" focus="100%" type="gradient"/>
            <v:shadow on="t" type="perspective" color="#3f3151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o ta ota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48" style="position:absolute;margin-left:34.45pt;margin-top:3.5pt;width:43.2pt;height:39pt;z-index:-251663872" strokecolor="#c2d69b" strokeweight="1pt">
            <v:fill color2="#d6e3bc" focusposition="1" focussize="" focus="100%" type="gradient"/>
            <v:shadow on="t" type="perspective" color="#4e6128" opacity=".5" offset="1pt" offset2="-3pt"/>
          </v:oval>
        </w:pict>
      </w:r>
      <w:r>
        <w:rPr>
          <w:noProof/>
          <w:lang w:eastAsia="tr-TR"/>
        </w:rPr>
        <w:pict>
          <v:oval id="_x0000_s1049" style="position:absolute;margin-left:-5.75pt;margin-top:7.7pt;width:35.4pt;height:34.8pt;z-index:-251662848" strokecolor="#95b3d7" strokeweight="1pt">
            <v:fill color2="#b8cce4" focusposition="1" focussize="" focus="100%" type="gradient"/>
            <v:shadow on="t" type="perspective" color="#243f60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ot lat otlat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50" style="position:absolute;margin-left:38.65pt;margin-top:9.25pt;width:35.4pt;height:34.8pt;z-index:-251659776" strokecolor="#fabf8f" strokeweight="1pt">
            <v:fill color2="#fbd4b4" focusposition="1" focussize="" focus="100%" type="gradient"/>
            <v:shadow on="t" type="perspective" color="#974706" opacity=".5" offset="1pt" offset2="-3pt"/>
          </v:oval>
        </w:pict>
      </w:r>
      <w:r>
        <w:rPr>
          <w:noProof/>
          <w:lang w:eastAsia="tr-TR"/>
        </w:rPr>
        <w:pict>
          <v:oval id="_x0000_s1051" style="position:absolute;margin-left:-.95pt;margin-top:9.25pt;width:35.4pt;height:34.8pt;z-index:-251660800" strokecolor="#92cddc" strokeweight="1pt">
            <v:fill color2="#b6dde8" focusposition="1" focussize="" focus="100%" type="gradient"/>
            <v:shadow on="t" type="perspective" color="#205867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no ta nota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52" style="position:absolute;margin-left:40.75pt;margin-top:8.95pt;width:33pt;height:34.2pt;z-index:-251651584" strokecolor="#c2d69b" strokeweight="1pt">
            <v:fill color2="#d6e3bc" focusposition="1" focussize="" focus="100%" type="gradient"/>
            <v:shadow on="t" type="perspective" color="#4e6128" opacity=".5" offset="1pt" offset2="-3pt"/>
          </v:oval>
        </w:pict>
      </w:r>
      <w:r>
        <w:rPr>
          <w:noProof/>
          <w:lang w:eastAsia="tr-TR"/>
        </w:rPr>
        <w:pict>
          <v:oval id="_x0000_s1053" style="position:absolute;margin-left:-5.45pt;margin-top:8.95pt;width:43.2pt;height:34.2pt;z-index:-251652608" strokecolor="#92cddc" strokeweight="1pt">
            <v:fill color2="#b6dde8" focusposition="1" focussize="" focus="100%" type="gradient"/>
            <v:shadow on="t" type="perspective" color="#205867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na to nato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54" style="position:absolute;margin-left:34.15pt;margin-top:6.9pt;width:32.4pt;height:34.2pt;z-index:-251650560" strokecolor="#fabf8f" strokeweight="1pt">
            <v:fill color2="#fbd4b4" focusposition="1" focussize="" focus="100%" type="gradient"/>
            <v:shadow on="t" type="perspective" color="#974706" opacity=".5" offset="1pt" offset2="-3pt"/>
          </v:oval>
        </w:pict>
      </w:r>
      <w:r>
        <w:rPr>
          <w:noProof/>
          <w:lang w:eastAsia="tr-TR"/>
        </w:rPr>
        <w:pict>
          <v:oval id="_x0000_s1055" style="position:absolute;margin-left:-12.65pt;margin-top:6.9pt;width:43.2pt;height:34.2pt;z-index:-251649536" strokecolor="#95b3d7" strokeweight="1pt">
            <v:fill color2="#b8cce4" focusposition="1" focussize="" focus="100%" type="gradient"/>
            <v:shadow on="t" type="perspective" color="#243f60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lo to loto 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_x0000_s1056" style="position:absolute;margin-left:30.55pt;margin-top:8.4pt;width:32.4pt;height:34.2pt;z-index:-251647488" strokecolor="#b2a1c7" strokeweight="1pt">
            <v:fill color2="#ccc0d9" focusposition="1" focussize="" focus="100%" type="gradient"/>
            <v:shadow on="t" type="perspective" color="#3f3151" opacity=".5" offset="1pt" offset2="-3pt"/>
          </v:oval>
        </w:pict>
      </w:r>
      <w:r>
        <w:rPr>
          <w:noProof/>
          <w:lang w:eastAsia="tr-TR"/>
        </w:rPr>
        <w:pict>
          <v:oval id="_x0000_s1057" style="position:absolute;margin-left:-5.45pt;margin-top:5.4pt;width:32.4pt;height:34.2pt;z-index:-251648512" strokecolor="#c2d69b" strokeweight="1pt">
            <v:fill color2="#d6e3bc" focusposition="1" focussize="" focus="100%" type="gradient"/>
            <v:shadow on="t" type="perspective" color="#4e6128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to to toto 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 xml:space="preserve">ton     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 xml:space="preserve">not     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  <w:sectPr w:rsidR="00211C06" w:rsidRPr="001F35E3" w:rsidSect="00235934">
          <w:type w:val="continuous"/>
          <w:pgSz w:w="11906" w:h="16838"/>
          <w:pgMar w:top="397" w:right="397" w:bottom="284" w:left="397" w:header="709" w:footer="709" w:gutter="0"/>
          <w:cols w:num="2" w:sep="1" w:space="709"/>
          <w:docGrid w:linePitch="360"/>
        </w:sectPr>
      </w:pPr>
      <w:r>
        <w:rPr>
          <w:noProof/>
          <w:lang w:eastAsia="tr-TR"/>
        </w:rPr>
        <w:pict>
          <v:oval id="_x0000_s1058" style="position:absolute;margin-left:29.05pt;margin-top:8.4pt;width:57.6pt;height:34.2pt;z-index:-251646464" strokecolor="#c2d69b" strokeweight="1pt">
            <v:fill color2="#d6e3bc" focusposition="1" focussize="" focus="100%" type="gradient"/>
            <v:shadow on="t" type="perspective" color="#4e6128" opacity=".5" offset="1pt" offset2="-3pt"/>
          </v:oval>
        </w:pict>
      </w:r>
      <w:r>
        <w:rPr>
          <w:noProof/>
          <w:lang w:eastAsia="tr-TR"/>
        </w:rPr>
        <w:pict>
          <v:oval id="_x0000_s1059" style="position:absolute;margin-left:-6.95pt;margin-top:5.4pt;width:32.4pt;height:34.2pt;z-index:-251645440" strokecolor="#95b3d7" strokeweight="1pt">
            <v:fill color2="#b8cce4" focusposition="1" focussize="" focus="100%" type="gradient"/>
            <v:shadow on="t" type="perspective" color="#243f60" opacity=".5" offset="1pt" offset2="-3pt"/>
          </v:oval>
        </w:pict>
      </w:r>
      <w:r w:rsidRPr="001F35E3">
        <w:rPr>
          <w:rFonts w:ascii="Hand writing Mutlu" w:hAnsi="Hand writing Mutlu"/>
          <w:sz w:val="56"/>
          <w:szCs w:val="56"/>
        </w:rPr>
        <w:t xml:space="preserve">O nat  Onat        </w:t>
      </w:r>
    </w:p>
    <w:p w:rsidR="00211C06" w:rsidRPr="001F35E3" w:rsidRDefault="00211C06" w:rsidP="00782C78">
      <w:pPr>
        <w:jc w:val="center"/>
        <w:rPr>
          <w:rFonts w:ascii="Hand writing Mutlu" w:hAnsi="Hand writing Mutlu"/>
          <w:sz w:val="28"/>
          <w:szCs w:val="28"/>
        </w:rPr>
      </w:pP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60" type="#_x0000_t71" style="position:absolute;left:0;text-align:left;margin-left:223.75pt;margin-top:15.95pt;width:413.4pt;height:79.2pt;z-index:-251639296" fillcolor="#92cddc" strokecolor="#92cddc" strokeweight="1pt">
            <v:fill color2="#daeef3" angle="-45" focus="-50%" type="gradient"/>
            <v:shadow on="t" type="perspective" color="#205867" opacity=".5" offset="1pt" offset2="-3pt"/>
          </v:shape>
        </w:pict>
      </w:r>
      <w:r>
        <w:rPr>
          <w:noProof/>
          <w:lang w:eastAsia="tr-TR"/>
        </w:rPr>
        <w:pict>
          <v:shape id="_x0000_s1061" type="#_x0000_t71" style="position:absolute;left:0;text-align:left;margin-left:-15.65pt;margin-top:15.95pt;width:239.4pt;height:73.2pt;z-index:-251640320" fillcolor="#fabf8f" strokecolor="#fabf8f" strokeweight="1pt">
            <v:fill color2="#fde9d9" angle="-45" focus="-50%" type="gradient"/>
            <v:shadow on="t" type="perspective" color="#974706" opacity=".5" offset="1pt" offset2="-3pt"/>
          </v:shape>
        </w:pict>
      </w:r>
      <w:r w:rsidRPr="001F35E3">
        <w:rPr>
          <w:rFonts w:ascii="Hand writing Mutlu" w:hAnsi="Hand writing Mutlu"/>
          <w:sz w:val="28"/>
          <w:szCs w:val="28"/>
        </w:rPr>
        <w:t>AŞAĞIDAKİ CÜMLELERİ OKUYUP ALTINA YAZINIZ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2" type="#_x0000_t67" style="position:absolute;margin-left:389.95pt;margin-top:39.9pt;width:17.4pt;height:20.4pt;z-index:251675136" fillcolor="#c0504d" strokecolor="#f2f2f2" strokeweight="3pt">
            <v:shadow on="t" type="perspective" color="#622423" opacity=".5" offset="1pt" offset2="-1pt"/>
            <v:textbox style="layout-flow:vertical-ideographic"/>
          </v:shape>
        </w:pict>
      </w:r>
      <w:r>
        <w:rPr>
          <w:noProof/>
          <w:lang w:eastAsia="tr-TR"/>
        </w:rPr>
        <w:pict>
          <v:shape id="_x0000_s1063" type="#_x0000_t67" style="position:absolute;margin-left:73.75pt;margin-top:36.3pt;width:17.4pt;height:20.4pt;z-index:251672064" fillcolor="#f79646" strokecolor="#f2f2f2" strokeweight="3pt">
            <v:shadow on="t" type="perspective" color="#974706" opacity=".5" offset="1pt" offset2="-1pt"/>
            <v:textbox style="layout-flow:vertical-ideographic"/>
          </v:shape>
        </w:pict>
      </w:r>
      <w:r w:rsidRPr="001F35E3">
        <w:rPr>
          <w:rFonts w:ascii="Hand writing Mutlu" w:hAnsi="Hand writing Mutlu"/>
          <w:color w:val="943634"/>
          <w:sz w:val="56"/>
          <w:szCs w:val="56"/>
        </w:rPr>
        <w:t xml:space="preserve"> Ali olta al.</w:t>
      </w:r>
      <w:r w:rsidRPr="001F35E3">
        <w:rPr>
          <w:rFonts w:ascii="Hand writing Mutlu" w:hAnsi="Hand writing Mutlu"/>
          <w:sz w:val="56"/>
          <w:szCs w:val="56"/>
        </w:rPr>
        <w:t xml:space="preserve">          </w:t>
      </w:r>
      <w:r w:rsidRPr="001F35E3">
        <w:rPr>
          <w:rFonts w:ascii="Hand writing Mutlu" w:hAnsi="Hand writing Mutlu"/>
          <w:color w:val="76923C"/>
          <w:sz w:val="56"/>
          <w:szCs w:val="56"/>
        </w:rPr>
        <w:t>Onat ona atlet al.</w:t>
      </w:r>
      <w:r w:rsidRPr="001F35E3">
        <w:rPr>
          <w:rFonts w:ascii="Hand writing Mutlu" w:hAnsi="Hand writing Mutlu"/>
          <w:sz w:val="56"/>
          <w:szCs w:val="56"/>
        </w:rPr>
        <w:t xml:space="preserve">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_x0000_s1064" type="#_x0000_t71" style="position:absolute;margin-left:-40.85pt;margin-top:45pt;width:340.2pt;height:83.4pt;z-index:-251638272" fillcolor="#95b3d7" strokecolor="#95b3d7" strokeweight="1pt">
            <v:fill color2="#dbe5f1" angle="-45" focus="-50%" type="gradient"/>
            <v:shadow on="t" type="perspective" color="#243f60" opacity=".5" offset="1pt" offset2="-3pt"/>
          </v:shape>
        </w:pict>
      </w:r>
      <w:r>
        <w:rPr>
          <w:noProof/>
          <w:lang w:eastAsia="tr-TR"/>
        </w:rPr>
        <w:pict>
          <v:shape id="_x0000_s1065" type="#_x0000_t71" style="position:absolute;margin-left:223.75pt;margin-top:45pt;width:399pt;height:73.2pt;z-index:-251637248" fillcolor="#c2d69b" strokecolor="#c2d69b" strokeweight="1pt">
            <v:fill color2="#eaf1dd" angle="-45" focus="-50%" type="gradient"/>
            <v:shadow on="t" type="perspective" color="#4e6128" opacity=".5" offset="1pt" offset2="-3pt"/>
          </v:shape>
        </w:pict>
      </w:r>
      <w:r w:rsidRPr="001F35E3">
        <w:rPr>
          <w:rFonts w:ascii="Hand writing Mutlu" w:hAnsi="Hand writing Mutlu"/>
          <w:sz w:val="56"/>
          <w:szCs w:val="56"/>
        </w:rPr>
        <w:t xml:space="preserve">                                                                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_x0000_s1066" type="#_x0000_t75" alt="http://www.inciminci.com/wp-content/uploads/2011/03/kuzuboyama51.jpeg" style="position:absolute;margin-left:107.65pt;margin-top:.95pt;width:37.5pt;height:42.6pt;z-index:-251636224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67" type="#_x0000_t67" style="position:absolute;margin-left:410.35pt;margin-top:37.55pt;width:17.4pt;height:20.4pt;z-index:251673088" fillcolor="#9bbb59" strokecolor="#f2f2f2" strokeweight="3pt">
            <v:shadow on="t" type="perspective" color="#4e6128" opacity=".5" offset="1pt" offset2="-1pt"/>
            <v:textbox style="layout-flow:vertical-ideographic"/>
          </v:shape>
        </w:pict>
      </w:r>
      <w:r>
        <w:rPr>
          <w:noProof/>
          <w:lang w:eastAsia="tr-TR"/>
        </w:rPr>
        <w:pict>
          <v:shape id="_x0000_s1068" type="#_x0000_t67" style="position:absolute;margin-left:97.75pt;margin-top:42.95pt;width:17.4pt;height:20.4pt;z-index:251674112" fillcolor="#4f81bd" strokecolor="#f2f2f2" strokeweight="3pt">
            <v:shadow on="t" type="perspective" color="#243f60" opacity=".5" offset="1pt" offset2="-1pt"/>
            <v:textbox style="layout-flow:vertical-ideographic"/>
          </v:shape>
        </w:pict>
      </w:r>
      <w:r>
        <w:rPr>
          <w:noProof/>
          <w:lang w:eastAsia="tr-TR"/>
        </w:rPr>
        <w:pict>
          <v:shape id="_x0000_s1069" type="#_x0000_t75" alt="http://www.inciminci.com/wp-content/uploads/2011/03/kuzuboyama51.jpeg" style="position:absolute;margin-left:107.05pt;margin-top:.95pt;width:44.1pt;height:45.6pt;z-index:-251653632;visibility:visible" wrapcoords="-366 0 -366 21246 21600 21246 21600 0 -366 0">
            <v:imagedata r:id="rId7" o:title=""/>
            <w10:wrap type="tight"/>
          </v:shape>
        </w:pict>
      </w:r>
      <w:r w:rsidRPr="001F35E3">
        <w:rPr>
          <w:rFonts w:ascii="Hand writing Mutlu" w:hAnsi="Hand writing Mutlu"/>
          <w:color w:val="548DD4"/>
          <w:sz w:val="56"/>
          <w:szCs w:val="56"/>
        </w:rPr>
        <w:t>Nalan       otlat.</w:t>
      </w:r>
      <w:r w:rsidRPr="001F35E3">
        <w:rPr>
          <w:rFonts w:ascii="Hand writing Mutlu" w:hAnsi="Hand writing Mutlu"/>
          <w:sz w:val="56"/>
          <w:szCs w:val="56"/>
        </w:rPr>
        <w:t xml:space="preserve">    </w:t>
      </w:r>
      <w:r w:rsidRPr="001F35E3">
        <w:rPr>
          <w:rFonts w:ascii="Hand writing Mutlu" w:hAnsi="Hand writing Mutlu"/>
          <w:color w:val="E36C0A"/>
          <w:sz w:val="56"/>
          <w:szCs w:val="56"/>
        </w:rPr>
        <w:t>Tan o tonton nine.</w:t>
      </w:r>
    </w:p>
    <w:p w:rsidR="00211C06" w:rsidRPr="001F35E3" w:rsidRDefault="00211C06" w:rsidP="004C1124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il_fi" o:spid="_x0000_s1070" type="#_x0000_t75" alt="http://www.inciminci.com/wp-content/uploads/2011/03/kuzuboyama51.jpeg" style="position:absolute;margin-left:99.85pt;margin-top:4.9pt;width:45.3pt;height:47.4pt;z-index:-251654656;visibility:visible">
            <v:imagedata r:id="rId8" o:title=""/>
          </v:shape>
        </w:pict>
      </w:r>
      <w:r w:rsidRPr="001F35E3">
        <w:rPr>
          <w:rFonts w:ascii="Hand writing Mutlu" w:hAnsi="Hand writing Mutlu"/>
          <w:sz w:val="56"/>
          <w:szCs w:val="56"/>
        </w:rPr>
        <w:t xml:space="preserve">                                            </w:t>
      </w:r>
    </w:p>
    <w:p w:rsidR="00211C06" w:rsidRPr="001F35E3" w:rsidRDefault="00211C06" w:rsidP="00CA69B7">
      <w:pPr>
        <w:jc w:val="center"/>
        <w:rPr>
          <w:rFonts w:ascii="Hand writing Mutlu" w:hAnsi="Hand writing Mutlu"/>
          <w:sz w:val="32"/>
          <w:szCs w:val="32"/>
        </w:rPr>
        <w:sectPr w:rsidR="00211C06" w:rsidRPr="001F35E3" w:rsidSect="00782C78">
          <w:type w:val="continuous"/>
          <w:pgSz w:w="11906" w:h="16838"/>
          <w:pgMar w:top="397" w:right="397" w:bottom="284" w:left="397" w:header="709" w:footer="709" w:gutter="0"/>
          <w:cols w:sep="1" w:space="709"/>
          <w:docGrid w:linePitch="360"/>
        </w:sectPr>
      </w:pPr>
      <w:r w:rsidRPr="001F35E3">
        <w:rPr>
          <w:rFonts w:ascii="Hand writing Mutlu" w:hAnsi="Hand writing Mutlu"/>
          <w:sz w:val="32"/>
          <w:szCs w:val="32"/>
        </w:rPr>
        <w:t>AŞAĞIDAKİ METİNLERİ OKUYUNUZ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 xml:space="preserve">     Otlat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>Onat at otlat.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>Onat ata ot at.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>On tane ot at.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>İnan o attan in.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 xml:space="preserve">      Olta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 xml:space="preserve">Tonton nine al. 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>Nine olta al.</w:t>
      </w:r>
    </w:p>
    <w:p w:rsidR="00211C06" w:rsidRPr="001F35E3" w:rsidRDefault="00211C06" w:rsidP="003B27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rPr>
          <w:rFonts w:ascii="Hand writing Mutlu" w:hAnsi="Hand writing Mutlu"/>
          <w:sz w:val="56"/>
          <w:szCs w:val="56"/>
        </w:rPr>
      </w:pPr>
      <w:r w:rsidRPr="001F35E3">
        <w:rPr>
          <w:rFonts w:ascii="Hand writing Mutlu" w:hAnsi="Hand writing Mutlu"/>
          <w:sz w:val="56"/>
          <w:szCs w:val="56"/>
        </w:rPr>
        <w:t>On tane al.</w:t>
      </w:r>
    </w:p>
    <w:p w:rsidR="00211C06" w:rsidRDefault="00211C06" w:rsidP="00124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rPr>
          <w:rFonts w:ascii="Hand writing Mutlu" w:hAnsi="Hand writing Mutlu"/>
          <w:sz w:val="144"/>
          <w:szCs w:val="144"/>
        </w:rPr>
      </w:pPr>
      <w:r w:rsidRPr="001F35E3">
        <w:rPr>
          <w:rFonts w:ascii="Hand writing Mutlu" w:hAnsi="Hand writing Mutlu"/>
          <w:sz w:val="56"/>
          <w:szCs w:val="56"/>
        </w:rPr>
        <w:t>Nine not al.</w:t>
      </w:r>
      <w:r w:rsidRPr="001F35E3">
        <w:rPr>
          <w:rFonts w:ascii="Hand writing Mutlu" w:hAnsi="Hand writing Mutlu"/>
          <w:sz w:val="144"/>
          <w:szCs w:val="144"/>
        </w:rPr>
        <w:t xml:space="preserve"> </w:t>
      </w:r>
    </w:p>
    <w:p w:rsidR="00211C06" w:rsidRPr="001F35E3" w:rsidRDefault="00211C06" w:rsidP="00124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rPr>
          <w:rFonts w:ascii="Hand writing Mutlu" w:hAnsi="Hand writing Mutlu"/>
          <w:sz w:val="144"/>
          <w:szCs w:val="144"/>
        </w:rPr>
      </w:pPr>
      <w:hyperlink r:id="rId9" w:history="1">
        <w:r w:rsidRPr="008653A7">
          <w:rPr>
            <w:rStyle w:val="Hyperlink"/>
            <w:rFonts w:ascii="Maviokul.com-cizgili-noktali" w:hAnsi="Maviokul.com-cizgili-noktali"/>
          </w:rPr>
          <w:t>www.sorubak.com</w:t>
        </w:r>
      </w:hyperlink>
      <w:r w:rsidRPr="001F35E3">
        <w:rPr>
          <w:rFonts w:ascii="Hand writing Mutlu" w:hAnsi="Hand writing Mutlu"/>
          <w:sz w:val="144"/>
          <w:szCs w:val="144"/>
        </w:rPr>
        <w:t xml:space="preserve">  </w:t>
      </w:r>
    </w:p>
    <w:sectPr w:rsidR="00211C06" w:rsidRPr="001F35E3" w:rsidSect="00CA69B7">
      <w:type w:val="continuous"/>
      <w:pgSz w:w="11906" w:h="16838"/>
      <w:pgMar w:top="397" w:right="397" w:bottom="284" w:left="397" w:header="709" w:footer="709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cizgili-nokta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1124"/>
    <w:rsid w:val="00124046"/>
    <w:rsid w:val="00176AF0"/>
    <w:rsid w:val="001F35E3"/>
    <w:rsid w:val="00211C06"/>
    <w:rsid w:val="00235934"/>
    <w:rsid w:val="00263629"/>
    <w:rsid w:val="002E4F78"/>
    <w:rsid w:val="003B27C7"/>
    <w:rsid w:val="003D7137"/>
    <w:rsid w:val="004C1124"/>
    <w:rsid w:val="005E0B14"/>
    <w:rsid w:val="006E1DB3"/>
    <w:rsid w:val="00717263"/>
    <w:rsid w:val="00782C78"/>
    <w:rsid w:val="00825A66"/>
    <w:rsid w:val="008306F5"/>
    <w:rsid w:val="008653A7"/>
    <w:rsid w:val="0098198C"/>
    <w:rsid w:val="00AA379C"/>
    <w:rsid w:val="00BB44F3"/>
    <w:rsid w:val="00CA69B7"/>
    <w:rsid w:val="00E124BE"/>
    <w:rsid w:val="00E74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C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C11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E1DB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1F35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3</Pages>
  <Words>177</Words>
  <Characters>1010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edanur</cp:lastModifiedBy>
  <cp:revision>4</cp:revision>
  <dcterms:created xsi:type="dcterms:W3CDTF">2012-12-05T17:51:00Z</dcterms:created>
  <dcterms:modified xsi:type="dcterms:W3CDTF">2012-12-09T15:32:00Z</dcterms:modified>
  <cp:category>www.sorubak.com</cp:category>
  <cp:version>www.sorubak.com</cp:version>
</cp:coreProperties>
</file>