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FD9" w:rsidRDefault="00990FD9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margin-left:349.9pt;margin-top:580.9pt;width:37.5pt;height:23.25pt;flip:y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21" o:spid="_x0000_s1027" type="#_x0000_t32" style="position:absolute;margin-left:349.9pt;margin-top:446.65pt;width:37.5pt;height:23.25pt;flip:y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8" o:spid="_x0000_s1028" type="#_x0000_t32" style="position:absolute;margin-left:354.4pt;margin-top:541.9pt;width:33pt;height:24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9" o:spid="_x0000_s1029" type="#_x0000_t32" style="position:absolute;margin-left:354.4pt;margin-top:405.4pt;width:33pt;height:24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7" o:spid="_x0000_s1030" type="#_x0000_t32" style="position:absolute;margin-left:28.9pt;margin-top:590.65pt;width:37.5pt;height:23.25pt;flip:y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6" o:spid="_x0000_s1031" type="#_x0000_t32" style="position:absolute;margin-left:32.65pt;margin-top:547.15pt;width:33pt;height:24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5" o:spid="_x0000_s1032" type="#_x0000_t32" style="position:absolute;margin-left:33.4pt;margin-top:457.9pt;width:37.5pt;height:23.25pt;flip:y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14" o:spid="_x0000_s1033" type="#_x0000_t32" style="position:absolute;margin-left:37.9pt;margin-top:417.4pt;width:33pt;height:2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rect id="Dikdörtgen 12" o:spid="_x0000_s1034" style="position:absolute;margin-left:393.4pt;margin-top:538.15pt;width:103.5pt;height:69.7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" fillcolor="#4f81bd" strokecolor="#385d8a" strokeweight="2pt">
            <v:textbox>
              <w:txbxContent>
                <w:p w:rsidR="00990FD9" w:rsidRPr="00A90D86" w:rsidRDefault="00990FD9" w:rsidP="00A90D86">
                  <w:pPr>
                    <w:jc w:val="center"/>
                    <w:rPr>
                      <w:rFonts w:ascii="Hand writing Mutlu" w:hAnsi="Hand writing Mutlu"/>
                      <w:sz w:val="96"/>
                    </w:rPr>
                  </w:pPr>
                  <w:r w:rsidRPr="00A90D86">
                    <w:rPr>
                      <w:rFonts w:ascii="Hand writing Mutlu" w:hAnsi="Hand writing Mutlu"/>
                      <w:sz w:val="96"/>
                    </w:rPr>
                    <w:t>ota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" o:spid="_x0000_s1035" style="position:absolute;margin-left:290.65pt;margin-top:530.65pt;width:54.75pt;height:40.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" fillcolor="#4f81bd" strokecolor="#385d8a" strokeweight="2pt">
            <v:textbox>
              <w:txbxContent>
                <w:p w:rsidR="00990FD9" w:rsidRPr="00A90D86" w:rsidRDefault="00990FD9" w:rsidP="00A90D86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A90D86">
                    <w:rPr>
                      <w:rFonts w:ascii="Hand writing Mutlu" w:hAnsi="Hand writing Mutlu"/>
                      <w:sz w:val="48"/>
                    </w:rPr>
                    <w:t>ot</w:t>
                  </w:r>
                </w:p>
                <w:p w:rsidR="00990FD9" w:rsidRDefault="00990FD9"/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6" style="position:absolute;margin-left:290.65pt;margin-top:583.15pt;width:54.75pt;height:48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" fillcolor="#4f81bd" strokecolor="#385d8a" strokeweight="2pt">
            <v:textbox>
              <w:txbxContent>
                <w:p w:rsidR="00990FD9" w:rsidRPr="00A90D86" w:rsidRDefault="00990FD9" w:rsidP="00A90D86">
                  <w:pPr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r w:rsidRPr="00A90D86">
                    <w:rPr>
                      <w:rFonts w:ascii="Hand writing Mutlu" w:hAnsi="Hand writing Mutlu"/>
                      <w:sz w:val="52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" o:spid="_x0000_s1037" style="position:absolute;margin-left:290.65pt;margin-top:388.9pt;width:54.75pt;height:42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" fillcolor="#4f81bd" strokecolor="#385d8a" strokeweight="2pt">
            <v:textbox>
              <w:txbxContent>
                <w:p w:rsidR="00990FD9" w:rsidRPr="00A90D86" w:rsidRDefault="00990FD9" w:rsidP="00A90D86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A90D86">
                    <w:rPr>
                      <w:rFonts w:ascii="Hand writing Mutlu" w:hAnsi="Hand writing Mutlu"/>
                      <w:sz w:val="48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38" style="position:absolute;margin-left:290.65pt;margin-top:441.35pt;width:54.75pt;height:44.2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" fillcolor="#4f81bd" strokecolor="#385d8a" strokeweight="2pt">
            <v:textbox>
              <w:txbxContent>
                <w:p w:rsidR="00990FD9" w:rsidRPr="00A90D86" w:rsidRDefault="00990FD9" w:rsidP="00A90D86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r w:rsidRPr="00A90D86">
                    <w:rPr>
                      <w:rFonts w:ascii="Hand writing Mutlu" w:hAnsi="Hand writing Mutlu"/>
                      <w:sz w:val="56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39" style="position:absolute;margin-left:70.9pt;margin-top:538.15pt;width:95.25pt;height:69.7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" fillcolor="#4f81bd" strokecolor="#385d8a" strokeweight="2pt">
            <v:textbox>
              <w:txbxContent>
                <w:p w:rsidR="00990FD9" w:rsidRPr="00A90D86" w:rsidRDefault="00990FD9" w:rsidP="00A90D86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 w:rsidRPr="00A90D86">
                    <w:rPr>
                      <w:rFonts w:ascii="Hand writing Mutlu" w:hAnsi="Hand writing Mutlu"/>
                      <w:sz w:val="72"/>
                    </w:rPr>
                    <w:t>ona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" o:spid="_x0000_s1040" style="position:absolute;margin-left:-29.6pt;margin-top:586.85pt;width:54.75pt;height:44.2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" fillcolor="#4f81bd" strokecolor="#385d8a" strokeweight="2pt">
            <v:textbox>
              <w:txbxContent>
                <w:p w:rsidR="00990FD9" w:rsidRPr="00A90D86" w:rsidRDefault="00990FD9" w:rsidP="00A90D86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r w:rsidRPr="00A90D86">
                    <w:rPr>
                      <w:rFonts w:ascii="Hand writing Mutlu" w:hAnsi="Hand writing Mutlu"/>
                      <w:sz w:val="56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41" style="position:absolute;margin-left:-29.6pt;margin-top:537.4pt;width:54.75pt;height:40.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" fillcolor="#4f81bd" strokecolor="#385d8a" strokeweight="2pt">
            <v:textbox>
              <w:txbxContent>
                <w:p w:rsidR="00990FD9" w:rsidRPr="00A90D86" w:rsidRDefault="00990FD9" w:rsidP="00A90D86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r w:rsidRPr="00A90D86">
                    <w:rPr>
                      <w:rFonts w:ascii="Hand writing Mutlu" w:hAnsi="Hand writing Mutlu"/>
                      <w:sz w:val="56"/>
                    </w:rPr>
                    <w:t>on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42" style="position:absolute;margin-left:-21.35pt;margin-top:453.4pt;width:54.75pt;height:42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" fillcolor="#4f81bd" strokecolor="#385d8a" strokeweight="2pt">
            <v:textbox>
              <w:txbxContent>
                <w:p w:rsidR="00990FD9" w:rsidRPr="00A90D86" w:rsidRDefault="00990FD9" w:rsidP="00A90D86">
                  <w:pPr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r w:rsidRPr="00A90D86">
                    <w:rPr>
                      <w:rFonts w:ascii="Hand writing Mutlu" w:hAnsi="Hand writing Mutlu"/>
                      <w:sz w:val="52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43" style="position:absolute;margin-left:-21.35pt;margin-top:400.1pt;width:54.75pt;height:41.2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" fillcolor="#4f81bd" strokecolor="#243f60" strokeweight="2pt">
            <v:textbox>
              <w:txbxContent>
                <w:p w:rsidR="00990FD9" w:rsidRPr="00A90D86" w:rsidRDefault="00990FD9" w:rsidP="00A90D86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r w:rsidRPr="00A90D86">
                    <w:rPr>
                      <w:rFonts w:ascii="Hand writing Mutlu" w:hAnsi="Hand writing Mutlu"/>
                      <w:sz w:val="56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" o:spid="_x0000_s1044" style="position:absolute;margin-left:393.4pt;margin-top:400.1pt;width:78.75pt;height:69.7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" fillcolor="#4f81bd" strokecolor="#385d8a" strokeweight="2pt">
            <v:textbox>
              <w:txbxContent>
                <w:p w:rsidR="00990FD9" w:rsidRPr="00A90D86" w:rsidRDefault="00990FD9" w:rsidP="00A90D86">
                  <w:pPr>
                    <w:jc w:val="center"/>
                    <w:rPr>
                      <w:rFonts w:ascii="Hand writing Mutlu" w:hAnsi="Hand writing Mutlu"/>
                      <w:sz w:val="96"/>
                    </w:rPr>
                  </w:pPr>
                  <w:r w:rsidRPr="00A90D86">
                    <w:rPr>
                      <w:rFonts w:ascii="Hand writing Mutlu" w:hAnsi="Hand writing Mutlu"/>
                      <w:sz w:val="96"/>
                    </w:rPr>
                    <w:t>ot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45" style="position:absolute;margin-left:70.9pt;margin-top:400.15pt;width:78.75pt;height:69.7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" fillcolor="#4f81bd" strokecolor="#385d8a" strokeweight="2pt">
            <v:textbox>
              <w:txbxContent>
                <w:p w:rsidR="00990FD9" w:rsidRPr="00A90D86" w:rsidRDefault="00990FD9" w:rsidP="00A90D86">
                  <w:pPr>
                    <w:jc w:val="center"/>
                    <w:rPr>
                      <w:rFonts w:ascii="Hand writing Mutlu" w:hAnsi="Hand writing Mutlu"/>
                      <w:sz w:val="96"/>
                    </w:rPr>
                  </w:pPr>
                  <w:r w:rsidRPr="00A90D86">
                    <w:rPr>
                      <w:rFonts w:ascii="Hand writing Mutlu" w:hAnsi="Hand writing Mutlu"/>
                      <w:sz w:val="96"/>
                    </w:rPr>
                    <w:t>on</w:t>
                  </w:r>
                </w:p>
              </w:txbxContent>
            </v:textbox>
          </v:rect>
        </w:pict>
      </w:r>
      <w:r w:rsidRPr="00C2630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20pt;height:325.5pt;visibility:visible">
            <v:imagedata r:id="rId6" o:title=""/>
          </v:shape>
        </w:pict>
      </w:r>
      <w:bookmarkStart w:id="0" w:name="_GoBack"/>
      <w:bookmarkEnd w:id="0"/>
    </w:p>
    <w:p w:rsidR="00990FD9" w:rsidRPr="00A5223B" w:rsidRDefault="00990FD9" w:rsidP="00A5223B"/>
    <w:p w:rsidR="00990FD9" w:rsidRPr="00A5223B" w:rsidRDefault="00990FD9" w:rsidP="00A5223B"/>
    <w:p w:rsidR="00990FD9" w:rsidRPr="00A5223B" w:rsidRDefault="00990FD9" w:rsidP="00A5223B"/>
    <w:p w:rsidR="00990FD9" w:rsidRPr="00A5223B" w:rsidRDefault="00990FD9" w:rsidP="00A5223B"/>
    <w:p w:rsidR="00990FD9" w:rsidRPr="00A5223B" w:rsidRDefault="00990FD9" w:rsidP="00A5223B"/>
    <w:p w:rsidR="00990FD9" w:rsidRPr="00A5223B" w:rsidRDefault="00990FD9" w:rsidP="00A5223B"/>
    <w:p w:rsidR="00990FD9" w:rsidRPr="00A5223B" w:rsidRDefault="00990FD9" w:rsidP="00A5223B"/>
    <w:p w:rsidR="00990FD9" w:rsidRPr="00A5223B" w:rsidRDefault="00990FD9" w:rsidP="00A5223B"/>
    <w:p w:rsidR="00990FD9" w:rsidRPr="00A5223B" w:rsidRDefault="00990FD9" w:rsidP="00A5223B"/>
    <w:p w:rsidR="00990FD9" w:rsidRPr="00A5223B" w:rsidRDefault="00990FD9" w:rsidP="00A5223B"/>
    <w:p w:rsidR="00990FD9" w:rsidRPr="00A5223B" w:rsidRDefault="00990FD9" w:rsidP="00A5223B"/>
    <w:p w:rsidR="00990FD9" w:rsidRPr="00A5223B" w:rsidRDefault="00990FD9" w:rsidP="00A5223B"/>
    <w:p w:rsidR="00990FD9" w:rsidRPr="00BF7591" w:rsidRDefault="00990FD9" w:rsidP="00664A2A">
      <w:pPr>
        <w:tabs>
          <w:tab w:val="left" w:pos="3570"/>
          <w:tab w:val="left" w:pos="6660"/>
          <w:tab w:val="right" w:pos="9072"/>
        </w:tabs>
        <w:jc w:val="center"/>
        <w:rPr>
          <w:rFonts w:cs="Calibri"/>
          <w:i/>
          <w:sz w:val="40"/>
          <w:szCs w:val="40"/>
          <w:u w:val="single"/>
        </w:rPr>
      </w:pPr>
      <w:hyperlink r:id="rId7" w:history="1">
        <w:r w:rsidRPr="006D6A86">
          <w:rPr>
            <w:rStyle w:val="Hyperlink"/>
            <w:rFonts w:cs="Calibri"/>
            <w:i/>
            <w:sz w:val="40"/>
            <w:szCs w:val="40"/>
          </w:rPr>
          <w:t>www.sorubak.com</w:t>
        </w:r>
      </w:hyperlink>
      <w:r>
        <w:rPr>
          <w:rFonts w:cs="Calibri"/>
          <w:i/>
          <w:sz w:val="40"/>
          <w:szCs w:val="40"/>
          <w:u w:val="single"/>
        </w:rPr>
        <w:t xml:space="preserve"> </w:t>
      </w:r>
    </w:p>
    <w:p w:rsidR="00990FD9" w:rsidRPr="00A5223B" w:rsidRDefault="00990FD9" w:rsidP="00A5223B">
      <w:r>
        <w:rPr>
          <w:noProof/>
          <w:lang w:eastAsia="tr-TR"/>
        </w:rPr>
        <w:pict>
          <v:group id="Grup 22" o:spid="_x0000_s1046" style="position:absolute;margin-left:6.4pt;margin-top:16.1pt;width:459pt;height:30pt;z-index:251667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">
            <v:line id="Line 3" o:spid="_x0000_s10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4" o:spid="_x0000_s10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5" o:spid="_x0000_s10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7" o:spid="_x0000_s105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8" o:spid="_x0000_s105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</w:p>
    <w:sectPr w:rsidR="00990FD9" w:rsidRPr="00A5223B" w:rsidSect="00C545E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FD9" w:rsidRDefault="00990FD9" w:rsidP="00A5223B">
      <w:pPr>
        <w:spacing w:after="0" w:line="240" w:lineRule="auto"/>
      </w:pPr>
      <w:r>
        <w:separator/>
      </w:r>
    </w:p>
  </w:endnote>
  <w:endnote w:type="continuationSeparator" w:id="0">
    <w:p w:rsidR="00990FD9" w:rsidRDefault="00990FD9" w:rsidP="00A52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FD9" w:rsidRDefault="00990FD9" w:rsidP="00A5223B">
      <w:pPr>
        <w:spacing w:after="0" w:line="240" w:lineRule="auto"/>
      </w:pPr>
      <w:r>
        <w:separator/>
      </w:r>
    </w:p>
  </w:footnote>
  <w:footnote w:type="continuationSeparator" w:id="0">
    <w:p w:rsidR="00990FD9" w:rsidRDefault="00990FD9" w:rsidP="00A52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FD9" w:rsidRPr="00A5223B" w:rsidRDefault="00990FD9" w:rsidP="00A5223B">
    <w:pPr>
      <w:pStyle w:val="Header"/>
      <w:ind w:firstLine="708"/>
      <w:rPr>
        <w:rFonts w:ascii="Hand writing Mutlu" w:hAnsi="Hand writing Mutlu"/>
        <w:sz w:val="18"/>
      </w:rPr>
    </w:pPr>
    <w:r w:rsidRPr="00A5223B">
      <w:rPr>
        <w:rFonts w:ascii="Hand writing Mutlu" w:hAnsi="Hand writing Mutlu"/>
        <w:sz w:val="18"/>
      </w:rPr>
      <w:t>O SESİ OLANLARIN ALTINDAKİ KUTUCUĞU İŞARETLEYELİM(X).ALTTAKİ BİRLEŞTİRMELERİ OKUYALIM.ALTTAKİ BOŞ SATIRA BAKMADAN YAZALIM.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7E3D"/>
    <w:rsid w:val="00015465"/>
    <w:rsid w:val="00664A2A"/>
    <w:rsid w:val="006D6A86"/>
    <w:rsid w:val="00757E3D"/>
    <w:rsid w:val="00990FD9"/>
    <w:rsid w:val="00A5223B"/>
    <w:rsid w:val="00A90D86"/>
    <w:rsid w:val="00B30DDF"/>
    <w:rsid w:val="00BF7591"/>
    <w:rsid w:val="00C26309"/>
    <w:rsid w:val="00C545EE"/>
    <w:rsid w:val="00D5339A"/>
    <w:rsid w:val="00F06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5E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90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0D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52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5223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52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5223B"/>
    <w:rPr>
      <w:rFonts w:cs="Times New Roman"/>
    </w:rPr>
  </w:style>
  <w:style w:type="character" w:styleId="Hyperlink">
    <w:name w:val="Hyperlink"/>
    <w:basedOn w:val="DefaultParagraphFont"/>
    <w:uiPriority w:val="99"/>
    <w:rsid w:val="00664A2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13</Words>
  <Characters>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2012-12-10T14:52:00Z</dcterms:created>
  <dcterms:modified xsi:type="dcterms:W3CDTF">2012-12-16T14:14:00Z</dcterms:modified>
  <cp:category>www.sorubak.com</cp:category>
</cp:coreProperties>
</file>