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6B" w:rsidRDefault="00262E6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1.5pt;margin-top:-17.95pt;width:253.2pt;height:230.5pt;rotation:-532476fd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" fillcolor="#c0504d" strokecolor="#622423" strokeweight="2pt">
            <v:textbox>
              <w:txbxContent>
                <w:p w:rsidR="00262E6B" w:rsidRPr="00833A20" w:rsidRDefault="00262E6B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33A20">
                    <w:rPr>
                      <w:rFonts w:ascii="Hand writing Mutlu" w:hAnsi="Hand writing Mutlu"/>
                      <w:sz w:val="40"/>
                    </w:rPr>
                    <w:t xml:space="preserve">Anne Altan </w:t>
                  </w:r>
                  <w:r w:rsidRPr="00833A20">
                    <w:rPr>
                      <w:rFonts w:ascii="Times New Roman" w:hAnsi="Times New Roman"/>
                      <w:sz w:val="40"/>
                    </w:rPr>
                    <w:t>‘</w:t>
                  </w:r>
                  <w:r w:rsidRPr="00833A20">
                    <w:rPr>
                      <w:rFonts w:ascii="Hand writing Mutlu" w:hAnsi="Hand writing Mutlu"/>
                      <w:sz w:val="40"/>
                    </w:rPr>
                    <w:t xml:space="preserve">a oto ile        </w:t>
                  </w:r>
                  <w:r w:rsidRPr="00F24F52">
                    <w:rPr>
                      <w:rFonts w:ascii="Hand writing Mutlu" w:hAnsi="Hand writing Mutlu"/>
                      <w:noProof/>
                      <w:sz w:val="72"/>
                      <w:szCs w:val="40"/>
                      <w:u w:val="single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4" o:spid="_x0000_i1026" type="#_x0000_t75" alt="MC900438183[1]" style="width:27.75pt;height:23.25pt;visibility:visible">
                        <v:imagedata r:id="rId4" o:title="" grayscale="t"/>
                      </v:shape>
                    </w:pict>
                  </w:r>
                  <w:r>
                    <w:rPr>
                      <w:rFonts w:ascii="Hand writing Mutlu" w:hAnsi="Hand writing Mutlu"/>
                      <w:sz w:val="40"/>
                    </w:rPr>
                    <w:t xml:space="preserve"> </w:t>
                  </w:r>
                  <w:r w:rsidRPr="00833A20">
                    <w:rPr>
                      <w:rFonts w:ascii="Hand writing Mutlu" w:hAnsi="Hand writing Mutlu"/>
                      <w:sz w:val="40"/>
                    </w:rPr>
                    <w:t>al.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33A20">
                    <w:rPr>
                      <w:rFonts w:ascii="Hand writing Mutlu" w:hAnsi="Hand writing Mutlu"/>
                      <w:sz w:val="40"/>
                    </w:rPr>
                    <w:t>Altan otona atla.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33A20">
                    <w:rPr>
                      <w:rFonts w:ascii="Hand writing Mutlu" w:hAnsi="Hand writing Mutlu"/>
                      <w:sz w:val="40"/>
                    </w:rPr>
                    <w:t>Otonla nineni al.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33A20">
                    <w:rPr>
                      <w:rFonts w:ascii="Hand writing Mutlu" w:hAnsi="Hand writing Mutlu"/>
                      <w:sz w:val="40"/>
                    </w:rPr>
                    <w:t>Ali ile otona atla.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margin-left:74.4pt;margin-top:6.5pt;width:210.35pt;height:234.25pt;rotation:-391739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" fillcolor="#8064a2" strokecolor="#3f3151" strokeweight="2pt">
            <v:textbox>
              <w:txbxContent>
                <w:p w:rsidR="00262E6B" w:rsidRPr="00833A20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  <w:r w:rsidRPr="00833A20">
                    <w:rPr>
                      <w:rFonts w:ascii="Hand writing Mutlu" w:hAnsi="Hand writing Mutlu"/>
                      <w:sz w:val="36"/>
                    </w:rPr>
                    <w:t>Onat oto al.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  <w:r w:rsidRPr="00833A20">
                    <w:rPr>
                      <w:rFonts w:ascii="Hand writing Mutlu" w:hAnsi="Hand writing Mutlu"/>
                      <w:sz w:val="36"/>
                    </w:rPr>
                    <w:t>Nine oto al.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  <w:r w:rsidRPr="00833A20">
                    <w:rPr>
                      <w:rFonts w:ascii="Hand writing Mutlu" w:hAnsi="Hand writing Mutlu"/>
                      <w:sz w:val="36"/>
                    </w:rPr>
                    <w:t>Altan annene oto al.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  <w:r w:rsidRPr="00833A20">
                    <w:rPr>
                      <w:rFonts w:ascii="Hand writing Mutlu" w:hAnsi="Hand writing Mutlu"/>
                      <w:sz w:val="36"/>
                    </w:rPr>
                    <w:t>Nil otona atla.</w:t>
                  </w:r>
                </w:p>
                <w:p w:rsidR="00262E6B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  <w:r w:rsidRPr="00833A20">
                    <w:rPr>
                      <w:rFonts w:ascii="Hand writing Mutlu" w:hAnsi="Hand writing Mutlu"/>
                      <w:sz w:val="36"/>
                    </w:rPr>
                    <w:t>Ali otonla nineni al.</w:t>
                  </w:r>
                </w:p>
                <w:p w:rsidR="00262E6B" w:rsidRPr="00D426EB" w:rsidRDefault="00262E6B" w:rsidP="005A56AE">
                  <w:pPr>
                    <w:tabs>
                      <w:tab w:val="left" w:pos="2535"/>
                      <w:tab w:val="center" w:pos="4536"/>
                    </w:tabs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</w:t>
                  </w:r>
                  <w:hyperlink r:id="rId5" w:history="1">
                    <w:r w:rsidRPr="00532F6C">
                      <w:rPr>
                        <w:rStyle w:val="Hyperlink"/>
                        <w:rFonts w:ascii="Hand writing Mutlu" w:hAnsi="Hand writing Mutlu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262E6B" w:rsidRPr="00833A20" w:rsidRDefault="00262E6B">
                  <w:pPr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shape>
        </w:pict>
      </w:r>
      <w:bookmarkStart w:id="0" w:name="_GoBack"/>
      <w:r>
        <w:rPr>
          <w:noProof/>
          <w:lang w:eastAsia="tr-TR"/>
        </w:rPr>
        <w:pict>
          <v:shape id="Resim 1" o:spid="_x0000_s1028" type="#_x0000_t75" style="position:absolute;margin-left:-44.6pt;margin-top:-34.85pt;width:810pt;height:541.5pt;z-index:-251656192;visibility:visible">
            <v:imagedata r:id="rId6" o:title=""/>
          </v:shape>
        </w:pict>
      </w:r>
      <w:bookmarkEnd w:id="0"/>
    </w:p>
    <w:sectPr w:rsidR="00262E6B" w:rsidSect="00833A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E3C"/>
    <w:rsid w:val="00126034"/>
    <w:rsid w:val="00185749"/>
    <w:rsid w:val="00185E3C"/>
    <w:rsid w:val="001D74EA"/>
    <w:rsid w:val="00262E6B"/>
    <w:rsid w:val="00532F6C"/>
    <w:rsid w:val="005A56AE"/>
    <w:rsid w:val="007D6CFC"/>
    <w:rsid w:val="00833A20"/>
    <w:rsid w:val="00D426EB"/>
    <w:rsid w:val="00F2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4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3A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A56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0</Words>
  <Characters>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edanur</cp:lastModifiedBy>
  <cp:revision>4</cp:revision>
  <cp:lastPrinted>2012-12-12T17:26:00Z</cp:lastPrinted>
  <dcterms:created xsi:type="dcterms:W3CDTF">2012-12-12T17:17:00Z</dcterms:created>
  <dcterms:modified xsi:type="dcterms:W3CDTF">2012-12-23T21:28:00Z</dcterms:modified>
  <cp:category>www.sorubak.com</cp:category>
</cp:coreProperties>
</file>