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3B9" w:rsidRPr="00B4676B" w:rsidRDefault="004573B9">
      <w:pPr>
        <w:rPr>
          <w:rFonts w:ascii="Hand writing Mutlu" w:hAnsi="Hand writing Mutlu" w:cs="Hand writing Mutlu"/>
          <w:outline/>
          <w:sz w:val="100"/>
          <w:szCs w:val="1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pt;margin-top:9pt;width:108.75pt;height:100.55pt;z-index:251654656">
            <v:textbox style="mso-next-textbox:#_x0000_s1026">
              <w:txbxContent>
                <w:p w:rsidR="004573B9" w:rsidRPr="00570A1E" w:rsidRDefault="004573B9" w:rsidP="005E1648">
                  <w:pPr>
                    <w:jc w:val="center"/>
                    <w:rPr>
                      <w:rFonts w:ascii="Nurhan Uz" w:hAnsi="Nurhan Uz" w:cs="Kayra Aydin"/>
                      <w:sz w:val="144"/>
                      <w:szCs w:val="144"/>
                    </w:rPr>
                  </w:pPr>
                  <w:r w:rsidRPr="00570A1E">
                    <w:rPr>
                      <w:rFonts w:ascii="Nurhan Uz" w:hAnsi="Nurhan Uz" w:cs="Kayra Aydin"/>
                      <w:sz w:val="144"/>
                      <w:szCs w:val="144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261pt;margin-top:0;width:67.5pt;height:90pt;z-index:251655680">
            <v:textbox style="mso-next-textbox:#_x0000_s1027">
              <w:txbxContent>
                <w:p w:rsidR="004573B9" w:rsidRPr="00570A1E" w:rsidRDefault="004573B9" w:rsidP="005E1648">
                  <w:pPr>
                    <w:jc w:val="center"/>
                    <w:rPr>
                      <w:rFonts w:ascii="Nurhan Uz" w:hAnsi="Nurhan Uz" w:cs="Kayra Aydin"/>
                      <w:sz w:val="144"/>
                      <w:szCs w:val="144"/>
                    </w:rPr>
                  </w:pPr>
                  <w:r w:rsidRPr="00570A1E">
                    <w:rPr>
                      <w:rFonts w:ascii="Nurhan Uz" w:hAnsi="Nurhan Uz" w:cs="Kayra Aydin"/>
                      <w:sz w:val="144"/>
                      <w:szCs w:val="144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8" type="#_x0000_t75" style="position:absolute;margin-left:3.6pt;margin-top:-1.2pt;width:143.65pt;height:158.55pt;z-index:-251655680;visibility:visible">
            <v:imagedata r:id="rId4" o:title=""/>
          </v:shape>
        </w:pict>
      </w:r>
      <w:r>
        <w:rPr>
          <w:noProof/>
        </w:rPr>
        <w:pict>
          <v:shape id="Resim 1" o:spid="_x0000_s1029" type="#_x0000_t75" style="position:absolute;margin-left:329.3pt;margin-top:-1.2pt;width:217.15pt;height:135.7pt;z-index:-251656704;visibility:visible">
            <v:imagedata r:id="rId5" o:title=""/>
          </v:shape>
        </w:pict>
      </w:r>
      <w:r w:rsidRPr="00B4676B">
        <w:rPr>
          <w:rFonts w:ascii="Hand writing Mutlu" w:hAnsi="Hand writing Mutlu" w:cs="Hand writing Mutlu"/>
          <w:outline/>
          <w:sz w:val="100"/>
          <w:szCs w:val="100"/>
        </w:rPr>
        <w:t xml:space="preserve">        </w:t>
      </w:r>
    </w:p>
    <w:p w:rsidR="004573B9" w:rsidRPr="00B4676B" w:rsidRDefault="004573B9">
      <w:pPr>
        <w:rPr>
          <w:rFonts w:ascii="Hand Garden" w:hAnsi="Hand Garden" w:cs="Hand Garden"/>
          <w:outline/>
          <w:sz w:val="200"/>
          <w:szCs w:val="200"/>
        </w:rPr>
      </w:pPr>
      <w:r>
        <w:rPr>
          <w:rFonts w:ascii="Hand writing Mutlu" w:hAnsi="Hand writing Mutlu" w:cs="Hand writing Mutlu"/>
          <w:outline/>
          <w:sz w:val="200"/>
          <w:szCs w:val="200"/>
        </w:rPr>
        <w:t xml:space="preserve">  </w:t>
      </w:r>
      <w:r w:rsidRPr="00B4676B">
        <w:rPr>
          <w:rFonts w:ascii="Hand Escort" w:hAnsi="Hand Escort" w:cs="Hand Escort"/>
          <w:outline/>
          <w:sz w:val="200"/>
          <w:szCs w:val="200"/>
        </w:rPr>
        <w:t>N</w:t>
      </w:r>
      <w:r w:rsidRPr="00B4676B">
        <w:rPr>
          <w:rFonts w:ascii="Hand Garden" w:hAnsi="Hand Garden" w:cs="Hand Garden"/>
          <w:outline/>
          <w:sz w:val="200"/>
          <w:szCs w:val="200"/>
        </w:rPr>
        <w:t xml:space="preserve">   n</w:t>
      </w:r>
      <w:r w:rsidRPr="00B4676B">
        <w:rPr>
          <w:rFonts w:ascii="Hand Garden" w:hAnsi="Hand Garden" w:cs="Hand Garden"/>
          <w:noProof/>
          <w:sz w:val="200"/>
          <w:szCs w:val="200"/>
        </w:rPr>
        <w:t xml:space="preserve">                </w:t>
      </w:r>
    </w:p>
    <w:p w:rsidR="004573B9" w:rsidRDefault="004573B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59"/>
        <w:gridCol w:w="1489"/>
        <w:gridCol w:w="1350"/>
        <w:gridCol w:w="1489"/>
        <w:gridCol w:w="1272"/>
        <w:gridCol w:w="1688"/>
        <w:gridCol w:w="1240"/>
        <w:gridCol w:w="1208"/>
      </w:tblGrid>
      <w:tr w:rsidR="004573B9" w:rsidTr="00570A1E">
        <w:tc>
          <w:tcPr>
            <w:tcW w:w="1359" w:type="dxa"/>
          </w:tcPr>
          <w:p w:rsidR="004573B9" w:rsidRPr="000D0D2D" w:rsidRDefault="004573B9" w:rsidP="000D0D2D">
            <w:pPr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>
              <w:rPr>
                <w:rFonts w:ascii="Hand writing Mutlu" w:hAnsi="Hand writing Mutlu" w:cs="Hand writing Mutlu"/>
                <w:sz w:val="56"/>
                <w:szCs w:val="56"/>
              </w:rPr>
              <w:t>en</w:t>
            </w:r>
          </w:p>
        </w:tc>
        <w:tc>
          <w:tcPr>
            <w:tcW w:w="1489" w:type="dxa"/>
          </w:tcPr>
          <w:p w:rsidR="004573B9" w:rsidRPr="000D0D2D" w:rsidRDefault="004573B9" w:rsidP="000D0D2D">
            <w:pPr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>
              <w:rPr>
                <w:rFonts w:ascii="Hand writing Mutlu" w:hAnsi="Hand writing Mutlu" w:cs="Hand writing Mutlu"/>
                <w:sz w:val="56"/>
                <w:szCs w:val="56"/>
              </w:rPr>
              <w:t>an</w:t>
            </w:r>
          </w:p>
        </w:tc>
        <w:tc>
          <w:tcPr>
            <w:tcW w:w="1350" w:type="dxa"/>
          </w:tcPr>
          <w:p w:rsidR="004573B9" w:rsidRPr="000D0D2D" w:rsidRDefault="004573B9" w:rsidP="000D0D2D">
            <w:pPr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>
              <w:rPr>
                <w:rFonts w:ascii="Hand writing Mutlu" w:hAnsi="Hand writing Mutlu" w:cs="Hand writing Mutlu"/>
                <w:sz w:val="56"/>
                <w:szCs w:val="56"/>
              </w:rPr>
              <w:t>in</w:t>
            </w:r>
          </w:p>
        </w:tc>
        <w:tc>
          <w:tcPr>
            <w:tcW w:w="1489" w:type="dxa"/>
          </w:tcPr>
          <w:p w:rsidR="004573B9" w:rsidRPr="000D0D2D" w:rsidRDefault="004573B9" w:rsidP="000D0D2D">
            <w:pPr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>
              <w:rPr>
                <w:rFonts w:ascii="Hand writing Mutlu" w:hAnsi="Hand writing Mutlu" w:cs="Hand writing Mutlu"/>
                <w:sz w:val="56"/>
                <w:szCs w:val="56"/>
              </w:rPr>
              <w:t>ene</w:t>
            </w:r>
          </w:p>
        </w:tc>
        <w:tc>
          <w:tcPr>
            <w:tcW w:w="1272" w:type="dxa"/>
          </w:tcPr>
          <w:p w:rsidR="004573B9" w:rsidRPr="000D0D2D" w:rsidRDefault="004573B9" w:rsidP="000D0D2D">
            <w:pPr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>
              <w:rPr>
                <w:rFonts w:ascii="Hand writing Mutlu" w:hAnsi="Hand writing Mutlu" w:cs="Hand writing Mutlu"/>
                <w:sz w:val="56"/>
                <w:szCs w:val="56"/>
              </w:rPr>
              <w:t>ana</w:t>
            </w:r>
          </w:p>
        </w:tc>
        <w:tc>
          <w:tcPr>
            <w:tcW w:w="1688" w:type="dxa"/>
          </w:tcPr>
          <w:p w:rsidR="004573B9" w:rsidRPr="000D0D2D" w:rsidRDefault="004573B9" w:rsidP="000D0D2D">
            <w:pPr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>
              <w:rPr>
                <w:rFonts w:ascii="Hand writing Mutlu" w:hAnsi="Hand writing Mutlu" w:cs="Hand writing Mutlu"/>
                <w:sz w:val="56"/>
                <w:szCs w:val="56"/>
              </w:rPr>
              <w:t>ini</w:t>
            </w:r>
          </w:p>
        </w:tc>
        <w:tc>
          <w:tcPr>
            <w:tcW w:w="1240" w:type="dxa"/>
          </w:tcPr>
          <w:p w:rsidR="004573B9" w:rsidRPr="000D0D2D" w:rsidRDefault="004573B9" w:rsidP="000D0D2D">
            <w:pPr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>
              <w:rPr>
                <w:rFonts w:ascii="Hand writing Mutlu" w:hAnsi="Hand writing Mutlu" w:cs="Hand writing Mutlu"/>
                <w:sz w:val="56"/>
                <w:szCs w:val="56"/>
              </w:rPr>
              <w:t>net</w:t>
            </w:r>
          </w:p>
        </w:tc>
        <w:tc>
          <w:tcPr>
            <w:tcW w:w="1208" w:type="dxa"/>
          </w:tcPr>
          <w:p w:rsidR="004573B9" w:rsidRPr="000D0D2D" w:rsidRDefault="004573B9" w:rsidP="000D0D2D">
            <w:pPr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>
              <w:rPr>
                <w:rFonts w:ascii="Hand writing Mutlu" w:hAnsi="Hand writing Mutlu" w:cs="Hand writing Mutlu"/>
                <w:sz w:val="56"/>
                <w:szCs w:val="56"/>
              </w:rPr>
              <w:t>tan</w:t>
            </w:r>
          </w:p>
        </w:tc>
      </w:tr>
      <w:tr w:rsidR="004573B9" w:rsidTr="00570A1E">
        <w:tc>
          <w:tcPr>
            <w:tcW w:w="1359" w:type="dxa"/>
          </w:tcPr>
          <w:p w:rsidR="004573B9" w:rsidRPr="000D0D2D" w:rsidRDefault="004573B9" w:rsidP="000D0D2D">
            <w:pPr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>
              <w:rPr>
                <w:rFonts w:ascii="Hand writing Mutlu" w:hAnsi="Hand writing Mutlu" w:cs="Hand writing Mutlu"/>
                <w:sz w:val="56"/>
                <w:szCs w:val="56"/>
              </w:rPr>
              <w:t>tane</w:t>
            </w:r>
          </w:p>
        </w:tc>
        <w:tc>
          <w:tcPr>
            <w:tcW w:w="1489" w:type="dxa"/>
          </w:tcPr>
          <w:p w:rsidR="004573B9" w:rsidRPr="000D0D2D" w:rsidRDefault="004573B9" w:rsidP="000D0D2D">
            <w:pPr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>
              <w:rPr>
                <w:rFonts w:ascii="Hand writing Mutlu" w:hAnsi="Hand writing Mutlu" w:cs="Hand writing Mutlu"/>
                <w:sz w:val="56"/>
                <w:szCs w:val="56"/>
              </w:rPr>
              <w:t>nane</w:t>
            </w:r>
          </w:p>
        </w:tc>
        <w:tc>
          <w:tcPr>
            <w:tcW w:w="1350" w:type="dxa"/>
          </w:tcPr>
          <w:p w:rsidR="004573B9" w:rsidRPr="000D0D2D" w:rsidRDefault="004573B9" w:rsidP="000D0D2D">
            <w:pPr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>
              <w:rPr>
                <w:rFonts w:ascii="Hand writing Mutlu" w:hAnsi="Hand writing Mutlu" w:cs="Hand writing Mutlu"/>
                <w:sz w:val="56"/>
                <w:szCs w:val="56"/>
              </w:rPr>
              <w:t>nine</w:t>
            </w:r>
          </w:p>
        </w:tc>
        <w:tc>
          <w:tcPr>
            <w:tcW w:w="1489" w:type="dxa"/>
          </w:tcPr>
          <w:p w:rsidR="004573B9" w:rsidRPr="000D0D2D" w:rsidRDefault="004573B9" w:rsidP="000D0D2D">
            <w:pPr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>
              <w:rPr>
                <w:rFonts w:ascii="Hand writing Mutlu" w:hAnsi="Hand writing Mutlu" w:cs="Hand writing Mutlu"/>
                <w:sz w:val="56"/>
                <w:szCs w:val="56"/>
              </w:rPr>
              <w:t>anne</w:t>
            </w:r>
          </w:p>
        </w:tc>
        <w:tc>
          <w:tcPr>
            <w:tcW w:w="1272" w:type="dxa"/>
          </w:tcPr>
          <w:p w:rsidR="004573B9" w:rsidRPr="000D0D2D" w:rsidRDefault="004573B9" w:rsidP="000D0D2D">
            <w:pPr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>
              <w:rPr>
                <w:rFonts w:ascii="Hand writing Mutlu" w:hAnsi="Hand writing Mutlu" w:cs="Hand writing Mutlu"/>
                <w:sz w:val="56"/>
                <w:szCs w:val="56"/>
              </w:rPr>
              <w:t>elin</w:t>
            </w:r>
          </w:p>
        </w:tc>
        <w:tc>
          <w:tcPr>
            <w:tcW w:w="1688" w:type="dxa"/>
          </w:tcPr>
          <w:p w:rsidR="004573B9" w:rsidRPr="000D0D2D" w:rsidRDefault="004573B9" w:rsidP="000D0D2D">
            <w:pPr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>
              <w:rPr>
                <w:rFonts w:ascii="Hand writing Mutlu" w:hAnsi="Hand writing Mutlu" w:cs="Hand writing Mutlu"/>
                <w:sz w:val="56"/>
                <w:szCs w:val="56"/>
              </w:rPr>
              <w:t>alan</w:t>
            </w:r>
          </w:p>
        </w:tc>
        <w:tc>
          <w:tcPr>
            <w:tcW w:w="1240" w:type="dxa"/>
          </w:tcPr>
          <w:p w:rsidR="004573B9" w:rsidRPr="000D0D2D" w:rsidRDefault="004573B9" w:rsidP="000D0D2D">
            <w:pPr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>
              <w:rPr>
                <w:rFonts w:ascii="Hand writing Mutlu" w:hAnsi="Hand writing Mutlu" w:cs="Hand writing Mutlu"/>
                <w:sz w:val="56"/>
                <w:szCs w:val="56"/>
              </w:rPr>
              <w:t>neli</w:t>
            </w:r>
          </w:p>
        </w:tc>
        <w:tc>
          <w:tcPr>
            <w:tcW w:w="1208" w:type="dxa"/>
          </w:tcPr>
          <w:p w:rsidR="004573B9" w:rsidRPr="000D0D2D" w:rsidRDefault="004573B9" w:rsidP="000D0D2D">
            <w:pPr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>
              <w:rPr>
                <w:rFonts w:ascii="Hand writing Mutlu" w:hAnsi="Hand writing Mutlu" w:cs="Hand writing Mutlu"/>
                <w:sz w:val="56"/>
                <w:szCs w:val="56"/>
              </w:rPr>
              <w:t>ant</w:t>
            </w:r>
          </w:p>
        </w:tc>
      </w:tr>
      <w:tr w:rsidR="004573B9" w:rsidTr="00570A1E">
        <w:tc>
          <w:tcPr>
            <w:tcW w:w="1359" w:type="dxa"/>
          </w:tcPr>
          <w:p w:rsidR="004573B9" w:rsidRPr="000D0D2D" w:rsidRDefault="004573B9" w:rsidP="000D0D2D">
            <w:pPr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>
              <w:rPr>
                <w:rFonts w:ascii="Hand writing Mutlu" w:hAnsi="Hand writing Mutlu" w:cs="Hand writing Mutlu"/>
                <w:sz w:val="56"/>
                <w:szCs w:val="56"/>
              </w:rPr>
              <w:t>İnal</w:t>
            </w:r>
          </w:p>
        </w:tc>
        <w:tc>
          <w:tcPr>
            <w:tcW w:w="1489" w:type="dxa"/>
          </w:tcPr>
          <w:p w:rsidR="004573B9" w:rsidRPr="000D0D2D" w:rsidRDefault="004573B9" w:rsidP="000D0D2D">
            <w:pPr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0D0D2D">
              <w:rPr>
                <w:rFonts w:ascii="Hand writing Mutlu" w:hAnsi="Hand writing Mutlu" w:cs="Hand writing Mutlu"/>
                <w:sz w:val="56"/>
                <w:szCs w:val="56"/>
              </w:rPr>
              <w:t>Nil</w:t>
            </w:r>
          </w:p>
        </w:tc>
        <w:tc>
          <w:tcPr>
            <w:tcW w:w="1350" w:type="dxa"/>
          </w:tcPr>
          <w:p w:rsidR="004573B9" w:rsidRPr="000D0D2D" w:rsidRDefault="004573B9" w:rsidP="000D0D2D">
            <w:pPr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0D0D2D">
              <w:rPr>
                <w:rFonts w:ascii="Hand writing Mutlu" w:hAnsi="Hand writing Mutlu" w:cs="Hand writing Mutlu"/>
                <w:sz w:val="56"/>
                <w:szCs w:val="56"/>
              </w:rPr>
              <w:t>Tan</w:t>
            </w:r>
          </w:p>
        </w:tc>
        <w:tc>
          <w:tcPr>
            <w:tcW w:w="1489" w:type="dxa"/>
          </w:tcPr>
          <w:p w:rsidR="004573B9" w:rsidRPr="000D0D2D" w:rsidRDefault="004573B9" w:rsidP="000D0D2D">
            <w:pPr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>
              <w:rPr>
                <w:rFonts w:ascii="Hand writing Mutlu" w:hAnsi="Hand writing Mutlu" w:cs="Hand writing Mutlu"/>
                <w:sz w:val="56"/>
                <w:szCs w:val="56"/>
              </w:rPr>
              <w:t>tin</w:t>
            </w:r>
          </w:p>
        </w:tc>
        <w:tc>
          <w:tcPr>
            <w:tcW w:w="1272" w:type="dxa"/>
          </w:tcPr>
          <w:p w:rsidR="004573B9" w:rsidRPr="000D0D2D" w:rsidRDefault="004573B9" w:rsidP="000D0D2D">
            <w:pPr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0D0D2D">
              <w:rPr>
                <w:rFonts w:ascii="Hand writing Mutlu" w:hAnsi="Hand writing Mutlu" w:cs="Hand writing Mutlu"/>
                <w:sz w:val="56"/>
                <w:szCs w:val="56"/>
              </w:rPr>
              <w:t>ten</w:t>
            </w:r>
          </w:p>
        </w:tc>
        <w:tc>
          <w:tcPr>
            <w:tcW w:w="1688" w:type="dxa"/>
          </w:tcPr>
          <w:p w:rsidR="004573B9" w:rsidRPr="000D0D2D" w:rsidRDefault="004573B9" w:rsidP="000D0D2D">
            <w:pPr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0D0D2D">
              <w:rPr>
                <w:rFonts w:ascii="Hand writing Mutlu" w:hAnsi="Hand writing Mutlu" w:cs="Hand writing Mutlu"/>
                <w:sz w:val="56"/>
                <w:szCs w:val="56"/>
              </w:rPr>
              <w:t>anten</w:t>
            </w:r>
          </w:p>
        </w:tc>
        <w:tc>
          <w:tcPr>
            <w:tcW w:w="1240" w:type="dxa"/>
          </w:tcPr>
          <w:p w:rsidR="004573B9" w:rsidRPr="000D0D2D" w:rsidRDefault="004573B9" w:rsidP="000D0D2D">
            <w:pPr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0D0D2D">
              <w:rPr>
                <w:rFonts w:ascii="Hand writing Mutlu" w:hAnsi="Hand writing Mutlu" w:cs="Hand writing Mutlu"/>
                <w:sz w:val="56"/>
                <w:szCs w:val="56"/>
              </w:rPr>
              <w:t>nal</w:t>
            </w:r>
          </w:p>
        </w:tc>
        <w:tc>
          <w:tcPr>
            <w:tcW w:w="1208" w:type="dxa"/>
          </w:tcPr>
          <w:p w:rsidR="004573B9" w:rsidRPr="000D0D2D" w:rsidRDefault="004573B9" w:rsidP="000D0D2D">
            <w:pPr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>
              <w:rPr>
                <w:rFonts w:ascii="Hand writing Mutlu" w:hAnsi="Hand writing Mutlu" w:cs="Hand writing Mutlu"/>
                <w:sz w:val="56"/>
                <w:szCs w:val="56"/>
              </w:rPr>
              <w:t>tan</w:t>
            </w:r>
          </w:p>
        </w:tc>
      </w:tr>
    </w:tbl>
    <w:p w:rsidR="004573B9" w:rsidRPr="00D426EB" w:rsidRDefault="004573B9" w:rsidP="00642892">
      <w:pPr>
        <w:tabs>
          <w:tab w:val="left" w:pos="2535"/>
          <w:tab w:val="center" w:pos="4536"/>
        </w:tabs>
        <w:rPr>
          <w:rFonts w:ascii="Hand writing Mutlu" w:hAnsi="Hand writing Mutlu"/>
        </w:rPr>
      </w:pPr>
      <w:hyperlink r:id="rId6" w:history="1">
        <w:r w:rsidRPr="00532F6C">
          <w:rPr>
            <w:rStyle w:val="Hyperlink"/>
            <w:rFonts w:ascii="Hand writing Mutlu" w:hAnsi="Hand writing Mutlu"/>
          </w:rPr>
          <w:t>www.sorubak.com</w:t>
        </w:r>
      </w:hyperlink>
      <w:r>
        <w:rPr>
          <w:rFonts w:ascii="Hand writing Mutlu" w:hAnsi="Hand writing Mutlu"/>
        </w:rPr>
        <w:t xml:space="preserve"> </w:t>
      </w:r>
    </w:p>
    <w:p w:rsidR="004573B9" w:rsidRDefault="004573B9">
      <w:r>
        <w:rPr>
          <w:noProof/>
        </w:rPr>
        <w:pict>
          <v:shape id="_x0000_s1030" type="#_x0000_t202" style="position:absolute;margin-left:276.9pt;margin-top:9.15pt;width:264.4pt;height:224.05pt;z-index:251657728">
            <v:textbox>
              <w:txbxContent>
                <w:p w:rsidR="004573B9" w:rsidRPr="00570A1E" w:rsidRDefault="004573B9" w:rsidP="00B4676B">
                  <w:pPr>
                    <w:jc w:val="center"/>
                    <w:rPr>
                      <w:rFonts w:ascii="Hand writing Mutlu" w:hAnsi="Hand writing Mutlu" w:cs="Kayra Aydin"/>
                      <w:sz w:val="44"/>
                      <w:szCs w:val="44"/>
                    </w:rPr>
                  </w:pPr>
                  <w:r w:rsidRPr="00570A1E">
                    <w:rPr>
                      <w:rFonts w:ascii="Hand writing Mutlu" w:hAnsi="Hand writing Mutlu" w:cs="Kayra Aydin"/>
                      <w:sz w:val="44"/>
                      <w:szCs w:val="44"/>
                    </w:rPr>
                    <w:t>Tatil</w:t>
                  </w:r>
                </w:p>
                <w:p w:rsidR="004573B9" w:rsidRPr="00570A1E" w:rsidRDefault="004573B9" w:rsidP="00B4676B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570A1E">
                    <w:rPr>
                      <w:rFonts w:ascii="Hand writing Mutlu" w:hAnsi="Hand writing Mutlu"/>
                      <w:sz w:val="44"/>
                      <w:szCs w:val="44"/>
                    </w:rPr>
                    <w:t>Nil tatil etti.</w:t>
                  </w:r>
                </w:p>
                <w:p w:rsidR="004573B9" w:rsidRPr="00570A1E" w:rsidRDefault="004573B9" w:rsidP="00B4676B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570A1E">
                    <w:rPr>
                      <w:rFonts w:ascii="Hand writing Mutlu" w:hAnsi="Hand writing Mutlu"/>
                      <w:sz w:val="44"/>
                      <w:szCs w:val="44"/>
                    </w:rPr>
                    <w:t>Nil tatili anlat.</w:t>
                  </w:r>
                </w:p>
                <w:p w:rsidR="004573B9" w:rsidRPr="00570A1E" w:rsidRDefault="004573B9" w:rsidP="00B4676B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570A1E">
                    <w:rPr>
                      <w:rFonts w:ascii="Hand writing Mutlu" w:hAnsi="Hand writing Mutlu"/>
                      <w:sz w:val="44"/>
                      <w:szCs w:val="44"/>
                    </w:rPr>
                    <w:t>Tane tane anlat.</w:t>
                  </w:r>
                </w:p>
                <w:p w:rsidR="004573B9" w:rsidRPr="00570A1E" w:rsidRDefault="004573B9" w:rsidP="00B4676B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570A1E">
                    <w:rPr>
                      <w:rFonts w:ascii="Hand writing Mutlu" w:hAnsi="Hand writing Mutlu"/>
                      <w:sz w:val="44"/>
                      <w:szCs w:val="44"/>
                    </w:rPr>
                    <w:t>Ninenen tatili anlat.</w:t>
                  </w:r>
                </w:p>
                <w:p w:rsidR="004573B9" w:rsidRPr="00570A1E" w:rsidRDefault="004573B9" w:rsidP="00B4676B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570A1E">
                    <w:rPr>
                      <w:rFonts w:ascii="Hand writing Mutlu" w:hAnsi="Hand writing Mutlu"/>
                      <w:sz w:val="44"/>
                      <w:szCs w:val="44"/>
                    </w:rPr>
                    <w:t>Nalan Nil</w:t>
                  </w:r>
                  <w:r w:rsidRPr="00570A1E">
                    <w:rPr>
                      <w:sz w:val="44"/>
                      <w:szCs w:val="44"/>
                    </w:rPr>
                    <w:t>’</w:t>
                  </w:r>
                  <w:r w:rsidRPr="00570A1E">
                    <w:rPr>
                      <w:rFonts w:ascii="Hand writing Mutlu" w:hAnsi="Hand writing Mutlu"/>
                      <w:sz w:val="44"/>
                      <w:szCs w:val="44"/>
                    </w:rPr>
                    <w:t>e anlat.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6.6pt;margin-top:9.15pt;width:274.5pt;height:363.15pt;z-index:251656704">
            <v:textbox>
              <w:txbxContent>
                <w:p w:rsidR="004573B9" w:rsidRDefault="004573B9" w:rsidP="00B4676B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ANLAT</w:t>
                  </w:r>
                </w:p>
                <w:p w:rsidR="004573B9" w:rsidRDefault="004573B9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Nalan ninene anlat.</w:t>
                  </w:r>
                </w:p>
                <w:p w:rsidR="004573B9" w:rsidRDefault="004573B9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Tane tane anlat.</w:t>
                  </w:r>
                </w:p>
                <w:p w:rsidR="004573B9" w:rsidRDefault="004573B9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Nil</w:t>
                  </w:r>
                  <w:r>
                    <w:rPr>
                      <w:sz w:val="40"/>
                      <w:szCs w:val="40"/>
                    </w:rPr>
                    <w:t>’</w:t>
                  </w: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e anlat.</w:t>
                  </w:r>
                </w:p>
                <w:p w:rsidR="004573B9" w:rsidRDefault="004573B9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Nil eline nane al.</w:t>
                  </w:r>
                </w:p>
                <w:p w:rsidR="004573B9" w:rsidRDefault="004573B9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Annene 3 tane nane al.</w:t>
                  </w:r>
                </w:p>
                <w:p w:rsidR="004573B9" w:rsidRDefault="004573B9" w:rsidP="00B4676B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Tan anten al.</w:t>
                  </w:r>
                </w:p>
                <w:p w:rsidR="004573B9" w:rsidRDefault="004573B9" w:rsidP="00B4676B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Annene anteni anlat.</w:t>
                  </w:r>
                </w:p>
                <w:p w:rsidR="004573B9" w:rsidRDefault="004573B9" w:rsidP="00B4676B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Ninene anlat.</w:t>
                  </w:r>
                </w:p>
                <w:p w:rsidR="004573B9" w:rsidRDefault="004573B9" w:rsidP="00B4676B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Nil</w:t>
                  </w:r>
                  <w:r>
                    <w:rPr>
                      <w:sz w:val="40"/>
                      <w:szCs w:val="40"/>
                    </w:rPr>
                    <w:t>’</w:t>
                  </w: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e anlat.</w:t>
                  </w:r>
                </w:p>
                <w:p w:rsidR="004573B9" w:rsidRPr="00721250" w:rsidRDefault="004573B9" w:rsidP="00B4676B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Tane tane anlat.</w:t>
                  </w:r>
                </w:p>
                <w:p w:rsidR="004573B9" w:rsidRPr="00C964DB" w:rsidRDefault="004573B9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4573B9" w:rsidRDefault="004573B9"/>
    <w:p w:rsidR="004573B9" w:rsidRDefault="004573B9"/>
    <w:p w:rsidR="004573B9" w:rsidRDefault="004573B9"/>
    <w:p w:rsidR="004573B9" w:rsidRDefault="004573B9"/>
    <w:p w:rsidR="004573B9" w:rsidRDefault="004573B9"/>
    <w:p w:rsidR="004573B9" w:rsidRDefault="004573B9"/>
    <w:p w:rsidR="004573B9" w:rsidRDefault="004573B9"/>
    <w:p w:rsidR="004573B9" w:rsidRDefault="004573B9"/>
    <w:p w:rsidR="004573B9" w:rsidRDefault="004573B9"/>
    <w:p w:rsidR="004573B9" w:rsidRDefault="004573B9"/>
    <w:p w:rsidR="004573B9" w:rsidRDefault="004573B9"/>
    <w:p w:rsidR="004573B9" w:rsidRDefault="004573B9">
      <w:r>
        <w:rPr>
          <w:noProof/>
        </w:rPr>
        <w:pict>
          <v:shape id="_x0000_s1032" type="#_x0000_t202" style="position:absolute;margin-left:276.9pt;margin-top:73.8pt;width:275.3pt;height:195pt;z-index:251658752">
            <v:textbox>
              <w:txbxContent>
                <w:p w:rsidR="004573B9" w:rsidRDefault="004573B9" w:rsidP="00570A1E">
                  <w:pPr>
                    <w:rPr>
                      <w:rFonts w:ascii="Hand writing Mutlu" w:hAnsi="Hand writing Mutlu" w:cs="Kayra Aydin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 w:cs="Kayra Aydin"/>
                      <w:sz w:val="44"/>
                      <w:szCs w:val="44"/>
                    </w:rPr>
                    <w:t xml:space="preserve">Nine </w:t>
                  </w:r>
                </w:p>
                <w:p w:rsidR="004573B9" w:rsidRDefault="004573B9" w:rsidP="00570A1E">
                  <w:pPr>
                    <w:rPr>
                      <w:rFonts w:ascii="Hand writing Mutlu" w:hAnsi="Hand writing Mutlu" w:cs="Kayra Aydin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 w:cs="Kayra Aydin"/>
                      <w:sz w:val="44"/>
                      <w:szCs w:val="44"/>
                    </w:rPr>
                    <w:t>Nine tane tane anlat.</w:t>
                  </w:r>
                </w:p>
                <w:p w:rsidR="004573B9" w:rsidRDefault="004573B9" w:rsidP="00570A1E">
                  <w:pPr>
                    <w:rPr>
                      <w:rFonts w:ascii="Hand writing Mutlu" w:hAnsi="Hand writing Mutlu" w:cs="Kayra Aydin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 w:cs="Kayra Aydin"/>
                      <w:sz w:val="44"/>
                      <w:szCs w:val="44"/>
                    </w:rPr>
                    <w:t>Ali eline tel al.</w:t>
                  </w:r>
                </w:p>
                <w:p w:rsidR="004573B9" w:rsidRDefault="004573B9" w:rsidP="00570A1E">
                  <w:pPr>
                    <w:rPr>
                      <w:rFonts w:ascii="Hand writing Mutlu" w:hAnsi="Hand writing Mutlu" w:cs="Kayra Aydin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 w:cs="Kayra Aydin"/>
                      <w:sz w:val="44"/>
                      <w:szCs w:val="44"/>
                    </w:rPr>
                    <w:t>Nalan elli tane lale al.</w:t>
                  </w:r>
                </w:p>
                <w:p w:rsidR="004573B9" w:rsidRPr="00570A1E" w:rsidRDefault="004573B9" w:rsidP="00570A1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 w:cs="Kayra Aydin"/>
                      <w:sz w:val="44"/>
                      <w:szCs w:val="44"/>
                    </w:rPr>
                    <w:t xml:space="preserve">Nil taneli  </w:t>
                  </w:r>
                  <w:r w:rsidRPr="008D2004">
                    <w:rPr>
                      <w:rFonts w:ascii="Hand writing Mutlu" w:hAnsi="Hand writing Mutlu" w:cs="Kayra Aydin"/>
                      <w:noProof/>
                      <w:sz w:val="44"/>
                      <w:szCs w:val="44"/>
                    </w:rPr>
                    <w:pict>
                      <v:shape id="Resim 13" o:spid="_x0000_i1026" type="#_x0000_t75" alt="http://www.hkhk.edu.ee/vanker/catering/pomegranateThumbnail.png" style="width:28.5pt;height:28.5pt;visibility:visible">
                        <v:imagedata r:id="rId7" o:title=""/>
                      </v:shape>
                    </w:pict>
                  </w:r>
                  <w:r>
                    <w:rPr>
                      <w:rFonts w:ascii="Hand writing Mutlu" w:hAnsi="Hand writing Mutlu" w:cs="Kayra Aydin"/>
                      <w:noProof/>
                      <w:sz w:val="44"/>
                      <w:szCs w:val="44"/>
                    </w:rPr>
                    <w:t xml:space="preserve"> al.</w:t>
                  </w:r>
                </w:p>
              </w:txbxContent>
            </v:textbox>
          </v:shape>
        </w:pict>
      </w:r>
    </w:p>
    <w:sectPr w:rsidR="004573B9" w:rsidSect="00721250">
      <w:pgSz w:w="11906" w:h="16838"/>
      <w:pgMar w:top="426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Nyala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Escort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2672"/>
    <w:rsid w:val="00010D89"/>
    <w:rsid w:val="00070F63"/>
    <w:rsid w:val="00085ACE"/>
    <w:rsid w:val="000D0D2D"/>
    <w:rsid w:val="001B0EC8"/>
    <w:rsid w:val="001F2EFD"/>
    <w:rsid w:val="00214DB9"/>
    <w:rsid w:val="00245CF5"/>
    <w:rsid w:val="002B4EF8"/>
    <w:rsid w:val="00403D1D"/>
    <w:rsid w:val="00414012"/>
    <w:rsid w:val="004573B9"/>
    <w:rsid w:val="00483B91"/>
    <w:rsid w:val="00532F6C"/>
    <w:rsid w:val="005557A3"/>
    <w:rsid w:val="00570A1E"/>
    <w:rsid w:val="005E1648"/>
    <w:rsid w:val="00624211"/>
    <w:rsid w:val="00642892"/>
    <w:rsid w:val="00656FAF"/>
    <w:rsid w:val="00684E9B"/>
    <w:rsid w:val="006A1319"/>
    <w:rsid w:val="006C61D1"/>
    <w:rsid w:val="006D2845"/>
    <w:rsid w:val="00721250"/>
    <w:rsid w:val="00763EC8"/>
    <w:rsid w:val="00796CF0"/>
    <w:rsid w:val="007B7392"/>
    <w:rsid w:val="007F55D6"/>
    <w:rsid w:val="008307D4"/>
    <w:rsid w:val="00844BD1"/>
    <w:rsid w:val="008D2004"/>
    <w:rsid w:val="008F2212"/>
    <w:rsid w:val="00984069"/>
    <w:rsid w:val="009C2261"/>
    <w:rsid w:val="00AD3A5C"/>
    <w:rsid w:val="00B4676B"/>
    <w:rsid w:val="00BA4DD1"/>
    <w:rsid w:val="00C46543"/>
    <w:rsid w:val="00C72672"/>
    <w:rsid w:val="00C964DB"/>
    <w:rsid w:val="00CF2E1A"/>
    <w:rsid w:val="00D426EB"/>
    <w:rsid w:val="00F116CD"/>
    <w:rsid w:val="00F2410A"/>
    <w:rsid w:val="00F51D5E"/>
    <w:rsid w:val="00F6226C"/>
    <w:rsid w:val="00F8305D"/>
    <w:rsid w:val="00F836A1"/>
    <w:rsid w:val="00F8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726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267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C7267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4289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32</Words>
  <Characters>185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TSXP</dc:creator>
  <cp:keywords>www.sorubak.com</cp:keywords>
  <dc:description>www.sorubak.com</dc:description>
  <cp:lastModifiedBy>edanur</cp:lastModifiedBy>
  <cp:revision>5</cp:revision>
  <dcterms:created xsi:type="dcterms:W3CDTF">2011-11-20T14:29:00Z</dcterms:created>
  <dcterms:modified xsi:type="dcterms:W3CDTF">2012-12-23T21:28:00Z</dcterms:modified>
  <cp:category>www.sorubak.com</cp:category>
</cp:coreProperties>
</file>