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2"/>
        <w:gridCol w:w="1695"/>
        <w:gridCol w:w="1854"/>
        <w:gridCol w:w="1843"/>
        <w:gridCol w:w="1701"/>
      </w:tblGrid>
      <w:tr w:rsidR="004D78E3" w:rsidRPr="00E02C9A" w:rsidTr="00E02C9A">
        <w:trPr>
          <w:trHeight w:val="560"/>
        </w:trPr>
        <w:tc>
          <w:tcPr>
            <w:tcW w:w="1662" w:type="dxa"/>
          </w:tcPr>
          <w:p w:rsidR="004D78E3" w:rsidRPr="00E02C9A" w:rsidRDefault="004D78E3" w:rsidP="00E02C9A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02C9A">
              <w:rPr>
                <w:rFonts w:ascii="Hand writing Mutlu" w:hAnsi="Hand writing Mutlu"/>
                <w:sz w:val="44"/>
                <w:szCs w:val="44"/>
              </w:rPr>
              <w:t>an</w:t>
            </w:r>
          </w:p>
        </w:tc>
        <w:tc>
          <w:tcPr>
            <w:tcW w:w="1695" w:type="dxa"/>
          </w:tcPr>
          <w:p w:rsidR="004D78E3" w:rsidRPr="00E02C9A" w:rsidRDefault="004D78E3" w:rsidP="00E02C9A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02C9A">
              <w:rPr>
                <w:rFonts w:ascii="Hand writing Mutlu" w:hAnsi="Hand writing Mutlu"/>
                <w:sz w:val="44"/>
                <w:szCs w:val="44"/>
              </w:rPr>
              <w:t>ana</w:t>
            </w:r>
          </w:p>
        </w:tc>
        <w:tc>
          <w:tcPr>
            <w:tcW w:w="1854" w:type="dxa"/>
          </w:tcPr>
          <w:p w:rsidR="004D78E3" w:rsidRPr="00E02C9A" w:rsidRDefault="004D78E3" w:rsidP="00E02C9A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02C9A">
              <w:rPr>
                <w:rFonts w:ascii="Hand writing Mutlu" w:hAnsi="Hand writing Mutlu"/>
                <w:sz w:val="44"/>
                <w:szCs w:val="44"/>
              </w:rPr>
              <w:t>ani</w:t>
            </w:r>
          </w:p>
        </w:tc>
        <w:tc>
          <w:tcPr>
            <w:tcW w:w="1843" w:type="dxa"/>
          </w:tcPr>
          <w:p w:rsidR="004D78E3" w:rsidRPr="00E02C9A" w:rsidRDefault="004D78E3" w:rsidP="00E02C9A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02C9A">
              <w:rPr>
                <w:rFonts w:ascii="Hand writing Mutlu" w:hAnsi="Hand writing Mutlu"/>
                <w:sz w:val="44"/>
                <w:szCs w:val="44"/>
              </w:rPr>
              <w:t>tan</w:t>
            </w:r>
          </w:p>
        </w:tc>
        <w:tc>
          <w:tcPr>
            <w:tcW w:w="1701" w:type="dxa"/>
          </w:tcPr>
          <w:p w:rsidR="004D78E3" w:rsidRPr="00E02C9A" w:rsidRDefault="004D78E3" w:rsidP="00E02C9A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02C9A">
              <w:rPr>
                <w:rFonts w:ascii="Hand writing Mutlu" w:hAnsi="Hand writing Mutlu"/>
                <w:sz w:val="44"/>
                <w:szCs w:val="44"/>
              </w:rPr>
              <w:t>İnal</w:t>
            </w:r>
          </w:p>
        </w:tc>
      </w:tr>
      <w:tr w:rsidR="004D78E3" w:rsidRPr="00E02C9A" w:rsidTr="00E02C9A">
        <w:trPr>
          <w:trHeight w:val="560"/>
        </w:trPr>
        <w:tc>
          <w:tcPr>
            <w:tcW w:w="1662" w:type="dxa"/>
          </w:tcPr>
          <w:p w:rsidR="004D78E3" w:rsidRPr="00E02C9A" w:rsidRDefault="004D78E3" w:rsidP="00E02C9A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02C9A">
              <w:rPr>
                <w:rFonts w:ascii="Hand writing Mutlu" w:hAnsi="Hand writing Mutlu"/>
                <w:sz w:val="44"/>
                <w:szCs w:val="44"/>
              </w:rPr>
              <w:t>en</w:t>
            </w:r>
          </w:p>
        </w:tc>
        <w:tc>
          <w:tcPr>
            <w:tcW w:w="1695" w:type="dxa"/>
          </w:tcPr>
          <w:p w:rsidR="004D78E3" w:rsidRPr="00E02C9A" w:rsidRDefault="004D78E3" w:rsidP="00E02C9A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02C9A">
              <w:rPr>
                <w:rFonts w:ascii="Hand writing Mutlu" w:hAnsi="Hand writing Mutlu"/>
                <w:sz w:val="44"/>
                <w:szCs w:val="44"/>
              </w:rPr>
              <w:t>ene</w:t>
            </w:r>
          </w:p>
        </w:tc>
        <w:tc>
          <w:tcPr>
            <w:tcW w:w="1854" w:type="dxa"/>
          </w:tcPr>
          <w:p w:rsidR="004D78E3" w:rsidRPr="00E02C9A" w:rsidRDefault="004D78E3" w:rsidP="00E02C9A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02C9A">
              <w:rPr>
                <w:rFonts w:ascii="Hand writing Mutlu" w:hAnsi="Hand writing Mutlu"/>
                <w:sz w:val="44"/>
                <w:szCs w:val="44"/>
              </w:rPr>
              <w:t>eni</w:t>
            </w:r>
          </w:p>
        </w:tc>
        <w:tc>
          <w:tcPr>
            <w:tcW w:w="1843" w:type="dxa"/>
          </w:tcPr>
          <w:p w:rsidR="004D78E3" w:rsidRPr="00E02C9A" w:rsidRDefault="004D78E3" w:rsidP="00E02C9A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02C9A">
              <w:rPr>
                <w:rFonts w:ascii="Hand writing Mutlu" w:hAnsi="Hand writing Mutlu"/>
                <w:sz w:val="44"/>
                <w:szCs w:val="44"/>
              </w:rPr>
              <w:t>ten</w:t>
            </w:r>
          </w:p>
        </w:tc>
        <w:tc>
          <w:tcPr>
            <w:tcW w:w="1701" w:type="dxa"/>
          </w:tcPr>
          <w:p w:rsidR="004D78E3" w:rsidRPr="00E02C9A" w:rsidRDefault="004D78E3" w:rsidP="00E02C9A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02C9A">
              <w:rPr>
                <w:rFonts w:ascii="Hand writing Mutlu" w:hAnsi="Hand writing Mutlu"/>
                <w:sz w:val="44"/>
                <w:szCs w:val="44"/>
              </w:rPr>
              <w:t>ninni</w:t>
            </w:r>
          </w:p>
        </w:tc>
      </w:tr>
      <w:tr w:rsidR="004D78E3" w:rsidRPr="00E02C9A" w:rsidTr="00E02C9A">
        <w:trPr>
          <w:trHeight w:val="560"/>
        </w:trPr>
        <w:tc>
          <w:tcPr>
            <w:tcW w:w="1662" w:type="dxa"/>
          </w:tcPr>
          <w:p w:rsidR="004D78E3" w:rsidRPr="00E02C9A" w:rsidRDefault="004D78E3" w:rsidP="00E02C9A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02C9A">
              <w:rPr>
                <w:rFonts w:ascii="Hand writing Mutlu" w:hAnsi="Hand writing Mutlu"/>
                <w:sz w:val="44"/>
                <w:szCs w:val="44"/>
              </w:rPr>
              <w:t>in</w:t>
            </w:r>
          </w:p>
        </w:tc>
        <w:tc>
          <w:tcPr>
            <w:tcW w:w="1695" w:type="dxa"/>
          </w:tcPr>
          <w:p w:rsidR="004D78E3" w:rsidRPr="00E02C9A" w:rsidRDefault="004D78E3" w:rsidP="00E02C9A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02C9A">
              <w:rPr>
                <w:rFonts w:ascii="Hand writing Mutlu" w:hAnsi="Hand writing Mutlu"/>
                <w:sz w:val="44"/>
                <w:szCs w:val="44"/>
              </w:rPr>
              <w:t>ini</w:t>
            </w:r>
          </w:p>
        </w:tc>
        <w:tc>
          <w:tcPr>
            <w:tcW w:w="1854" w:type="dxa"/>
          </w:tcPr>
          <w:p w:rsidR="004D78E3" w:rsidRPr="00E02C9A" w:rsidRDefault="004D78E3" w:rsidP="00E02C9A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02C9A">
              <w:rPr>
                <w:rFonts w:ascii="Hand writing Mutlu" w:hAnsi="Hand writing Mutlu"/>
                <w:sz w:val="44"/>
                <w:szCs w:val="44"/>
              </w:rPr>
              <w:t>nil</w:t>
            </w:r>
          </w:p>
        </w:tc>
        <w:tc>
          <w:tcPr>
            <w:tcW w:w="1843" w:type="dxa"/>
          </w:tcPr>
          <w:p w:rsidR="004D78E3" w:rsidRPr="00E02C9A" w:rsidRDefault="004D78E3" w:rsidP="00E02C9A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02C9A">
              <w:rPr>
                <w:rFonts w:ascii="Hand writing Mutlu" w:hAnsi="Hand writing Mutlu"/>
                <w:sz w:val="44"/>
                <w:szCs w:val="44"/>
              </w:rPr>
              <w:t>tin</w:t>
            </w:r>
          </w:p>
        </w:tc>
        <w:tc>
          <w:tcPr>
            <w:tcW w:w="1701" w:type="dxa"/>
          </w:tcPr>
          <w:p w:rsidR="004D78E3" w:rsidRPr="00E02C9A" w:rsidRDefault="004D78E3" w:rsidP="00E02C9A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02C9A">
              <w:rPr>
                <w:rFonts w:ascii="Hand writing Mutlu" w:hAnsi="Hand writing Mutlu"/>
                <w:sz w:val="44"/>
                <w:szCs w:val="44"/>
              </w:rPr>
              <w:t>anten</w:t>
            </w:r>
          </w:p>
        </w:tc>
      </w:tr>
      <w:tr w:rsidR="004D78E3" w:rsidRPr="00E02C9A" w:rsidTr="00E02C9A">
        <w:trPr>
          <w:trHeight w:val="560"/>
        </w:trPr>
        <w:tc>
          <w:tcPr>
            <w:tcW w:w="1662" w:type="dxa"/>
          </w:tcPr>
          <w:p w:rsidR="004D78E3" w:rsidRPr="00E02C9A" w:rsidRDefault="004D78E3" w:rsidP="00E02C9A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02C9A">
              <w:rPr>
                <w:rFonts w:ascii="Hand writing Mutlu" w:hAnsi="Hand writing Mutlu"/>
                <w:sz w:val="44"/>
                <w:szCs w:val="44"/>
              </w:rPr>
              <w:t>nane</w:t>
            </w:r>
          </w:p>
        </w:tc>
        <w:tc>
          <w:tcPr>
            <w:tcW w:w="1695" w:type="dxa"/>
          </w:tcPr>
          <w:p w:rsidR="004D78E3" w:rsidRPr="00E02C9A" w:rsidRDefault="004D78E3" w:rsidP="00E02C9A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02C9A">
              <w:rPr>
                <w:rFonts w:ascii="Hand writing Mutlu" w:hAnsi="Hand writing Mutlu"/>
                <w:sz w:val="44"/>
                <w:szCs w:val="44"/>
              </w:rPr>
              <w:t>nine</w:t>
            </w:r>
          </w:p>
        </w:tc>
        <w:tc>
          <w:tcPr>
            <w:tcW w:w="1854" w:type="dxa"/>
          </w:tcPr>
          <w:p w:rsidR="004D78E3" w:rsidRPr="00E02C9A" w:rsidRDefault="004D78E3" w:rsidP="00E02C9A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02C9A">
              <w:rPr>
                <w:rFonts w:ascii="Hand writing Mutlu" w:hAnsi="Hand writing Mutlu"/>
                <w:sz w:val="44"/>
                <w:szCs w:val="44"/>
              </w:rPr>
              <w:t>anne</w:t>
            </w:r>
          </w:p>
        </w:tc>
        <w:tc>
          <w:tcPr>
            <w:tcW w:w="1843" w:type="dxa"/>
          </w:tcPr>
          <w:p w:rsidR="004D78E3" w:rsidRPr="00E02C9A" w:rsidRDefault="004D78E3" w:rsidP="00E02C9A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02C9A">
              <w:rPr>
                <w:rFonts w:ascii="Hand writing Mutlu" w:hAnsi="Hand writing Mutlu"/>
                <w:sz w:val="44"/>
                <w:szCs w:val="44"/>
              </w:rPr>
              <w:t>nal</w:t>
            </w:r>
          </w:p>
        </w:tc>
        <w:tc>
          <w:tcPr>
            <w:tcW w:w="1701" w:type="dxa"/>
          </w:tcPr>
          <w:p w:rsidR="004D78E3" w:rsidRPr="00E02C9A" w:rsidRDefault="004D78E3" w:rsidP="00E02C9A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E02C9A">
              <w:rPr>
                <w:rFonts w:ascii="Hand writing Mutlu" w:hAnsi="Hand writing Mutlu"/>
                <w:sz w:val="44"/>
                <w:szCs w:val="44"/>
              </w:rPr>
              <w:t>nalan</w:t>
            </w:r>
          </w:p>
        </w:tc>
      </w:tr>
    </w:tbl>
    <w:p w:rsidR="004D78E3" w:rsidRDefault="004D78E3"/>
    <w:p w:rsidR="004D78E3" w:rsidRDefault="004D78E3">
      <w:pPr>
        <w:rPr>
          <w:rFonts w:ascii="Hand writing Mutlu" w:hAnsi="Hand writing Mutlu"/>
          <w:sz w:val="44"/>
          <w:szCs w:val="44"/>
        </w:rPr>
        <w:sectPr w:rsidR="004D78E3" w:rsidSect="00D3500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D78E3" w:rsidRPr="00104BF2" w:rsidRDefault="004D78E3">
      <w:pPr>
        <w:rPr>
          <w:rFonts w:ascii="Hand writing Mutlu" w:hAnsi="Hand writing Mutlu"/>
          <w:sz w:val="40"/>
          <w:szCs w:val="40"/>
        </w:rPr>
      </w:pPr>
      <w:r w:rsidRPr="00104BF2">
        <w:rPr>
          <w:rFonts w:ascii="Hand writing Mutlu" w:hAnsi="Hand writing Mutlu"/>
          <w:sz w:val="40"/>
          <w:szCs w:val="40"/>
        </w:rPr>
        <w:t xml:space="preserve">Anne  </w:t>
      </w:r>
      <w:r w:rsidRPr="00E02C9A">
        <w:rPr>
          <w:noProof/>
          <w:sz w:val="40"/>
          <w:szCs w:val="4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ANd9GcSOsrGHdL-c6s6QsfpC6aDAlltTiHBX-CsYaPvu_mPATlDLpv3o" style="width:36pt;height:27pt;visibility:visible">
            <v:imagedata r:id="rId4" o:title=""/>
          </v:shape>
        </w:pict>
      </w:r>
      <w:r w:rsidRPr="00104BF2">
        <w:rPr>
          <w:rFonts w:ascii="Hand writing Mutlu" w:hAnsi="Hand writing Mutlu"/>
          <w:sz w:val="40"/>
          <w:szCs w:val="40"/>
        </w:rPr>
        <w:t xml:space="preserve">  al.</w:t>
      </w:r>
    </w:p>
    <w:p w:rsidR="004D78E3" w:rsidRPr="00104BF2" w:rsidRDefault="004D78E3">
      <w:pPr>
        <w:rPr>
          <w:rFonts w:ascii="Hand writing Mutlu" w:hAnsi="Hand writing Mutlu"/>
          <w:sz w:val="40"/>
          <w:szCs w:val="40"/>
        </w:rPr>
      </w:pPr>
      <w:r w:rsidRPr="00104BF2">
        <w:rPr>
          <w:rFonts w:ascii="Hand writing Mutlu" w:hAnsi="Hand writing Mutlu"/>
          <w:sz w:val="40"/>
          <w:szCs w:val="40"/>
        </w:rPr>
        <w:t>Ata ile nine el ele.</w:t>
      </w:r>
    </w:p>
    <w:p w:rsidR="004D78E3" w:rsidRPr="00104BF2" w:rsidRDefault="004D78E3">
      <w:pPr>
        <w:rPr>
          <w:rFonts w:ascii="Hand writing Mutlu" w:hAnsi="Hand writing Mutlu"/>
          <w:sz w:val="40"/>
          <w:szCs w:val="40"/>
        </w:rPr>
      </w:pPr>
      <w:r w:rsidRPr="00104BF2">
        <w:rPr>
          <w:rFonts w:ascii="Hand writing Mutlu" w:hAnsi="Hand writing Mutlu"/>
          <w:sz w:val="40"/>
          <w:szCs w:val="40"/>
        </w:rPr>
        <w:t xml:space="preserve">Ali tane tane </w:t>
      </w:r>
      <w:r w:rsidRPr="00E02C9A">
        <w:rPr>
          <w:noProof/>
          <w:sz w:val="40"/>
          <w:szCs w:val="40"/>
          <w:lang w:eastAsia="tr-TR"/>
        </w:rPr>
        <w:pict>
          <v:shape id="Resim 3" o:spid="_x0000_i1026" type="#_x0000_t75" alt="https://encrypted-tbn1.gstatic.com/images?q=tbn:ANd9GcSmx1Ki_NDIxP7sJ1f7mC3fqhavNi613bQ8FMdfXJCc3d_CDduW" style="width:35.25pt;height:24pt;visibility:visible">
            <v:imagedata r:id="rId5" o:title=""/>
          </v:shape>
        </w:pic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104BF2">
        <w:rPr>
          <w:rFonts w:ascii="Hand writing Mutlu" w:hAnsi="Hand writing Mutlu"/>
          <w:sz w:val="40"/>
          <w:szCs w:val="40"/>
        </w:rPr>
        <w:t>al.</w:t>
      </w:r>
    </w:p>
    <w:p w:rsidR="004D78E3" w:rsidRPr="00104BF2" w:rsidRDefault="004D78E3" w:rsidP="00514D57">
      <w:pPr>
        <w:tabs>
          <w:tab w:val="left" w:pos="4279"/>
        </w:tabs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shape id="Resim 6" o:spid="_x0000_s1026" type="#_x0000_t75" alt="MC900352344[1]" style="position:absolute;margin-left:127.8pt;margin-top:1.5pt;width:32.75pt;height:28.5pt;z-index:251654656;visibility:visible">
            <v:imagedata r:id="rId6" o:title=""/>
          </v:shape>
        </w:pict>
      </w:r>
      <w:r w:rsidRPr="00104BF2">
        <w:rPr>
          <w:rFonts w:ascii="Hand writing Mutlu" w:hAnsi="Hand writing Mutlu"/>
          <w:sz w:val="40"/>
          <w:szCs w:val="40"/>
        </w:rPr>
        <w:t>İnal ile Ali      atla.</w:t>
      </w:r>
    </w:p>
    <w:p w:rsidR="004D78E3" w:rsidRPr="00104BF2" w:rsidRDefault="004D78E3" w:rsidP="00514D57">
      <w:pPr>
        <w:tabs>
          <w:tab w:val="left" w:pos="4279"/>
        </w:tabs>
        <w:rPr>
          <w:rFonts w:ascii="Hand writing Mutlu" w:hAnsi="Hand writing Mutlu"/>
          <w:sz w:val="40"/>
          <w:szCs w:val="40"/>
        </w:rPr>
      </w:pPr>
      <w:r w:rsidRPr="00104BF2">
        <w:rPr>
          <w:rFonts w:ascii="Hand writing Mutlu" w:hAnsi="Hand writing Mutlu"/>
          <w:sz w:val="40"/>
          <w:szCs w:val="40"/>
        </w:rPr>
        <w:t>Ali ata nane at.</w:t>
      </w:r>
    </w:p>
    <w:p w:rsidR="004D78E3" w:rsidRPr="00104BF2" w:rsidRDefault="004D78E3" w:rsidP="00514D57">
      <w:pPr>
        <w:tabs>
          <w:tab w:val="left" w:pos="4279"/>
        </w:tabs>
        <w:rPr>
          <w:rFonts w:ascii="Hand writing Mutlu" w:hAnsi="Hand writing Mutlu"/>
          <w:sz w:val="40"/>
          <w:szCs w:val="40"/>
        </w:rPr>
      </w:pPr>
      <w:r w:rsidRPr="00104BF2">
        <w:rPr>
          <w:rFonts w:ascii="Hand writing Mutlu" w:hAnsi="Hand writing Mutlu"/>
          <w:sz w:val="40"/>
          <w:szCs w:val="40"/>
        </w:rPr>
        <w:t>Talat ete nane at.</w:t>
      </w:r>
    </w:p>
    <w:p w:rsidR="004D78E3" w:rsidRPr="00104BF2" w:rsidRDefault="004D78E3" w:rsidP="00514D57">
      <w:pPr>
        <w:tabs>
          <w:tab w:val="left" w:pos="4279"/>
        </w:tabs>
        <w:rPr>
          <w:rFonts w:ascii="Hand writing Mutlu" w:hAnsi="Hand writing Mutlu"/>
          <w:sz w:val="40"/>
          <w:szCs w:val="40"/>
        </w:rPr>
      </w:pPr>
      <w:r w:rsidRPr="00104BF2">
        <w:rPr>
          <w:rFonts w:ascii="Hand writing Mutlu" w:hAnsi="Hand writing Mutlu"/>
          <w:sz w:val="40"/>
          <w:szCs w:val="40"/>
        </w:rPr>
        <w:t>İnal ata nal at.</w:t>
      </w:r>
    </w:p>
    <w:p w:rsidR="004D78E3" w:rsidRPr="00104BF2" w:rsidRDefault="004D78E3" w:rsidP="00514D57">
      <w:pPr>
        <w:tabs>
          <w:tab w:val="left" w:pos="4279"/>
        </w:tabs>
        <w:rPr>
          <w:rFonts w:ascii="Hand writing Mutlu" w:hAnsi="Hand writing Mutlu"/>
          <w:sz w:val="40"/>
          <w:szCs w:val="40"/>
        </w:rPr>
      </w:pPr>
      <w:r w:rsidRPr="00104BF2">
        <w:rPr>
          <w:rFonts w:ascii="Hand writing Mutlu" w:hAnsi="Hand writing Mutlu"/>
          <w:sz w:val="40"/>
          <w:szCs w:val="40"/>
        </w:rPr>
        <w:t>Nal at nal at.</w:t>
      </w:r>
    </w:p>
    <w:p w:rsidR="004D78E3" w:rsidRDefault="004D78E3">
      <w:pPr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shape id="Resim 5" o:spid="_x0000_s1027" type="#_x0000_t75" alt="MC900352344[1]" style="position:absolute;margin-left:201.75pt;margin-top:489.4pt;width:52.55pt;height:45.8pt;z-index:251653632;visibility:visible">
            <v:imagedata r:id="rId6" o:title=""/>
          </v:shape>
        </w:pict>
      </w:r>
      <w:r w:rsidRPr="00104BF2">
        <w:rPr>
          <w:rFonts w:ascii="Hand writing Mutlu" w:hAnsi="Hand writing Mutlu"/>
          <w:sz w:val="40"/>
          <w:szCs w:val="40"/>
        </w:rPr>
        <w:t>Nine ile anne el ele.</w:t>
      </w:r>
      <w:r>
        <w:rPr>
          <w:rFonts w:ascii="Hand writing Mutlu" w:hAnsi="Hand writing Mutlu"/>
          <w:sz w:val="40"/>
          <w:szCs w:val="40"/>
        </w:rPr>
        <w:t xml:space="preserve"> </w:t>
      </w:r>
    </w:p>
    <w:p w:rsidR="004D78E3" w:rsidRPr="00104BF2" w:rsidRDefault="004D78E3">
      <w:pPr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shape id="_x0000_s1028" type="#_x0000_t75" style="position:absolute;margin-left:50.25pt;margin-top:67.8pt;width:36pt;height:31.25pt;z-index:251662848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29" type="#_x0000_t75" style="position:absolute;margin-left:493pt;margin-top:386.55pt;width:36pt;height:35.75pt;z-index:251657728;visibility:visible">
            <v:imagedata r:id="rId7" o:title=""/>
          </v:shape>
        </w:pict>
      </w:r>
      <w:r>
        <w:rPr>
          <w:noProof/>
          <w:lang w:eastAsia="tr-TR"/>
        </w:rPr>
        <w:pict>
          <v:shape id="Resim 68" o:spid="_x0000_s1030" type="#_x0000_t75" style="position:absolute;margin-left:493pt;margin-top:386.55pt;width:36pt;height:35.75pt;z-index:251656704;visibility:visible">
            <v:imagedata r:id="rId7" o:title=""/>
          </v:shape>
        </w:pict>
      </w:r>
      <w:r w:rsidRPr="00104BF2">
        <w:rPr>
          <w:rFonts w:ascii="Hand writing Mutlu" w:hAnsi="Hand writing Mutlu"/>
          <w:sz w:val="40"/>
          <w:szCs w:val="40"/>
        </w:rPr>
        <w:t>İnal Talat</w:t>
      </w:r>
      <w:r w:rsidRPr="00104BF2">
        <w:rPr>
          <w:rFonts w:ascii="Times New Roman" w:hAnsi="Times New Roman"/>
          <w:sz w:val="40"/>
          <w:szCs w:val="40"/>
        </w:rPr>
        <w:t>’</w:t>
      </w:r>
      <w:r w:rsidRPr="00104BF2">
        <w:rPr>
          <w:rFonts w:ascii="Hand writing Mutlu" w:hAnsi="Hand writing Mutlu"/>
          <w:sz w:val="40"/>
          <w:szCs w:val="40"/>
        </w:rPr>
        <w:t xml:space="preserve">a </w:t>
      </w:r>
      <w:r w:rsidRPr="00E02C9A">
        <w:rPr>
          <w:rFonts w:ascii="Hand writing Mutlu" w:hAnsi="Hand writing Mutlu"/>
          <w:noProof/>
          <w:sz w:val="40"/>
          <w:szCs w:val="40"/>
          <w:lang w:eastAsia="tr-TR"/>
        </w:rPr>
        <w:pict>
          <v:shape id="il_fi" o:spid="_x0000_i1027" type="#_x0000_t75" alt="http://2.bp.blogspot.com/_bRFZcTON-J8/S-K8wxY2X6I/AAAAAAAAAP0/2S-GyMMZcvY/s1600/zarf.gif" style="width:40.5pt;height:27pt;visibility:visible">
            <v:imagedata r:id="rId8" o:title=""/>
          </v:shape>
        </w:pict>
      </w:r>
      <w:r w:rsidRPr="00104BF2">
        <w:rPr>
          <w:rFonts w:ascii="Hand writing Mutlu" w:hAnsi="Hand writing Mutlu"/>
          <w:sz w:val="40"/>
          <w:szCs w:val="40"/>
        </w:rPr>
        <w:t xml:space="preserve"> ilet.</w:t>
      </w:r>
    </w:p>
    <w:p w:rsidR="004D78E3" w:rsidRPr="00104BF2" w:rsidRDefault="004D78E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</w:t>
      </w:r>
      <w:r w:rsidRPr="00104BF2">
        <w:rPr>
          <w:rFonts w:ascii="Hand writing Mutlu" w:hAnsi="Hand writing Mutlu"/>
          <w:sz w:val="40"/>
          <w:szCs w:val="40"/>
        </w:rPr>
        <w:t>İlet İnal İlet.</w:t>
      </w:r>
    </w:p>
    <w:p w:rsidR="004D78E3" w:rsidRPr="00104BF2" w:rsidRDefault="004D78E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</w:t>
      </w:r>
      <w:r w:rsidRPr="00104BF2">
        <w:rPr>
          <w:rFonts w:ascii="Hand writing Mutlu" w:hAnsi="Hand writing Mutlu"/>
          <w:sz w:val="40"/>
          <w:szCs w:val="40"/>
        </w:rPr>
        <w:t>İnal 10 tane nane al.</w:t>
      </w:r>
    </w:p>
    <w:p w:rsidR="004D78E3" w:rsidRPr="00104BF2" w:rsidRDefault="004D78E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</w:t>
      </w:r>
      <w:r w:rsidRPr="00104BF2">
        <w:rPr>
          <w:rFonts w:ascii="Hand writing Mutlu" w:hAnsi="Hand writing Mutlu"/>
          <w:sz w:val="40"/>
          <w:szCs w:val="40"/>
        </w:rPr>
        <w:t>Tane tane nane al.</w:t>
      </w:r>
    </w:p>
    <w:p w:rsidR="004D78E3" w:rsidRPr="00104BF2" w:rsidRDefault="004D78E3">
      <w:pPr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shape id="Resim 3" o:spid="_x0000_s1031" type="#_x0000_t75" alt="j0234010" style="position:absolute;margin-left:135.65pt;margin-top:50.3pt;width:55.2pt;height:27.85pt;z-index:251655680;visibility:visible">
            <v:imagedata r:id="rId9" o:title=""/>
          </v:shape>
        </w:pic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104BF2">
        <w:rPr>
          <w:rFonts w:ascii="Hand writing Mutlu" w:hAnsi="Hand writing Mutlu"/>
          <w:sz w:val="40"/>
          <w:szCs w:val="40"/>
        </w:rPr>
        <w:t xml:space="preserve">Ninene </w:t>
      </w:r>
      <w:r w:rsidRPr="00E02C9A">
        <w:rPr>
          <w:noProof/>
          <w:sz w:val="40"/>
          <w:szCs w:val="40"/>
          <w:lang w:eastAsia="tr-TR"/>
        </w:rPr>
        <w:pict>
          <v:shape id="Resim 13" o:spid="_x0000_i1028" type="#_x0000_t75" alt="http://www.hkhk.edu.ee/vanker/catering/pomegranateThumbnail.png" style="width:28.5pt;height:28.5pt;visibility:visible">
            <v:imagedata r:id="rId10" o:title=""/>
          </v:shape>
        </w:pict>
      </w:r>
      <w:r w:rsidRPr="00104BF2">
        <w:rPr>
          <w:rFonts w:ascii="Hand writing Mutlu" w:hAnsi="Hand writing Mutlu"/>
          <w:sz w:val="40"/>
          <w:szCs w:val="40"/>
        </w:rPr>
        <w:t xml:space="preserve"> al.</w:t>
      </w:r>
    </w:p>
    <w:p w:rsidR="004D78E3" w:rsidRPr="00104BF2" w:rsidRDefault="004D78E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</w:t>
      </w:r>
      <w:r w:rsidRPr="00104BF2">
        <w:rPr>
          <w:rFonts w:ascii="Hand writing Mutlu" w:hAnsi="Hand writing Mutlu"/>
          <w:sz w:val="40"/>
          <w:szCs w:val="40"/>
        </w:rPr>
        <w:t>Lale ninene        al.</w:t>
      </w:r>
    </w:p>
    <w:p w:rsidR="004D78E3" w:rsidRPr="00104BF2" w:rsidRDefault="004D78E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</w:t>
      </w:r>
      <w:r w:rsidRPr="00104BF2">
        <w:rPr>
          <w:rFonts w:ascii="Hand writing Mutlu" w:hAnsi="Hand writing Mutlu"/>
          <w:sz w:val="40"/>
          <w:szCs w:val="40"/>
        </w:rPr>
        <w:t>3 tane 5 tane al.</w:t>
      </w:r>
    </w:p>
    <w:p w:rsidR="004D78E3" w:rsidRPr="00104BF2" w:rsidRDefault="004D78E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</w:t>
      </w:r>
      <w:r w:rsidRPr="00104BF2">
        <w:rPr>
          <w:rFonts w:ascii="Hand writing Mutlu" w:hAnsi="Hand writing Mutlu"/>
          <w:sz w:val="40"/>
          <w:szCs w:val="40"/>
        </w:rPr>
        <w:t xml:space="preserve">Anne ninene </w:t>
      </w:r>
      <w:r w:rsidRPr="00E02C9A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i1029" type="#_x0000_t75" alt="http://www.hkhk.edu.ee/vanker/catering/pomegranateThumbnail.png" style="width:28.5pt;height:28.5pt;visibility:visible">
            <v:imagedata r:id="rId10" o:title=""/>
          </v:shape>
        </w:pict>
      </w:r>
      <w:r w:rsidRPr="00104BF2">
        <w:rPr>
          <w:rFonts w:ascii="Hand writing Mutlu" w:hAnsi="Hand writing Mutlu"/>
          <w:sz w:val="40"/>
          <w:szCs w:val="40"/>
        </w:rPr>
        <w:t xml:space="preserve"> al.</w:t>
      </w:r>
    </w:p>
    <w:p w:rsidR="004D78E3" w:rsidRDefault="004D78E3">
      <w:pPr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shape id="Resim 4" o:spid="_x0000_s1032" type="#_x0000_t75" alt="j0433881" style="position:absolute;margin-left:415.65pt;margin-top:34.3pt;width:43.1pt;height:43.45pt;z-index:251652608;visibility:visible">
            <v:imagedata r:id="rId11" o:title=""/>
          </v:shape>
        </w:pict>
      </w:r>
      <w:r>
        <w:rPr>
          <w:rFonts w:ascii="Hand writing Mutlu" w:hAnsi="Hand writing Mutlu"/>
          <w:sz w:val="40"/>
          <w:szCs w:val="40"/>
        </w:rPr>
        <w:t xml:space="preserve"> Nine </w:t>
      </w:r>
      <w:r w:rsidRPr="00E02C9A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16" o:spid="_x0000_i1030" type="#_x0000_t75" style="width:49.5pt;height:30pt;visibility:visible">
            <v:imagedata r:id="rId12" o:title=""/>
          </v:shape>
        </w:pict>
      </w:r>
      <w:r>
        <w:rPr>
          <w:rFonts w:ascii="Hand writing Mutlu" w:hAnsi="Hand writing Mutlu"/>
          <w:sz w:val="40"/>
          <w:szCs w:val="40"/>
        </w:rPr>
        <w:t xml:space="preserve">  anlat.</w:t>
      </w:r>
    </w:p>
    <w:p w:rsidR="004D78E3" w:rsidRDefault="004D78E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Nine Talat</w:t>
      </w:r>
      <w:r>
        <w:rPr>
          <w:rFonts w:ascii="Times New Roman" w:hAnsi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>a anlat.</w:t>
      </w:r>
    </w:p>
    <w:p w:rsidR="004D78E3" w:rsidRPr="00104BF2" w:rsidRDefault="004D78E3">
      <w:pPr>
        <w:rPr>
          <w:rFonts w:ascii="Hand writing Mutlu" w:hAnsi="Hand writing Mutlu"/>
          <w:sz w:val="40"/>
          <w:szCs w:val="40"/>
        </w:rPr>
        <w:sectPr w:rsidR="004D78E3" w:rsidRPr="00104BF2" w:rsidSect="00514D5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noProof/>
          <w:lang w:eastAsia="tr-TR"/>
        </w:rPr>
        <w:pict>
          <v:shape id="_x0000_s1033" type="#_x0000_t75" style="position:absolute;margin-left:493pt;margin-top:386.55pt;width:36pt;height:35.75pt;z-index:251659776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34" type="#_x0000_t75" style="position:absolute;margin-left:493pt;margin-top:386.55pt;width:36pt;height:35.75pt;z-index:251658752;visibility:visible">
            <v:imagedata r:id="rId7" o:title=""/>
          </v:shape>
        </w:pict>
      </w:r>
      <w:r>
        <w:rPr>
          <w:rFonts w:ascii="Hand writing Mutlu" w:hAnsi="Hand writing Mutlu"/>
          <w:sz w:val="40"/>
          <w:szCs w:val="40"/>
        </w:rPr>
        <w:t xml:space="preserve">İnal  </w:t>
      </w:r>
      <w:r w:rsidRPr="00E02C9A">
        <w:rPr>
          <w:rFonts w:ascii="Hand writing Mutlu" w:hAnsi="Hand writing Mutlu"/>
          <w:noProof/>
          <w:sz w:val="56"/>
          <w:szCs w:val="56"/>
          <w:lang w:eastAsia="tr-TR"/>
        </w:rPr>
        <w:pict>
          <v:shape id="Resim 17" o:spid="_x0000_i1031" type="#_x0000_t75" alt="araba" style="width:52.5pt;height:36pt;visibility:visible">
            <v:imagedata r:id="rId13" o:title=""/>
          </v:shape>
        </w:pict>
      </w:r>
      <w:r>
        <w:rPr>
          <w:rFonts w:ascii="Hand writing Mutlu" w:hAnsi="Hand writing Mutlu"/>
          <w:sz w:val="40"/>
          <w:szCs w:val="40"/>
        </w:rPr>
        <w:t xml:space="preserve"> itele.</w:t>
      </w:r>
    </w:p>
    <w:p w:rsidR="004D78E3" w:rsidRPr="00104BF2" w:rsidRDefault="004D78E3" w:rsidP="00104BF2">
      <w:pPr>
        <w:tabs>
          <w:tab w:val="left" w:pos="2174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İnal      in enini al.        Talat ile İnal eli ile itti. </w:t>
      </w:r>
    </w:p>
    <w:p w:rsidR="004D78E3" w:rsidRDefault="004D78E3">
      <w:pPr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shape id="_x0000_s1035" type="#_x0000_t75" style="position:absolute;margin-left:493pt;margin-top:386.55pt;width:36pt;height:35.75pt;z-index:251661824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36" type="#_x0000_t75" style="position:absolute;margin-left:493pt;margin-top:386.55pt;width:36pt;height:35.75pt;z-index:251660800;visibility:visible">
            <v:imagedata r:id="rId7" o:title=""/>
          </v:shape>
        </w:pict>
      </w:r>
      <w:r>
        <w:rPr>
          <w:rFonts w:ascii="Hand writing Mutlu" w:hAnsi="Hand writing Mutlu"/>
          <w:sz w:val="44"/>
          <w:szCs w:val="44"/>
        </w:rPr>
        <w:t>İnal eti ite at.             Nalan tatil etti.</w:t>
      </w:r>
    </w:p>
    <w:p w:rsidR="004D78E3" w:rsidRPr="00D426EB" w:rsidRDefault="004D78E3" w:rsidP="00146D9A">
      <w:pPr>
        <w:tabs>
          <w:tab w:val="left" w:pos="2535"/>
          <w:tab w:val="center" w:pos="4536"/>
        </w:tabs>
        <w:rPr>
          <w:rFonts w:ascii="Hand writing Mutlu" w:hAnsi="Hand writing Mutlu"/>
        </w:rPr>
      </w:pPr>
      <w:hyperlink r:id="rId14" w:history="1">
        <w:r w:rsidRPr="00532F6C">
          <w:rPr>
            <w:rStyle w:val="Hyperlink"/>
            <w:rFonts w:ascii="Hand writing Mutlu" w:hAnsi="Hand writing Mutlu"/>
          </w:rPr>
          <w:t>www.sorubak.com</w:t>
        </w:r>
      </w:hyperlink>
      <w:r>
        <w:rPr>
          <w:rFonts w:ascii="Hand writing Mutlu" w:hAnsi="Hand writing Mutlu"/>
        </w:rPr>
        <w:t xml:space="preserve"> </w:t>
      </w:r>
    </w:p>
    <w:p w:rsidR="004D78E3" w:rsidRPr="00D3500B" w:rsidRDefault="004D78E3">
      <w:pPr>
        <w:rPr>
          <w:rFonts w:ascii="Hand writing Mutlu" w:hAnsi="Hand writing Mutlu"/>
          <w:sz w:val="44"/>
          <w:szCs w:val="44"/>
        </w:rPr>
      </w:pPr>
    </w:p>
    <w:sectPr w:rsidR="004D78E3" w:rsidRPr="00D3500B" w:rsidSect="00514D5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500B"/>
    <w:rsid w:val="00104BF2"/>
    <w:rsid w:val="00146D9A"/>
    <w:rsid w:val="00386C0E"/>
    <w:rsid w:val="004D78E3"/>
    <w:rsid w:val="00514D57"/>
    <w:rsid w:val="00532F6C"/>
    <w:rsid w:val="007460BB"/>
    <w:rsid w:val="00790CC9"/>
    <w:rsid w:val="00D3500B"/>
    <w:rsid w:val="00D426EB"/>
    <w:rsid w:val="00E01FAA"/>
    <w:rsid w:val="00E02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C0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3500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5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3500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46D9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wmf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2</Pages>
  <Words>96</Words>
  <Characters>551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Yaşar</dc:creator>
  <cp:keywords>www.sorubak.com</cp:keywords>
  <dc:description>www.sorubak.com</dc:description>
  <cp:lastModifiedBy>edanur</cp:lastModifiedBy>
  <cp:revision>3</cp:revision>
  <dcterms:created xsi:type="dcterms:W3CDTF">2012-12-10T21:52:00Z</dcterms:created>
  <dcterms:modified xsi:type="dcterms:W3CDTF">2012-12-23T21:27:00Z</dcterms:modified>
  <cp:category>www.sorubak.com</cp:category>
</cp:coreProperties>
</file>