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6A5C" w:rsidRDefault="00266A5C" w:rsidP="00BE1772">
      <w:pPr>
        <w:spacing w:after="0"/>
        <w:rPr>
          <w:rFonts w:ascii="Hand Center" w:hAnsi="Hand Center"/>
          <w:iCs/>
          <w:outline/>
          <w:sz w:val="160"/>
          <w:szCs w:val="16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4" o:spid="_x0000_s1026" type="#_x0000_t75" style="position:absolute;margin-left:332.55pt;margin-top:11.35pt;width:100.3pt;height:130.5pt;z-index:251630592;visibility:visible">
            <v:imagedata r:id="rId6" o:title=""/>
          </v:shape>
        </w:pict>
      </w:r>
      <w:r>
        <w:rPr>
          <w:noProof/>
          <w:lang w:eastAsia="tr-TR"/>
        </w:rPr>
        <w:pict>
          <v:shape id="Resim 27" o:spid="_x0000_s1027" type="#_x0000_t75" style="position:absolute;margin-left:238.2pt;margin-top:24.95pt;width:99pt;height:60pt;z-index:251632640;visibility:visible">
            <v:imagedata r:id="rId7" o:title=""/>
          </v:shape>
        </w:pict>
      </w:r>
      <w:r>
        <w:rPr>
          <w:noProof/>
          <w:lang w:eastAsia="tr-TR"/>
        </w:rPr>
        <w:pict>
          <v:shape id="Resim 159" o:spid="_x0000_s1028" type="#_x0000_t75" style="position:absolute;margin-left:123.9pt;margin-top:11pt;width:95.25pt;height:92.25pt;z-index:251629568;visibility:visible">
            <v:imagedata r:id="rId8" o:title=""/>
          </v:shape>
        </w:pict>
      </w:r>
      <w:r>
        <w:rPr>
          <w:noProof/>
          <w:lang w:eastAsia="tr-TR"/>
        </w:rPr>
        <w:pict>
          <v:shape id="Resim 26" o:spid="_x0000_s1029" type="#_x0000_t75" style="position:absolute;margin-left:-9.25pt;margin-top:16.55pt;width:118.5pt;height:66pt;z-index:251633664;visibility:visible">
            <v:imagedata r:id="rId9" o:title=""/>
          </v:shape>
        </w:pic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030" style="position:absolute;margin-left:-22.35pt;margin-top:9.45pt;width:371.3pt;height:45.3pt;z-index:25163776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">
            <v:group id="Group 5" o:spid="_x0000_s103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<v:rect id="Rectangle 6" o:spid="_x0000_s103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zcMUA&#10;AADdAAAADwAAAGRycy9kb3ducmV2LnhtbESP0UoDMRBF3wX/IYzgm812ESlr01IKQkWh2voBw2bc&#10;rE0mYZN2t3/vPAi+zXDv3HtmuZ6CVxcach/ZwHxWgSJuo+25M/B1fHlYgMoF2aKPTAaulGG9ur1Z&#10;YmPjyJ90OZROSQjnBg24UlKjdW4dBcyzmIhF+45DwCLr0Gk74Cjhweu6qp50wJ6lwWGiraP2dDgH&#10;A/vz7uPnfXTpMW283buFf72+zY25v5s2z6AKTeXf/He9s4Jf1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vNw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03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sYsMA&#10;AADdAAAADwAAAGRycy9kb3ducmV2LnhtbERPS2vCQBC+F/wPywi91Y05hBJdRQTBHjz4KLS3ITsm&#10;0exMyG5N8u+7QqG3+fies1wPrlEP6nwtbGA+S0ARF2JrLg1czru3d1A+IFtshMnASB7Wq8nLEnMr&#10;PR/pcQqliiHsczRQhdDmWvuiIod+Ji1x5K7SOQwRdqW2HfYx3DU6TZJMO6w5NlTY0rai4n76cQbk&#10;Kxn7TL4PG8luY/3pm49LsTPmdTpsFqACDeFf/Ofe2zg/Tefw/Ca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NsYs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03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TInMIA&#10;AADdAAAADwAAAGRycy9kb3ducmV2LnhtbERP22oCMRB9F/oPYQp906xLKbI1ihQKlgpe2g8YNtPN&#10;ajIJm+iuf28Kgm9zONeZLwdnxYW62HpWMJ0UIIhrr1tuFPz+fI5nIGJC1mg9k4IrRVgunkZzrLTv&#10;eU+XQ2pEDuFYoQKTUqikjLUhh3HiA3Hm/nznMGXYNVJ32OdwZ2VZFG/SYcu5wWCgD0P16XB2Crbn&#10;9e646U14DSurt2Zmv67fU6VenofVO4hEQ3qI7+61zvPLsoT/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Mic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035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<v:shape id="Freeform 11" o:spid="_x0000_s10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oW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sq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0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0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039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<v:shape id="Freeform 18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0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04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0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0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045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<v:shape id="Freeform 30" o:spid="_x0000_s10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0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bH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nn3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5mx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0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sFa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PKu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rBW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049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<v:shape id="Freeform 37" o:spid="_x0000_s10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0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0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29" o:spid="_x0000_s1053" type="#_x0000_t75" style="position:absolute;margin-left:-24.55pt;margin-top:10.95pt;width:18.7pt;height:42.7pt;z-index:-251679744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 n n n n n n n n n</w: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Group 4" o:spid="_x0000_s1054" style="position:absolute;margin-left:-22.35pt;margin-top:9.45pt;width:371.3pt;height:45.3pt;z-index:25163571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05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05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05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05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059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0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0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063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0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0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0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0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06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069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0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0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0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073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0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0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0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30" o:spid="_x0000_s1077" type="#_x0000_t75" style="position:absolute;margin-left:-24.55pt;margin-top:10.95pt;width:18.7pt;height:42.7pt;z-index:-251681792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 n n n n n n n n n</w: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078" style="position:absolute;margin-left:-22.35pt;margin-top:9.45pt;width:371.3pt;height:45.3pt;z-index:25163980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">
            <v:group id="Group 5" o:spid="_x0000_s107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<v:rect id="Rectangle 6" o:spid="_x0000_s108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4Q08IA&#10;AADdAAAADwAAAGRycy9kb3ducmV2LnhtbERP22oCMRB9F/oPYQp906yyFNkaRYSCpQWr9gOGzbhZ&#10;TSZhE93175tCwbc5nOssVoOz4kZdbD0rmE4KEMS11y03Cn6O7+M5iJiQNVrPpOBOEVbLp9ECK+17&#10;3tPtkBqRQzhWqMCkFCopY23IYZz4QJy5k+8cpgy7RuoO+xzurJwVxat02HJuMBhoY6i+HK5Owe66&#10;/T5/9SaUYW31zsztx/1zqtTL87B+A5FoSA/xv3ur8/xZWcLf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/hDT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08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ePwcMA&#10;AADdAAAADwAAAGRycy9kb3ducmV2LnhtbERPS2vCQBC+F/oflin0VjdKG0p0FSkI7cFDfUC9Ddkx&#10;iWZnQnZrkn/vCoK3+fieM1v0rlYXan0lbGA8SkAR52IrLgzstqu3T1A+IFushcnAQB4W8+enGWZW&#10;Ov6lyyYUKoawz9BAGUKTae3zkhz6kTTEkTtK6zBE2BbattjFcFfrSZKk2mHFsaHEhr5Kys+bf2dA&#10;/pKhS+WwXkp6Gqq9r392+cqY15d+OQUVqA8P8d39beP8yfsH3L6JJ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ePw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08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rP8IA&#10;AADdAAAADwAAAGRycy9kb3ducmV2LnhtbERP22oCMRB9L/QfwhR8q1lFRLZGkUJBUdCqHzBsppvV&#10;ZBI20V3/vikIfZvDuc582Tsr7tTGxrOC0bAAQVx53XCt4Hz6ep+BiAlZo/VMCh4UYbl4fZljqX3H&#10;33Q/plrkEI4lKjAphVLKWBlyGIc+EGfux7cOU4ZtLXWLXQ53Vo6LYiodNpwbDAb6NFRdjzenYH9b&#10;Hy67zoRJWFm9NzO7eWxHSg3e+tUHiER9+hc/3Wud548nU/j7Jp8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Cs/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083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<v:shape id="Freeform 11" o:spid="_x0000_s10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5H/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K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/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0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LiZ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vN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uJ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0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HdJc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f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d0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087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<v:shape id="Freeform 18" o:spid="_x0000_s10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/my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P5s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0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NDUs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vlwB7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DQ1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0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bJs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ats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0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+vcIA&#10;AADdAAAADwAAAGRycy9kb3ducmV2LnhtbERPS0sDMRC+C/0PYQre7GwXW2RtWkrBx0EEW8HrsBk3&#10;i8lk2WQf/nsjCN7m43vO7jB7p0buYxtEw3pVgGKpg2ml0fB+ebi5AxUTiSEXhDV8c4TDfnG1o8qE&#10;Sd54PKdG5RCJFWmwKXUVYqwte4qr0LFk7jP0nlKGfYOmpymHe4dlUWzRUyu5wVLHJ8v113nwGpxz&#10;yB/H1+30guMw3D75R4ul1tfL+XgPKvGc/sV/7meT55e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n6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0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Tgy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04M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093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<v:shape id="Freeform 30" o:spid="_x0000_s10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RI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9Ej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0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t0u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3S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0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0XmM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wi/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9F5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097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<v:shape id="Freeform 37" o:spid="_x0000_s10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MsdM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I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LH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0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J78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K6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vi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1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Rm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LLa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GEZ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31" o:spid="_x0000_s1101" type="#_x0000_t75" style="position:absolute;margin-left:-24.55pt;margin-top:10.95pt;width:18.7pt;height:42.7pt;z-index:-251677696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 n n n n n n n n n</w: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102" style="position:absolute;margin-left:-22.35pt;margin-top:9.45pt;width:371.3pt;height:45.3pt;z-index:25164185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63bATtMGAABAWgAADgAAAAAAAAAAAAAAAAAuAgAAZHJzL2Uy&#10;b0RvYy54bWxQSwECLQAUAAYACAAAACEAEGpjReEAAAAKAQAADwAAAAAAAAAAAAAAAAAtCQAAZHJz&#10;L2Rvd25yZXYueG1sUEsFBgAAAAAEAAQA8wAAADsKAAAAAA==&#10;">
            <v:group id="Group 5" o:spid="_x0000_s110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rect id="Rectangle 6" o:spid="_x0000_s11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ZGtsUA&#10;AADdAAAADwAAAGRycy9kb3ducmV2LnhtbESP0WoCMRBF3wv+QxihbzWrFJGtUUQQLC3Y2n7AsJlu&#10;tk0mYRPd9e87D4W+zXDv3HtmvR2DV1fqcxfZwHxWgSJuou24NfD5cXhYgcoF2aKPTAZulGG7mdyt&#10;sbZx4He6nkurJIRzjQZcKanWOjeOAuZZTMSifcU+YJG1b7XtcZDw4PWiqpY6YMfS4DDR3lHzc74E&#10;A6fL8e37dXDpMe28PbmVf769zI25n467J1CFxvJv/rs+WsFfLAVXvpER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ka2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10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/ZpMMA&#10;AADdAAAADwAAAGRycy9kb3ducmV2LnhtbERPTWvCQBC9F/wPywje6kYPoY2uIoJgDx60FuptyI5J&#10;NDsTsluT/Hu3UOhtHu9zluve1epBra+EDcymCSjiXGzFhYHz5+71DZQPyBZrYTIwkIf1avSyxMxK&#10;x0d6nEKhYgj7DA2UITSZ1j4vyaGfSkMcuau0DkOEbaFti10Md7WeJ0mqHVYcG0psaFtSfj/9OAPy&#10;nQxdKpfDRtLbUH35+uOc74yZjPvNAlSgPvyL/9x7G+fP03f4/Sae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/ZpM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10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cbcYA&#10;AADdAAAADwAAAGRycy9kb3ducmV2LnhtbESP0UoDMRBF34X+Q5iCbzbbIlrWpqUUhIpCtfoBw2bc&#10;rE0mYZN2t3/vPAi+zXDv3HtmtRmDVxfqcxfZwHxWgSJuou24NfD1+Xy3BJULskUfmQxcKcNmPblZ&#10;YW3jwB90OZZWSQjnGg24UlKtdW4cBcyzmIhF+459wCJr32rb4yDhwetFVT3ogB1Lg8NEO0fN6XgO&#10;Bg7n/fvP2+DSfdp6e3BL/3J9nRtzOx23T6AKjeXf/He9t4K/eBR+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ncbcYAAADdAAAADwAAAAAAAAAAAAAAAACYAgAAZHJz&#10;L2Rvd25yZXYueG1sUEsFBgAAAAAEAAQA9QAAAIsDAAAAAA==&#10;" filled="f" strokecolor="#009dc7" strokeweight=".21847mm">
                <v:stroke dashstyle="3 1"/>
                <v:path arrowok="t"/>
              </v:rect>
            </v:group>
            <v:group id="Group 9" o:spid="_x0000_s110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<v:shape id="Freeform 11" o:spid="_x0000_s11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q6q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6uq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1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fMs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5fr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Nh8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1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HRs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34d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11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<v:shape id="Freeform 18" o:spid="_x0000_s11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G8qs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Bv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1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0ZMc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Rk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1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NQ8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o1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11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o2M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ij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11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HxY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x8W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11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<v:shape id="Freeform 30" o:spid="_x0000_s11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1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1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12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<v:shape id="Freeform 37" o:spid="_x0000_s11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1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pF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Ya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1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9ZM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W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33" o:spid="_x0000_s1125" type="#_x0000_t75" style="position:absolute;margin-left:-24.55pt;margin-top:10.95pt;width:18.7pt;height:42.7pt;z-index:-251675648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126" style="position:absolute;margin-left:-22.35pt;margin-top:9.45pt;width:371.3pt;height:45.3pt;z-index:25164390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">
            <v:group id="Group 5" o:spid="_x0000_s112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<v:rect id="Rectangle 6" o:spid="_x0000_s11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Be8MA&#10;AADdAAAADwAAAGRycy9kb3ducmV2LnhtbERP22oCMRB9F/yHMELfNOtSim6NIkLB0oJV+wHDZrrZ&#10;mkzCJrrr3zeFQt/mcK6z2gzOiht1sfWsYD4rQBDXXrfcKPg8v0wXIGJC1mg9k4I7Rdisx6MVVtr3&#10;fKTbKTUih3CsUIFJKVRSxtqQwzjzgThzX75zmDLsGqk77HO4s7IsiifpsOXcYDDQzlB9OV2dgsN1&#10;//H93pvwGLZWH8zCvt7f5ko9TIbtM4hEQ/oX/7n3Os8vlyX8fpNP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sBe8MAAADdAAAADwAAAAAAAAAAAAAAAACYAgAAZHJzL2Rv&#10;d25yZXYueG1sUEsFBgAAAAAEAAQA9QAAAIgDAAAAAA==&#10;" filled="f" strokecolor="#009dc7" strokeweight=".21847mm">
                <v:stroke dashstyle="3 1"/>
                <v:path arrowok="t"/>
              </v:rect>
              <v:rect id="Rectangle 7" o:spid="_x0000_s11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eacMA&#10;AADdAAAADwAAAGRycy9kb3ducmV2LnhtbERPTWvCQBC9F/wPywje6kaFUFNXkYJQDx5qFextyE6T&#10;1OxMyK4m+fduodDbPN7nrDa9q9WdWl8JG5hNE1DEudiKCwOnz93zCygfkC3WwmRgIA+b9ehphZmV&#10;jj/ofgyFiiHsMzRQhtBkWvu8JId+Kg1x5L6ldRgibAttW+xiuKv1PElS7bDi2FBiQ28l5dfjzRmQ&#10;SzJ0qXwdtpL+DNXZ1/tTvjNmMu63r6AC9eFf/Od+t3H+fLmA32/iC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Kea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1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48lMIA&#10;AADdAAAADwAAAGRycy9kb3ducmV2LnhtbERP22oCMRB9L/QfwhR8q1lFiq5GkUJBacFL+wHDZtys&#10;JpOwie76902h4NscznUWq95ZcaM2Np4VjIYFCOLK64ZrBT/fH69TEDEha7SeScGdIqyWz08LLLXv&#10;+EC3Y6pFDuFYogKTUiiljJUhh3HoA3HmTr51mDJsa6lb7HK4s3JcFG/SYcO5wWCgd0PV5Xh1CnbX&#10;zf781ZkwCWurd2Zqt/fPkVKDl349B5GoTw/xv3uj8/zxbAJ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jyU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13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<v:shape id="Freeform 11" o:spid="_x0000_s11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1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1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ru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9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mu5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13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<v:shape id="Freeform 18" o:spid="_x0000_s11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9pc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/a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1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1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13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14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14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0" o:spid="_x0000_s1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bAS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wE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1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1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14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<v:shape id="Freeform 37" o:spid="_x0000_s11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1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bO48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2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Wzu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1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QlM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RFC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_x0000_s1149" type="#_x0000_t75" style="position:absolute;margin-left:-24.55pt;margin-top:10.95pt;width:18.7pt;height:42.7pt;z-index:-251673600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2A589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150" style="position:absolute;margin-left:-22.35pt;margin-top:9.45pt;width:371.3pt;height:45.3pt;z-index:25164595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">
            <v:group id="Group 5" o:spid="_x0000_s115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rect id="Rectangle 6" o:spid="_x0000_s11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Lv8IA&#10;AADdAAAADwAAAGRycy9kb3ducmV2LnhtbERP22oCMRB9L/QfwhT6VrPbisjWKFIoWBS8fsCwmW62&#10;TSZhE931702h4NscznVmi8FZcaEutp4VlKMCBHHtdcuNgtPx82UKIiZkjdYzKbhShMX88WGGlfY9&#10;7+lySI3IIRwrVGBSCpWUsTbkMI58IM7ct+8cpgy7RuoO+xzurHwtiol02HJuMBjow1D9ezg7Bdvz&#10;avez6U0Yh6XVWzO1X9d1qdTz07B8B5FoSHfxv3ul8/y3cgJ/3+QT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u/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15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uUrcMA&#10;AADdAAAADwAAAGRycy9kb3ducmV2LnhtbERPS2vCQBC+F/wPywi91Y0tREldRQShHnqoD7C3ITtN&#10;UrMzIbua5N93C4K3+fies1j1rlY3an0lbGA6SUAR52IrLgwcD9uXOSgfkC3WwmRgIA+r5ehpgZmV&#10;jr/otg+FiiHsMzRQhtBkWvu8JId+Ig1x5H6kdRgibAttW+xiuKv1a5Kk2mHFsaHEhjYl5Zf91RmQ&#10;czJ0qXx/riX9HaqTr3fHfGvM87hfv4MK1IeH+O7+sHH+23QG/9/EE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uUr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15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6VsUA&#10;AADdAAAADwAAAGRycy9kb3ducmV2LnhtbESP0UoDMRBF3wX/IYzgm82uipS1aSmCUFGorX7AsBk3&#10;2yaTsEm72793HgTfZrh37j2zWE3BqzMNuY9soJ5VoIjbaHvuDHx/vd7NQeWCbNFHJgMXyrBaXl8t&#10;sLFx5B2d96VTEsK5QQOulNRonVtHAfMsJmLRfuIQsMg6dNoOOEp48Pq+qp50wJ6lwWGiF0ftcX8K&#10;BranzefhY3TpMa293bq5f7u818bc3kzrZ1CFpvJv/rveWMF/q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TpWxQAAAN0AAAAPAAAAAAAAAAAAAAAAAJgCAABkcnMv&#10;ZG93bnJldi54bWxQSwUGAAAAAAQABAD1AAAAigMAAAAA&#10;" filled="f" strokecolor="#009dc7" strokeweight=".21847mm">
                <v:stroke dashstyle="3 1"/>
                <v:path arrowok="t"/>
              </v:rect>
            </v:group>
            <v:group id="Group 9" o:spid="_x0000_s1155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" o:spid="_x0000_s11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1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1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159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<v:shape id="Freeform 18" o:spid="_x0000_s11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1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1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16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85s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zm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1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165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<v:shape id="Freeform 30" o:spid="_x0000_s11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1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1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169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<v:shape id="Freeform 37" o:spid="_x0000_s11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1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1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35" o:spid="_x0000_s1173" type="#_x0000_t75" style="position:absolute;margin-left:-24.55pt;margin-top:10.95pt;width:18.7pt;height:42.7pt;z-index:-251671552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2A589F">
      <w:pPr>
        <w:spacing w:after="0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174" style="position:absolute;margin-left:-22.35pt;margin-top:9.45pt;width:371.3pt;height:45.3pt;z-index:25164800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">
            <v:group id="Group 5" o:spid="_x0000_s117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<v:rect id="Rectangle 6" o:spid="_x0000_s11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QZTcYA&#10;AADdAAAADwAAAGRycy9kb3ducmV2LnhtbESP0UoDMRBF3wX/IUzBN5utFilr01IEoaJQrX7AsBk3&#10;a5NJ2KTd7d87D4W+zXDv3HtmuR6DVyfqcxfZwGxagSJuou24NfDz/Xq/AJULskUfmQycKcN6dXuz&#10;xNrGgb/otC+tkhDONRpwpaRa69w4CpinMRGL9hv7gEXWvtW2x0HCg9cPVfWkA3YsDQ4TvThqDvtj&#10;MLA7bj//PgaX5mnj7c4t/Nv5fWbM3WTcPIMqNJar+XK9tYL/OBd+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QZTcYAAADdAAAADwAAAAAAAAAAAAAAAACYAgAAZHJz&#10;L2Rvd25yZXYueG1sUEsFBgAAAAAEAAQA9QAAAIsDAAAAAA==&#10;" filled="f" strokecolor="#009dc7" strokeweight=".21847mm">
                <v:stroke dashstyle="3 1"/>
                <v:path arrowok="t"/>
              </v:rect>
              <v:rect id="Rectangle 7" o:spid="_x0000_s117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GX8MA&#10;AADdAAAADwAAAGRycy9kb3ducmV2LnhtbERPS2vCQBC+F/wPywi91Y1tCZK6ighCPfRQH2BvQ3aa&#10;pGZnQnY1yb/vCoK3+fieM1/2rlZXan0lbGA6SUAR52IrLgwc9puXGSgfkC3WwmRgIA/LxehpjpmV&#10;jr/puguFiiHsMzRQhtBkWvu8JId+Ig1x5H6ldRgibAttW+xiuKv1a5Kk2mHFsaHEhtYl5efdxRmQ&#10;UzJ0qfx8rST9G6qjr7eHfGPM87hffYAK1IeH+O7+tHH+2/sUbt/EE/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GX8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17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iocIA&#10;AADdAAAADwAAAGRycy9kb3ducmV2LnhtbERP22oCMRB9L/QfwhT6VrNaKbI1ihQExYJV+wHDZtys&#10;TSZhE931701B8G0O5zrTee+suFAbG88KhoMCBHHldcO1gt/D8m0CIiZkjdYzKbhShPns+WmKpfYd&#10;7+iyT7XIIRxLVGBSCqWUsTLkMA58IM7c0bcOU4ZtLXWLXQ53Vo6K4kM6bDg3GAz0Zaj625+dgu15&#10;9XP67kwYh4XVWzOx6+tmqNTrS7/4BJGoTw/x3b3Sef77eAT/3+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uiKh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179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11" o:spid="_x0000_s11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1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183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<v:shape id="Freeform 18" o:spid="_x0000_s11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1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1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18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18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189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<v:shape id="Freeform 30" o:spid="_x0000_s11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1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1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193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37" o:spid="_x0000_s11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1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1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36" o:spid="_x0000_s1197" type="#_x0000_t75" style="position:absolute;margin-left:-24.55pt;margin-top:10.95pt;width:18.7pt;height:42.7pt;z-index:-251669504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Default="00266A5C" w:rsidP="00BE1772">
      <w:pPr>
        <w:spacing w:after="0"/>
        <w:rPr>
          <w:rFonts w:ascii="Hand Garden" w:hAnsi="Hand Garden"/>
          <w:iCs/>
          <w:outline/>
          <w:sz w:val="24"/>
          <w:szCs w:val="24"/>
        </w:rPr>
      </w:pPr>
    </w:p>
    <w:p w:rsidR="00266A5C" w:rsidRDefault="00266A5C" w:rsidP="00BE1772">
      <w:pPr>
        <w:spacing w:after="0"/>
        <w:rPr>
          <w:rFonts w:ascii="Hand Garden" w:hAnsi="Hand Garden"/>
          <w:iCs/>
          <w:outline/>
          <w:sz w:val="24"/>
          <w:szCs w:val="24"/>
        </w:rPr>
      </w:pPr>
    </w:p>
    <w:p w:rsidR="00266A5C" w:rsidRDefault="00266A5C" w:rsidP="00BE1772">
      <w:pPr>
        <w:spacing w:after="0"/>
        <w:rPr>
          <w:rFonts w:ascii="Hand Garden" w:hAnsi="Hand Garden"/>
          <w:iCs/>
          <w:outline/>
          <w:sz w:val="24"/>
          <w:szCs w:val="24"/>
        </w:rPr>
      </w:pPr>
    </w:p>
    <w:p w:rsidR="00266A5C" w:rsidRDefault="00266A5C" w:rsidP="00BE1772">
      <w:pPr>
        <w:spacing w:after="0"/>
        <w:rPr>
          <w:rFonts w:ascii="Hand Garden" w:hAnsi="Hand Garden"/>
          <w:iCs/>
          <w:outline/>
          <w:sz w:val="24"/>
          <w:szCs w:val="24"/>
        </w:rPr>
      </w:pPr>
    </w:p>
    <w:p w:rsidR="00266A5C" w:rsidRDefault="00266A5C" w:rsidP="00BE1772">
      <w:pPr>
        <w:spacing w:after="0"/>
        <w:rPr>
          <w:rFonts w:ascii="Hand Garden" w:hAnsi="Hand Garden"/>
          <w:iCs/>
          <w:outline/>
          <w:sz w:val="24"/>
          <w:szCs w:val="24"/>
        </w:rPr>
      </w:pPr>
      <w:r>
        <w:rPr>
          <w:noProof/>
          <w:lang w:eastAsia="tr-TR"/>
        </w:rPr>
        <w:pict>
          <v:shape id="Resim 19" o:spid="_x0000_s1198" type="#_x0000_t75" alt="Açıklama: http://photos3.fotosearch.com/thumb/SUE/SUE104/BWBW0163.jpg" style="position:absolute;margin-left:255.2pt;margin-top:10.15pt;width:48.6pt;height:62.15pt;z-index:251631616;visibility:visible">
            <v:imagedata r:id="rId11" o:title=""/>
          </v:shape>
        </w:pict>
      </w:r>
      <w:r w:rsidRPr="00AE5042">
        <w:rPr>
          <w:rFonts w:ascii="Hand Escort" w:hAnsi="Hand Escort"/>
          <w:outline/>
          <w:noProof/>
          <w:sz w:val="160"/>
          <w:szCs w:val="160"/>
          <w:lang w:eastAsia="tr-TR"/>
        </w:rPr>
        <w:pict>
          <v:shape id="Resim 23" o:spid="_x0000_i1025" type="#_x0000_t75" style="width:117.75pt;height:69.75pt;visibility:visible">
            <v:imagedata r:id="rId12" o:title=""/>
          </v:shape>
        </w:pict>
      </w:r>
      <w:r w:rsidRPr="00AE5042">
        <w:rPr>
          <w:rFonts w:ascii="Hand Escort" w:hAnsi="Hand Escort"/>
          <w:outline/>
          <w:noProof/>
          <w:sz w:val="160"/>
          <w:szCs w:val="160"/>
          <w:lang w:eastAsia="tr-TR"/>
        </w:rPr>
        <w:pict>
          <v:shape id="Resim 25" o:spid="_x0000_i1026" type="#_x0000_t75" style="width:102pt;height:66.75pt;visibility:visible">
            <v:imagedata r:id="rId13" o:title=""/>
          </v:shape>
        </w:pic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199" style="position:absolute;margin-left:-22.35pt;margin-top:9.45pt;width:373.5pt;height:45.3pt;z-index:25165209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">
            <v:group id="Group 5" o:spid="_x0000_s120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<v:rect id="Rectangle 6" o:spid="_x0000_s120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zcMUA&#10;AADdAAAADwAAAGRycy9kb3ducmV2LnhtbESP0UoDMRBF3wX/IYzgm812ESlr01IKQkWh2voBw2bc&#10;rE0mYZN2t3/vPAi+zXDv3HtmuZ6CVxcach/ZwHxWgSJuo+25M/B1fHlYgMoF2aKPTAaulGG9ur1Z&#10;YmPjyJ90OZROSQjnBg24UlKjdW4dBcyzmIhF+45DwCLr0Gk74Cjhweu6qp50wJ6lwWGiraP2dDgH&#10;A/vz7uPnfXTpMW283buFf72+zY25v5s2z6AKTeXf/He9s4Jf1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vNw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20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sYsMA&#10;AADdAAAADwAAAGRycy9kb3ducmV2LnhtbERPS2vCQBC+F/wPywi91Y05hBJdRQTBHjz4KLS3ITsm&#10;0exMyG5N8u+7QqG3+fies1wPrlEP6nwtbGA+S0ARF2JrLg1czru3d1A+IFtshMnASB7Wq8nLEnMr&#10;PR/pcQqliiHsczRQhdDmWvuiIod+Ji1x5K7SOQwRdqW2HfYx3DU6TZJMO6w5NlTY0rai4n76cQbk&#10;Kxn7TL4PG8luY/3pm49LsTPmdTpsFqACDeFf/Ofe2zg/Tefw/Ca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NsYs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20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TInMIA&#10;AADdAAAADwAAAGRycy9kb3ducmV2LnhtbERP22oCMRB9F/oPYQp906xLKbI1ihQKlgpe2g8YNtPN&#10;ajIJm+iuf28Kgm9zONeZLwdnxYW62HpWMJ0UIIhrr1tuFPz+fI5nIGJC1mg9k4IrRVgunkZzrLTv&#10;eU+XQ2pEDuFYoQKTUqikjLUhh3HiA3Hm/nznMGXYNVJ32OdwZ2VZFG/SYcu5wWCgD0P16XB2Crbn&#10;9e646U14DSurt2Zmv67fU6VenofVO4hEQ3qI7+61zvPLsoT/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Mic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20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<v:shape id="Freeform 11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oW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sq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2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2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20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<v:shape id="Freeform 18" o:spid="_x0000_s12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2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2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21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21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21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<v:shape id="Freeform 30" o:spid="_x0000_s12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2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bH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nn3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5mx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2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sFa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PKu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rBW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21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<v:shape id="Freeform 37" o:spid="_x0000_s12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2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2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45" o:spid="_x0000_s1222" type="#_x0000_t75" style="position:absolute;margin-left:-24.55pt;margin-top:10.95pt;width:18.7pt;height:42.7pt;z-index:-251665408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 N N N N N 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223" style="position:absolute;margin-left:-22.35pt;margin-top:9.45pt;width:373.5pt;height:45.3pt;z-index:25165004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22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22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22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22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22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2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2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2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23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2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23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23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23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23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2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2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2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24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2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2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46" o:spid="_x0000_s1246" type="#_x0000_t75" style="position:absolute;margin-left:-24.55pt;margin-top:10.95pt;width:18.7pt;height:42.7pt;z-index:-251667456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 N N N N N 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247" style="position:absolute;margin-left:-22.35pt;margin-top:9.45pt;width:373.5pt;height:45.3pt;z-index:25165414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">
            <v:group id="Group 5" o:spid="_x0000_s124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<v:rect id="Rectangle 6" o:spid="_x0000_s124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4Q08IA&#10;AADdAAAADwAAAGRycy9kb3ducmV2LnhtbERP22oCMRB9F/oPYQp906yyFNkaRYSCpQWr9gOGzbhZ&#10;TSZhE93175tCwbc5nOssVoOz4kZdbD0rmE4KEMS11y03Cn6O7+M5iJiQNVrPpOBOEVbLp9ECK+17&#10;3tPtkBqRQzhWqMCkFCopY23IYZz4QJy5k+8cpgy7RuoO+xzurJwVxat02HJuMBhoY6i+HK5Owe66&#10;/T5/9SaUYW31zsztx/1zqtTL87B+A5FoSA/xv3ur8/xZWcLf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/hDT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25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ePwcMA&#10;AADdAAAADwAAAGRycy9kb3ducmV2LnhtbERPS2vCQBC+F/oflin0VjdKG0p0FSkI7cFDfUC9Ddkx&#10;iWZnQnZrkn/vCoK3+fieM1v0rlYXan0lbGA8SkAR52IrLgzstqu3T1A+IFushcnAQB4W8+enGWZW&#10;Ov6lyyYUKoawz9BAGUKTae3zkhz6kTTEkTtK6zBE2BbattjFcFfrSZKk2mHFsaHEhr5Kys+bf2dA&#10;/pKhS+WwXkp6Gqq9r392+cqY15d+OQUVqA8P8d39beP8yfsH3L6JJ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ePw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25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rP8IA&#10;AADdAAAADwAAAGRycy9kb3ducmV2LnhtbERP22oCMRB9L/QfwhR8q1lFRLZGkUJBUdCqHzBsppvV&#10;ZBI20V3/vikIfZvDuc582Tsr7tTGxrOC0bAAQVx53XCt4Hz6ep+BiAlZo/VMCh4UYbl4fZljqX3H&#10;33Q/plrkEI4lKjAphVLKWBlyGIc+EGfux7cOU4ZtLXWLXQ53Vo6LYiodNpwbDAb6NFRdjzenYH9b&#10;Hy67zoRJWFm9NzO7eWxHSg3e+tUHiER9+hc/3Wud548nU/j7Jp8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Cs/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252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<v:shape id="Freeform 11" o:spid="_x0000_s12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5H/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K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/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2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LiZ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vN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uJ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2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HdJc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f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d0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256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<v:shape id="Freeform 18" o:spid="_x0000_s12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/my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P5s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2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NDUs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vlwB7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DQ1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2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bJs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ats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26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+vcIA&#10;AADdAAAADwAAAGRycy9kb3ducmV2LnhtbERPS0sDMRC+C/0PYQre7GwXW2RtWkrBx0EEW8HrsBk3&#10;i8lk2WQf/nsjCN7m43vO7jB7p0buYxtEw3pVgGKpg2ml0fB+ebi5AxUTiSEXhDV8c4TDfnG1o8qE&#10;Sd54PKdG5RCJFWmwKXUVYqwte4qr0LFk7jP0nlKGfYOmpymHe4dlUWzRUyu5wVLHJ8v113nwGpxz&#10;yB/H1+30guMw3D75R4ul1tfL+XgPKvGc/sV/7meT55e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n6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26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Tgy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04M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262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<v:shape id="Freeform 30" o:spid="_x0000_s12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RI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9Ej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2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t0u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3S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2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0XmM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wi/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9F5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266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<v:shape id="Freeform 37" o:spid="_x0000_s126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MsdM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I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LH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26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J78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K6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vi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2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Rm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LLa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GEZ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51" o:spid="_x0000_s1270" type="#_x0000_t75" style="position:absolute;margin-left:-24.55pt;margin-top:10.95pt;width:18.7pt;height:42.7pt;z-index:-251663360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271" style="position:absolute;margin-left:-22.35pt;margin-top:9.45pt;width:373.5pt;height:45.3pt;z-index:25165619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63bATtMGAABAWgAADgAAAAAAAAAAAAAAAAAuAgAAZHJzL2Uy&#10;b0RvYy54bWxQSwECLQAUAAYACAAAACEAEGpjReEAAAAKAQAADwAAAAAAAAAAAAAAAAAtCQAAZHJz&#10;L2Rvd25yZXYueG1sUEsFBgAAAAAEAAQA8wAAADsKAAAAAA==&#10;">
            <v:group id="Group 5" o:spid="_x0000_s127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rect id="Rectangle 6" o:spid="_x0000_s127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ZGtsUA&#10;AADdAAAADwAAAGRycy9kb3ducmV2LnhtbESP0WoCMRBF3wv+QxihbzWrFJGtUUQQLC3Y2n7AsJlu&#10;tk0mYRPd9e87D4W+zXDv3HtmvR2DV1fqcxfZwHxWgSJuou24NfD5cXhYgcoF2aKPTAZulGG7mdyt&#10;sbZx4He6nkurJIRzjQZcKanWOjeOAuZZTMSifcU+YJG1b7XtcZDw4PWiqpY6YMfS4DDR3lHzc74E&#10;A6fL8e37dXDpMe28PbmVf769zI25n467J1CFxvJv/rs+WsFfLAVXvpER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ka2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27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/ZpMMA&#10;AADdAAAADwAAAGRycy9kb3ducmV2LnhtbERPTWvCQBC9F/wPywje6kYPoY2uIoJgDx60FuptyI5J&#10;NDsTsluT/Hu3UOhtHu9zluve1epBra+EDcymCSjiXGzFhYHz5+71DZQPyBZrYTIwkIf1avSyxMxK&#10;x0d6nEKhYgj7DA2UITSZ1j4vyaGfSkMcuau0DkOEbaFti10Md7WeJ0mqHVYcG0psaFtSfj/9OAPy&#10;nQxdKpfDRtLbUH35+uOc74yZjPvNAlSgPvyL/9x7G+fP03f4/Sae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/ZpM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27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cbcYA&#10;AADdAAAADwAAAGRycy9kb3ducmV2LnhtbESP0UoDMRBF34X+Q5iCbzbbIlrWpqUUhIpCtfoBw2bc&#10;rE0mYZN2t3/vPAi+zXDv3HtmtRmDVxfqcxfZwHxWgSJuou24NfD1+Xy3BJULskUfmQxcKcNmPblZ&#10;YW3jwB90OZZWSQjnGg24UlKtdW4cBcyzmIhF+459wCJr32rb4yDhwetFVT3ogB1Lg8NEO0fN6XgO&#10;Bg7n/fvP2+DSfdp6e3BL/3J9nRtzOx23T6AKjeXf/He9t4K/eBR+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ncbcYAAADdAAAADwAAAAAAAAAAAAAAAACYAgAAZHJz&#10;L2Rvd25yZXYueG1sUEsFBgAAAAAEAAQA9QAAAIsDAAAAAA==&#10;" filled="f" strokecolor="#009dc7" strokeweight=".21847mm">
                <v:stroke dashstyle="3 1"/>
                <v:path arrowok="t"/>
              </v:rect>
            </v:group>
            <v:group id="Group 9" o:spid="_x0000_s1276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<v:shape id="Freeform 11" o:spid="_x0000_s12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q6q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6uq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2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fMs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5fr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Nh8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2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HRs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34d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280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<v:shape id="Freeform 18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G8qs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Bv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2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0ZMc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Rk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28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NQ8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o1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28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o2M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ij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28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HxY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x8W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286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<v:shape id="Freeform 30" o:spid="_x0000_s12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2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290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<v:shape id="Freeform 37" o:spid="_x0000_s129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29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pF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Ya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2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9ZM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W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52" o:spid="_x0000_s1294" type="#_x0000_t75" style="position:absolute;margin-left:-24.55pt;margin-top:10.95pt;width:18.7pt;height:42.7pt;z-index:-251661312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295" style="position:absolute;margin-left:-22.35pt;margin-top:9.45pt;width:373.5pt;height:45.3pt;z-index:25165824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">
            <v:group id="Group 5" o:spid="_x0000_s129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<v:rect id="Rectangle 6" o:spid="_x0000_s129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Be8MA&#10;AADdAAAADwAAAGRycy9kb3ducmV2LnhtbERP22oCMRB9F/yHMELfNOtSim6NIkLB0oJV+wHDZrrZ&#10;mkzCJrrr3zeFQt/mcK6z2gzOiht1sfWsYD4rQBDXXrfcKPg8v0wXIGJC1mg9k4I7Rdisx6MVVtr3&#10;fKTbKTUih3CsUIFJKVRSxtqQwzjzgThzX75zmDLsGqk77HO4s7IsiifpsOXcYDDQzlB9OV2dgsN1&#10;//H93pvwGLZWH8zCvt7f5ko9TIbtM4hEQ/oX/7n3Os8vlyX8fpNP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sBe8MAAADdAAAADwAAAAAAAAAAAAAAAACYAgAAZHJzL2Rv&#10;d25yZXYueG1sUEsFBgAAAAAEAAQA9QAAAIgDAAAAAA==&#10;" filled="f" strokecolor="#009dc7" strokeweight=".21847mm">
                <v:stroke dashstyle="3 1"/>
                <v:path arrowok="t"/>
              </v:rect>
              <v:rect id="Rectangle 7" o:spid="_x0000_s129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eacMA&#10;AADdAAAADwAAAGRycy9kb3ducmV2LnhtbERPTWvCQBC9F/wPywje6kaFUFNXkYJQDx5qFextyE6T&#10;1OxMyK4m+fduodDbPN7nrDa9q9WdWl8JG5hNE1DEudiKCwOnz93zCygfkC3WwmRgIA+b9ehphZmV&#10;jj/ofgyFiiHsMzRQhtBkWvu8JId+Kg1x5L6ldRgibAttW+xiuKv1PElS7bDi2FBiQ28l5dfjzRmQ&#10;SzJ0qXwdtpL+DNXZ1/tTvjNmMu63r6AC9eFf/Od+t3H+fLmA32/iC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Kea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29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48lMIA&#10;AADdAAAADwAAAGRycy9kb3ducmV2LnhtbERP22oCMRB9L/QfwhR8q1lFiq5GkUJBacFL+wHDZtys&#10;JpOwie76902h4NscznUWq95ZcaM2Np4VjIYFCOLK64ZrBT/fH69TEDEha7SeScGdIqyWz08LLLXv&#10;+EC3Y6pFDuFYogKTUiiljJUhh3HoA3HmTr51mDJsa6lb7HK4s3JcFG/SYcO5wWCgd0PV5Xh1CnbX&#10;zf781ZkwCWurd2Zqt/fPkVKDl349B5GoTw/xv3uj8/zxbAJ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jyU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30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<v:shape id="Freeform 11" o:spid="_x0000_s13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3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3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ru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9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mu5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30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<v:shape id="Freeform 18" o:spid="_x0000_s13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9pc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/a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3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3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30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30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31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0" o:spid="_x0000_s13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bAS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wE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3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3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31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<v:shape id="Freeform 37" o:spid="_x0000_s13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3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bO48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2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Wzu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3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QlM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RFC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54" o:spid="_x0000_s1318" type="#_x0000_t75" style="position:absolute;margin-left:-24.55pt;margin-top:10.95pt;width:18.7pt;height:42.7pt;z-index:-251659264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319" style="position:absolute;margin-left:-22.35pt;margin-top:9.45pt;width:369.75pt;height:45.3pt;z-index:25166028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">
            <v:group id="Group 5" o:spid="_x0000_s132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rect id="Rectangle 6" o:spid="_x0000_s132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Lv8IA&#10;AADdAAAADwAAAGRycy9kb3ducmV2LnhtbERP22oCMRB9L/QfwhT6VrPbisjWKFIoWBS8fsCwmW62&#10;TSZhE931702h4NscznVmi8FZcaEutp4VlKMCBHHtdcuNgtPx82UKIiZkjdYzKbhShMX88WGGlfY9&#10;7+lySI3IIRwrVGBSCpWUsTbkMI58IM7ct+8cpgy7RuoO+xzurHwtiol02HJuMBjow1D9ezg7Bdvz&#10;avez6U0Yh6XVWzO1X9d1qdTz07B8B5FoSHfxv3ul8/y3cgJ/3+QT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u/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32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uUrcMA&#10;AADdAAAADwAAAGRycy9kb3ducmV2LnhtbERPS2vCQBC+F/wPywi91Y0tREldRQShHnqoD7C3ITtN&#10;UrMzIbua5N93C4K3+fies1j1rlY3an0lbGA6SUAR52IrLgwcD9uXOSgfkC3WwmRgIA+r5ehpgZmV&#10;jr/otg+FiiHsMzRQhtBkWvu8JId+Ig1x5H6kdRgibAttW+xiuKv1a5Kk2mHFsaHEhjYl5Zf91RmQ&#10;czJ0qXx/riX9HaqTr3fHfGvM87hfv4MK1IeH+O7+sHH+23QG/9/EE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uUr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32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6VsUA&#10;AADdAAAADwAAAGRycy9kb3ducmV2LnhtbESP0UoDMRBF3wX/IYzgm82uipS1aSmCUFGorX7AsBk3&#10;2yaTsEm72793HgTfZrh37j2zWE3BqzMNuY9soJ5VoIjbaHvuDHx/vd7NQeWCbNFHJgMXyrBaXl8t&#10;sLFx5B2d96VTEsK5QQOulNRonVtHAfMsJmLRfuIQsMg6dNoOOEp48Pq+qp50wJ6lwWGiF0ftcX8K&#10;BranzefhY3TpMa293bq5f7u818bc3kzrZ1CFpvJv/rveWMF/q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TpWxQAAAN0AAAAPAAAAAAAAAAAAAAAAAJgCAABkcnMv&#10;ZG93bnJldi54bWxQSwUGAAAAAAQABAD1AAAAigMAAAAA&#10;" filled="f" strokecolor="#009dc7" strokeweight=".21847mm">
                <v:stroke dashstyle="3 1"/>
                <v:path arrowok="t"/>
              </v:rect>
            </v:group>
            <v:group id="Group 9" o:spid="_x0000_s132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" o:spid="_x0000_s13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3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32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<v:shape id="Freeform 18" o:spid="_x0000_s13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3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3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33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85s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zm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33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33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<v:shape id="Freeform 30" o:spid="_x0000_s13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3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33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<v:shape id="Freeform 37" o:spid="_x0000_s13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3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3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68" o:spid="_x0000_s1342" type="#_x0000_t75" style="position:absolute;margin-left:-24.55pt;margin-top:10.95pt;width:18.7pt;height:42.7pt;z-index:-251657216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sz w:val="70"/>
          <w:szCs w:val="70"/>
        </w:rPr>
        <w:t>N</w:t>
      </w:r>
    </w:p>
    <w:p w:rsidR="00266A5C" w:rsidRDefault="00266A5C" w:rsidP="002C0468">
      <w:pPr>
        <w:spacing w:after="0"/>
        <w:rPr>
          <w:rFonts w:ascii="Nurhan Uz" w:hAnsi="Nurhan Uz"/>
          <w:noProof/>
          <w:sz w:val="72"/>
          <w:szCs w:val="72"/>
          <w:lang w:eastAsia="tr-TR"/>
        </w:rPr>
      </w:pPr>
      <w:r>
        <w:rPr>
          <w:noProof/>
          <w:lang w:eastAsia="tr-TR"/>
        </w:rPr>
        <w:pict>
          <v:group id="_x0000_s1343" style="position:absolute;margin-left:-22.35pt;margin-top:9.45pt;width:369.75pt;height:45.3pt;z-index:25166233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">
            <v:group id="Group 5" o:spid="_x0000_s134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<v:rect id="Rectangle 6" o:spid="_x0000_s134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QZTcYA&#10;AADdAAAADwAAAGRycy9kb3ducmV2LnhtbESP0UoDMRBF3wX/IUzBN5utFilr01IEoaJQrX7AsBk3&#10;a5NJ2KTd7d87D4W+zXDv3HtmuR6DVyfqcxfZwGxagSJuou24NfDz/Xq/AJULskUfmQycKcN6dXuz&#10;xNrGgb/otC+tkhDONRpwpaRa69w4CpinMRGL9hv7gEXWvtW2x0HCg9cPVfWkA3YsDQ4TvThqDvtj&#10;MLA7bj//PgaX5mnj7c4t/Nv5fWbM3WTcPIMqNJar+XK9tYL/OBd+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QZTcYAAADdAAAADwAAAAAAAAAAAAAAAACYAgAAZHJz&#10;L2Rvd25yZXYueG1sUEsFBgAAAAAEAAQA9QAAAIsDAAAAAA==&#10;" filled="f" strokecolor="#009dc7" strokeweight=".21847mm">
                <v:stroke dashstyle="3 1"/>
                <v:path arrowok="t"/>
              </v:rect>
              <v:rect id="Rectangle 7" o:spid="_x0000_s134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GX8MA&#10;AADdAAAADwAAAGRycy9kb3ducmV2LnhtbERPS2vCQBC+F/wPywi91Y1tCZK6ighCPfRQH2BvQ3aa&#10;pGZnQnY1yb/vCoK3+fieM1/2rlZXan0lbGA6SUAR52IrLgwc9puXGSgfkC3WwmRgIA/LxehpjpmV&#10;jr/puguFiiHsMzRQhtBkWvu8JId+Ig1x5H6ldRgibAttW+xiuKv1a5Kk2mHFsaHEhtYl5efdxRmQ&#10;UzJ0qfx8rST9G6qjr7eHfGPM87hffYAK1IeH+O7+tHH+2/sUbt/EE/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GX8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34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iocIA&#10;AADdAAAADwAAAGRycy9kb3ducmV2LnhtbERP22oCMRB9L/QfwhT6VrNaKbI1ihQExYJV+wHDZtys&#10;TSZhE931701B8G0O5zrTee+suFAbG88KhoMCBHHldcO1gt/D8m0CIiZkjdYzKbhShPns+WmKpfYd&#10;7+iyT7XIIRxLVGBSCqWUsTLkMA58IM7c0bcOU4ZtLXWLXQ53Vo6K4kM6bDg3GAz0Zaj625+dgu15&#10;9XP67kwYh4XVWzOx6+tmqNTrS7/4BJGoTw/x3b3Sef77eAT/3+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uiKh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34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11" o:spid="_x0000_s13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3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3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35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<v:shape id="Freeform 18" o:spid="_x0000_s13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3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3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35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35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35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<v:shape id="Freeform 30" o:spid="_x0000_s13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3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3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36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37" o:spid="_x0000_s13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3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69" o:spid="_x0000_s1366" type="#_x0000_t75" style="position:absolute;margin-left:-24.55pt;margin-top:10.95pt;width:18.7pt;height:42.7pt;z-index:-251655168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">
            <v:imagedata r:id="rId10" o:title=""/>
            <o:lock v:ext="edit" aspectratio="f"/>
          </v:shape>
        </w:pict>
      </w:r>
      <w:r>
        <w:rPr>
          <w:rFonts w:ascii="Nurhan Uz" w:hAnsi="Nurhan Uz"/>
          <w:noProof/>
          <w:sz w:val="72"/>
          <w:szCs w:val="72"/>
          <w:lang w:eastAsia="tr-TR"/>
        </w:rPr>
        <w:t>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18" o:spid="_x0000_s1367" type="#_x0000_t75" style="position:absolute;margin-left:347.45pt;margin-top:6.8pt;width:126.75pt;height:97.6pt;z-index:251613184;visibility:visible">
            <v:imagedata r:id="rId14" o:title=""/>
          </v:shape>
        </w:pict>
      </w:r>
      <w:r>
        <w:rPr>
          <w:noProof/>
          <w:lang w:eastAsia="tr-TR"/>
        </w:rPr>
        <w:pict>
          <v:shape id="Resim 32" o:spid="_x0000_s1368" type="#_x0000_t75" style="position:absolute;margin-left:-31.8pt;margin-top:22.4pt;width:106pt;height:68.85pt;z-index:251617280;visibility:visible" stroked="t" strokeweight=".5pt">
            <v:imagedata r:id="rId15" o:title=""/>
          </v:shape>
        </w:pict>
      </w:r>
      <w:r>
        <w:rPr>
          <w:noProof/>
          <w:lang w:eastAsia="tr-TR"/>
        </w:rPr>
        <w:pict>
          <v:group id="_x0000_s1369" style="position:absolute;margin-left:75.2pt;margin-top:9.45pt;width:273.75pt;height:45.3pt;z-index:25166438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">
            <v:group id="Group 5" o:spid="_x0000_s137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<v:rect id="Rectangle 6" o:spid="_x0000_s137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zcMUA&#10;AADdAAAADwAAAGRycy9kb3ducmV2LnhtbESP0UoDMRBF3wX/IYzgm812ESlr01IKQkWh2voBw2bc&#10;rE0mYZN2t3/vPAi+zXDv3HtmuZ6CVxcach/ZwHxWgSJuo+25M/B1fHlYgMoF2aKPTAaulGG9ur1Z&#10;YmPjyJ90OZROSQjnBg24UlKjdW4dBcyzmIhF+45DwCLr0Gk74Cjhweu6qp50wJ6lwWGiraP2dDgH&#10;A/vz7uPnfXTpMW283buFf72+zY25v5s2z6AKTeXf/He9s4Jf1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vNw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37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sYsMA&#10;AADdAAAADwAAAGRycy9kb3ducmV2LnhtbERPS2vCQBC+F/wPywi91Y05hBJdRQTBHjz4KLS3ITsm&#10;0exMyG5N8u+7QqG3+fies1wPrlEP6nwtbGA+S0ARF2JrLg1czru3d1A+IFtshMnASB7Wq8nLEnMr&#10;PR/pcQqliiHsczRQhdDmWvuiIod+Ji1x5K7SOQwRdqW2HfYx3DU6TZJMO6w5NlTY0rai4n76cQbk&#10;Kxn7TL4PG8luY/3pm49LsTPmdTpsFqACDeFf/Ofe2zg/Tefw/Ca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NsYs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37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TInMIA&#10;AADdAAAADwAAAGRycy9kb3ducmV2LnhtbERP22oCMRB9F/oPYQp906xLKbI1ihQKlgpe2g8YNtPN&#10;ajIJm+iuf28Kgm9zONeZLwdnxYW62HpWMJ0UIIhrr1tuFPz+fI5nIGJC1mg9k4IrRVgunkZzrLTv&#10;eU+XQ2pEDuFYoQKTUqikjLUhh3HiA3Hm/nznMGXYNVJ32OdwZ2VZFG/SYcu5wWCgD0P16XB2Crbn&#10;9e646U14DSurt2Zmv67fU6VenofVO4hEQ3qI7+61zvPLsoT/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Mic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37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<v:shape id="Freeform 11" o:spid="_x0000_s13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oW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sq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3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3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37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<v:shape id="Freeform 18" o:spid="_x0000_s13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38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3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38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38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38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<v:shape id="Freeform 30" o:spid="_x0000_s13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bH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nn3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5mx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3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sFa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PKu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rBW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38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<v:shape id="Freeform 37" o:spid="_x0000_s13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3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</w:t>
      </w:r>
      <w:r w:rsidRPr="00AE5123">
        <w:rPr>
          <w:rFonts w:ascii="Hand writing Mutlu" w:hAnsi="Hand writing Mutlu"/>
          <w:sz w:val="70"/>
          <w:szCs w:val="70"/>
        </w:rPr>
        <w:t>en</w:t>
      </w:r>
      <w:r>
        <w:rPr>
          <w:rFonts w:ascii="Nurhan Uz" w:hAnsi="Nurhan Uz"/>
          <w:sz w:val="70"/>
          <w:szCs w:val="70"/>
        </w:rPr>
        <w:t xml:space="preserve"> en en en en 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392" style="position:absolute;margin-left:75.2pt;margin-top:9.45pt;width:273.75pt;height:45.3pt;z-index:25166336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39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39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39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39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39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3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3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4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40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4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4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4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4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40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40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4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4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41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4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4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4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en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40" o:spid="_x0000_s1415" type="#_x0000_t75" style="position:absolute;margin-left:-35.3pt;margin-top:21.5pt;width:110.4pt;height:67.7pt;z-index:251618304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">
            <v:imagedata r:id="rId16" o:title=""/>
            <o:lock v:ext="edit" aspectratio="f"/>
          </v:shape>
        </w:pict>
      </w:r>
      <w:r>
        <w:rPr>
          <w:noProof/>
          <w:lang w:eastAsia="tr-TR"/>
        </w:rPr>
        <w:pict>
          <v:group id="_x0000_s1416" style="position:absolute;margin-left:71.45pt;margin-top:9.45pt;width:277.5pt;height:45.3pt;z-index:25166540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">
            <v:group id="Group 5" o:spid="_x0000_s141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<v:rect id="Rectangle 6" o:spid="_x0000_s141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4Q08IA&#10;AADdAAAADwAAAGRycy9kb3ducmV2LnhtbERP22oCMRB9F/oPYQp906yyFNkaRYSCpQWr9gOGzbhZ&#10;TSZhE93175tCwbc5nOssVoOz4kZdbD0rmE4KEMS11y03Cn6O7+M5iJiQNVrPpOBOEVbLp9ECK+17&#10;3tPtkBqRQzhWqMCkFCopY23IYZz4QJy5k+8cpgy7RuoO+xzurJwVxat02HJuMBhoY6i+HK5Owe66&#10;/T5/9SaUYW31zsztx/1zqtTL87B+A5FoSA/xv3ur8/xZWcLf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/hDT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41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ePwcMA&#10;AADdAAAADwAAAGRycy9kb3ducmV2LnhtbERPS2vCQBC+F/oflin0VjdKG0p0FSkI7cFDfUC9Ddkx&#10;iWZnQnZrkn/vCoK3+fieM1v0rlYXan0lbGA8SkAR52IrLgzstqu3T1A+IFushcnAQB4W8+enGWZW&#10;Ov6lyyYUKoawz9BAGUKTae3zkhz6kTTEkTtK6zBE2BbattjFcFfrSZKk2mHFsaHEhr5Kys+bf2dA&#10;/pKhS+WwXkp6Gqq9r392+cqY15d+OQUVqA8P8d39beP8yfsH3L6JJ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ePw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42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rP8IA&#10;AADdAAAADwAAAGRycy9kb3ducmV2LnhtbERP22oCMRB9L/QfwhR8q1lFRLZGkUJBUdCqHzBsppvV&#10;ZBI20V3/vikIfZvDuc582Tsr7tTGxrOC0bAAQVx53XCt4Hz6ep+BiAlZo/VMCh4UYbl4fZljqX3H&#10;33Q/plrkEI4lKjAphVLKWBlyGIc+EGfux7cOU4ZtLXWLXQ53Vo6LYiodNpwbDAb6NFRdjzenYH9b&#10;Hy67zoRJWFm9NzO7eWxHSg3e+tUHiER9+hc/3Wud548nU/j7Jp8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Cs/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42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<v:shape id="Freeform 11" o:spid="_x0000_s14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5H/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K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/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4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LiZ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vN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uJ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4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HdJc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f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d0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42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<v:shape id="Freeform 18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/my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P5s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4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NDUs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vlwB7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DQ1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4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bJs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ats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4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+vcIA&#10;AADdAAAADwAAAGRycy9kb3ducmV2LnhtbERPS0sDMRC+C/0PYQre7GwXW2RtWkrBx0EEW8HrsBk3&#10;i8lk2WQf/nsjCN7m43vO7jB7p0buYxtEw3pVgGKpg2ml0fB+ebi5AxUTiSEXhDV8c4TDfnG1o8qE&#10;Sd54PKdG5RCJFWmwKXUVYqwte4qr0LFk7jP0nlKGfYOmpymHe4dlUWzRUyu5wVLHJ8v113nwGpxz&#10;yB/H1+30guMw3D75R4ul1tfL+XgPKvGc/sV/7meT55e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n6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43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Tgy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04M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43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<v:shape id="Freeform 30" o:spid="_x0000_s14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RI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9Ej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4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t0u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3S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4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0XmM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wi/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9F5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43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<v:shape id="Freeform 37" o:spid="_x0000_s14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MsdM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I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LH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4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J78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K6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vi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4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Rm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LLa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GEZ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</w:t>
      </w:r>
      <w:r w:rsidRPr="00AE5123">
        <w:rPr>
          <w:rFonts w:ascii="Hand writing Mutlu" w:hAnsi="Hand writing Mutlu"/>
          <w:sz w:val="70"/>
          <w:szCs w:val="70"/>
        </w:rPr>
        <w:t>in</w:t>
      </w:r>
      <w:r>
        <w:rPr>
          <w:rFonts w:ascii="Nurhan Uz" w:hAnsi="Nurhan Uz"/>
          <w:sz w:val="70"/>
          <w:szCs w:val="70"/>
        </w:rPr>
        <w:t xml:space="preserve"> in in in in 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439" style="position:absolute;margin-left:71.45pt;margin-top:9.45pt;width:277.5pt;height:45.3pt;z-index:25166643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63bATtMGAABAWgAADgAAAAAAAAAAAAAAAAAuAgAAZHJzL2Uy&#10;b0RvYy54bWxQSwECLQAUAAYACAAAACEAEGpjReEAAAAKAQAADwAAAAAAAAAAAAAAAAAtCQAAZHJz&#10;L2Rvd25yZXYueG1sUEsFBgAAAAAEAAQA8wAAADsKAAAAAA==&#10;">
            <v:group id="Group 5" o:spid="_x0000_s144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rect id="Rectangle 6" o:spid="_x0000_s144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ZGtsUA&#10;AADdAAAADwAAAGRycy9kb3ducmV2LnhtbESP0WoCMRBF3wv+QxihbzWrFJGtUUQQLC3Y2n7AsJlu&#10;tk0mYRPd9e87D4W+zXDv3HtmvR2DV1fqcxfZwHxWgSJuou24NfD5cXhYgcoF2aKPTAZulGG7mdyt&#10;sbZx4He6nkurJIRzjQZcKanWOjeOAuZZTMSifcU+YJG1b7XtcZDw4PWiqpY6YMfS4DDR3lHzc74E&#10;A6fL8e37dXDpMe28PbmVf769zI25n467J1CFxvJv/rs+WsFfLAVXvpER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ka2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44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/ZpMMA&#10;AADdAAAADwAAAGRycy9kb3ducmV2LnhtbERPTWvCQBC9F/wPywje6kYPoY2uIoJgDx60FuptyI5J&#10;NDsTsluT/Hu3UOhtHu9zluve1epBra+EDcymCSjiXGzFhYHz5+71DZQPyBZrYTIwkIf1avSyxMxK&#10;x0d6nEKhYgj7DA2UITSZ1j4vyaGfSkMcuau0DkOEbaFti10Md7WeJ0mqHVYcG0psaFtSfj/9OAPy&#10;nQxdKpfDRtLbUH35+uOc74yZjPvNAlSgPvyL/9x7G+fP03f4/Sae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/ZpM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44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cbcYA&#10;AADdAAAADwAAAGRycy9kb3ducmV2LnhtbESP0UoDMRBF34X+Q5iCbzbbIlrWpqUUhIpCtfoBw2bc&#10;rE0mYZN2t3/vPAi+zXDv3HtmtRmDVxfqcxfZwHxWgSJuou24NfD1+Xy3BJULskUfmQxcKcNmPblZ&#10;YW3jwB90OZZWSQjnGg24UlKtdW4cBcyzmIhF+459wCJr32rb4yDhwetFVT3ogB1Lg8NEO0fN6XgO&#10;Bg7n/fvP2+DSfdp6e3BL/3J9nRtzOx23T6AKjeXf/He9t4K/eBR+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ncbcYAAADdAAAADwAAAAAAAAAAAAAAAACYAgAAZHJz&#10;L2Rvd25yZXYueG1sUEsFBgAAAAAEAAQA9QAAAIsDAAAAAA==&#10;" filled="f" strokecolor="#009dc7" strokeweight=".21847mm">
                <v:stroke dashstyle="3 1"/>
                <v:path arrowok="t"/>
              </v:rect>
            </v:group>
            <v:group id="Group 9" o:spid="_x0000_s144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<v:shape id="Freeform 11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q6q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6uq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4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fMs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5fr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Nh8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4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HRs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34d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44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<v:shape id="Freeform 18" o:spid="_x0000_s14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G8qs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Bv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0ZMc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Rk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4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NQ8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o1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45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o2M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ij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45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HxY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x8W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45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<v:shape id="Freeform 30" o:spid="_x0000_s14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4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4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45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<v:shape id="Freeform 37" o:spid="_x0000_s14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4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pF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Ya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4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9ZM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W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in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20" o:spid="_x0000_s1462" type="#_x0000_t75" style="position:absolute;margin-left:372.2pt;margin-top:8pt;width:112.5pt;height:65.8pt;z-index:251614208;visibility:visible">
            <v:imagedata r:id="rId17" o:title=""/>
          </v:shape>
        </w:pict>
      </w:r>
      <w:r>
        <w:rPr>
          <w:noProof/>
          <w:lang w:eastAsia="tr-TR"/>
        </w:rPr>
        <w:pict>
          <v:shape id="Resim 47" o:spid="_x0000_s1463" type="#_x0000_t75" style="position:absolute;margin-left:-18.5pt;margin-top:20.85pt;width:81pt;height:69.75pt;z-index:251619328;visibility:visible" stroked="t">
            <v:imagedata r:id="rId18" o:title=""/>
          </v:shape>
        </w:pict>
      </w:r>
      <w:r>
        <w:rPr>
          <w:noProof/>
          <w:lang w:eastAsia="tr-TR"/>
        </w:rPr>
        <w:pict>
          <v:group id="_x0000_s1464" style="position:absolute;margin-left:71.45pt;margin-top:9.45pt;width:277.5pt;height:45.3pt;z-index:25166745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">
            <v:group id="Group 5" o:spid="_x0000_s146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<v:rect id="Rectangle 6" o:spid="_x0000_s146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Be8MA&#10;AADdAAAADwAAAGRycy9kb3ducmV2LnhtbERP22oCMRB9F/yHMELfNOtSim6NIkLB0oJV+wHDZrrZ&#10;mkzCJrrr3zeFQt/mcK6z2gzOiht1sfWsYD4rQBDXXrfcKPg8v0wXIGJC1mg9k4I7Rdisx6MVVtr3&#10;fKTbKTUih3CsUIFJKVRSxtqQwzjzgThzX75zmDLsGqk77HO4s7IsiifpsOXcYDDQzlB9OV2dgsN1&#10;//H93pvwGLZWH8zCvt7f5ko9TIbtM4hEQ/oX/7n3Os8vlyX8fpNP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sBe8MAAADdAAAADwAAAAAAAAAAAAAAAACYAgAAZHJzL2Rv&#10;d25yZXYueG1sUEsFBgAAAAAEAAQA9QAAAIgDAAAAAA==&#10;" filled="f" strokecolor="#009dc7" strokeweight=".21847mm">
                <v:stroke dashstyle="3 1"/>
                <v:path arrowok="t"/>
              </v:rect>
              <v:rect id="Rectangle 7" o:spid="_x0000_s146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eacMA&#10;AADdAAAADwAAAGRycy9kb3ducmV2LnhtbERPTWvCQBC9F/wPywje6kaFUFNXkYJQDx5qFextyE6T&#10;1OxMyK4m+fduodDbPN7nrDa9q9WdWl8JG5hNE1DEudiKCwOnz93zCygfkC3WwmRgIA+b9ehphZmV&#10;jj/ofgyFiiHsMzRQhtBkWvu8JId+Kg1x5L6ldRgibAttW+xiuKv1PElS7bDi2FBiQ28l5dfjzRmQ&#10;SzJ0qXwdtpL+DNXZ1/tTvjNmMu63r6AC9eFf/Od+t3H+fLmA32/iC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Kea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46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48lMIA&#10;AADdAAAADwAAAGRycy9kb3ducmV2LnhtbERP22oCMRB9L/QfwhR8q1lFiq5GkUJBacFL+wHDZtys&#10;JpOwie76902h4NscznUWq95ZcaM2Np4VjIYFCOLK64ZrBT/fH69TEDEha7SeScGdIqyWz08LLLXv&#10;+EC3Y6pFDuFYogKTUiiljJUhh3HoA3HmTr51mDJsa6lb7HK4s3JcFG/SYcO5wWCgd0PV5Xh1CnbX&#10;zf781ZkwCWurd2Zqt/fPkVKDl349B5GoTw/xv3uj8/zxbAJ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jyU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469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<v:shape id="Freeform 11" o:spid="_x0000_s14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4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4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ru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9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mu5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473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<v:shape id="Freeform 18" o:spid="_x0000_s14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9pc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/a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4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4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47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47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479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0" o:spid="_x0000_s14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bAS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wE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4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483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<v:shape id="Freeform 37" o:spid="_x0000_s14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4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bO48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2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Wzu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QlM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RFC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</w:t>
      </w:r>
      <w:r w:rsidRPr="00AE5123">
        <w:rPr>
          <w:rFonts w:ascii="Hand writing Mutlu" w:hAnsi="Hand writing Mutlu"/>
          <w:sz w:val="70"/>
          <w:szCs w:val="70"/>
        </w:rPr>
        <w:t>an</w:t>
      </w:r>
      <w:r>
        <w:rPr>
          <w:rFonts w:ascii="Nurhan Uz" w:hAnsi="Nurhan Uz"/>
          <w:sz w:val="70"/>
          <w:szCs w:val="70"/>
        </w:rPr>
        <w:t xml:space="preserve"> an an an an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487" style="position:absolute;margin-left:71.45pt;margin-top:9.45pt;width:277.5pt;height:45.3pt;z-index:25166848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">
            <v:group id="Group 5" o:spid="_x0000_s148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rect id="Rectangle 6" o:spid="_x0000_s148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Lv8IA&#10;AADdAAAADwAAAGRycy9kb3ducmV2LnhtbERP22oCMRB9L/QfwhT6VrPbisjWKFIoWBS8fsCwmW62&#10;TSZhE931702h4NscznVmi8FZcaEutp4VlKMCBHHtdcuNgtPx82UKIiZkjdYzKbhShMX88WGGlfY9&#10;7+lySI3IIRwrVGBSCpWUsTbkMI58IM7ct+8cpgy7RuoO+xzurHwtiol02HJuMBjow1D9ezg7Bdvz&#10;avez6U0Yh6XVWzO1X9d1qdTz07B8B5FoSHfxv3ul8/y3cgJ/3+QT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u/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49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uUrcMA&#10;AADdAAAADwAAAGRycy9kb3ducmV2LnhtbERPS2vCQBC+F/wPywi91Y0tREldRQShHnqoD7C3ITtN&#10;UrMzIbua5N93C4K3+fies1j1rlY3an0lbGA6SUAR52IrLgwcD9uXOSgfkC3WwmRgIA+r5ehpgZmV&#10;jr/otg+FiiHsMzRQhtBkWvu8JId+Ig1x5H6kdRgibAttW+xiuKv1a5Kk2mHFsaHEhjYl5Zf91RmQ&#10;czJ0qXx/riX9HaqTr3fHfGvM87hfv4MK1IeH+O7+sHH+23QG/9/EE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uUr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49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6VsUA&#10;AADdAAAADwAAAGRycy9kb3ducmV2LnhtbESP0UoDMRBF3wX/IYzgm82uipS1aSmCUFGorX7AsBk3&#10;2yaTsEm72793HgTfZrh37j2zWE3BqzMNuY9soJ5VoIjbaHvuDHx/vd7NQeWCbNFHJgMXyrBaXl8t&#10;sLFx5B2d96VTEsK5QQOulNRonVtHAfMsJmLRfuIQsMg6dNoOOEp48Pq+qp50wJ6lwWGiF0ftcX8K&#10;BranzefhY3TpMa293bq5f7u818bc3kzrZ1CFpvJv/rveWMF/q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TpWxQAAAN0AAAAPAAAAAAAAAAAAAAAAAJgCAABkcnMv&#10;ZG93bnJldi54bWxQSwUGAAAAAAQABAD1AAAAigMAAAAA&#10;" filled="f" strokecolor="#009dc7" strokeweight=".21847mm">
                <v:stroke dashstyle="3 1"/>
                <v:path arrowok="t"/>
              </v:rect>
            </v:group>
            <v:group id="Group 9" o:spid="_x0000_s1492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" o:spid="_x0000_s14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4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4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496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<v:shape id="Freeform 18" o:spid="_x0000_s14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4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4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50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85s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zm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50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502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<v:shape id="Freeform 30" o:spid="_x0000_s15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5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506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<v:shape id="Freeform 37" o:spid="_x0000_s15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5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5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an</w:t>
      </w:r>
    </w:p>
    <w:p w:rsidR="00266A5C" w:rsidRPr="002A589F" w:rsidRDefault="00266A5C" w:rsidP="00E2516F">
      <w:pPr>
        <w:spacing w:after="0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22" o:spid="_x0000_s1510" type="#_x0000_t75" style="position:absolute;margin-left:366.2pt;margin-top:16.5pt;width:74.25pt;height:59.45pt;z-index:251615232;visibility:visible">
            <v:imagedata r:id="rId19" o:title=""/>
          </v:shape>
        </w:pict>
      </w:r>
      <w:r>
        <w:rPr>
          <w:noProof/>
          <w:lang w:eastAsia="tr-TR"/>
        </w:rPr>
        <w:pict>
          <v:shape id="Resim 49" o:spid="_x0000_s1511" type="#_x0000_t75" style="position:absolute;margin-left:-32.05pt;margin-top:23.25pt;width:109.5pt;height:64.95pt;z-index:251620352;visibility:visible" stroked="t" strokecolor="#002060">
            <v:imagedata r:id="rId20" o:title=""/>
          </v:shape>
        </w:pict>
      </w:r>
      <w:r>
        <w:rPr>
          <w:noProof/>
          <w:lang w:eastAsia="tr-TR"/>
        </w:rPr>
        <w:pict>
          <v:group id="_x0000_s1512" style="position:absolute;margin-left:71.45pt;margin-top:9.45pt;width:277.5pt;height:45.3pt;z-index:25166950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">
            <v:group id="Group 5" o:spid="_x0000_s151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<v:rect id="Rectangle 6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QZTcYA&#10;AADdAAAADwAAAGRycy9kb3ducmV2LnhtbESP0UoDMRBF3wX/IUzBN5utFilr01IEoaJQrX7AsBk3&#10;a5NJ2KTd7d87D4W+zXDv3HtmuR6DVyfqcxfZwGxagSJuou24NfDz/Xq/AJULskUfmQycKcN6dXuz&#10;xNrGgb/otC+tkhDONRpwpaRa69w4CpinMRGL9hv7gEXWvtW2x0HCg9cPVfWkA3YsDQ4TvThqDvtj&#10;MLA7bj//PgaX5mnj7c4t/Nv5fWbM3WTcPIMqNJar+XK9tYL/OBd+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QZTcYAAADdAAAADwAAAAAAAAAAAAAAAACYAgAAZHJz&#10;L2Rvd25yZXYueG1sUEsFBgAAAAAEAAQA9QAAAIsDAAAAAA==&#10;" filled="f" strokecolor="#009dc7" strokeweight=".21847mm">
                <v:stroke dashstyle="3 1"/>
                <v:path arrowok="t"/>
              </v:rect>
              <v:rect id="Rectangle 7" o:spid="_x0000_s151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GX8MA&#10;AADdAAAADwAAAGRycy9kb3ducmV2LnhtbERPS2vCQBC+F/wPywi91Y1tCZK6ighCPfRQH2BvQ3aa&#10;pGZnQnY1yb/vCoK3+fieM1/2rlZXan0lbGA6SUAR52IrLgwc9puXGSgfkC3WwmRgIA/LxehpjpmV&#10;jr/puguFiiHsMzRQhtBkWvu8JId+Ig1x5H6ldRgibAttW+xiuKv1a5Kk2mHFsaHEhtYl5efdxRmQ&#10;UzJ0qfx8rST9G6qjr7eHfGPM87hffYAK1IeH+O7+tHH+2/sUbt/EE/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GX8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51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iocIA&#10;AADdAAAADwAAAGRycy9kb3ducmV2LnhtbERP22oCMRB9L/QfwhT6VrNaKbI1ihQExYJV+wHDZtys&#10;TSZhE931701B8G0O5zrTee+suFAbG88KhoMCBHHldcO1gt/D8m0CIiZkjdYzKbhShPns+WmKpfYd&#10;7+iyT7XIIRxLVGBSCqWUsTLkMA58IM7c0bcOU4ZtLXWLXQ53Vo6K4kM6bDg3GAz0Zaj625+dgu15&#10;9XP67kwYh4XVWzOx6+tmqNTrS7/4BJGoTw/x3b3Sef77eAT/3+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uiKh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51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11" o:spid="_x0000_s15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5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52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<v:shape id="Freeform 18" o:spid="_x0000_s15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5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52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52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52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<v:shape id="Freeform 30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5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53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53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37" o:spid="_x0000_s15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5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5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    ni-ne </w:t>
      </w:r>
      <w:r>
        <w:rPr>
          <w:rFonts w:ascii="Nurhan Uz" w:hAnsi="Nurhan Uz"/>
          <w:sz w:val="70"/>
          <w:szCs w:val="70"/>
        </w:rPr>
        <w:t>nine nine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535" style="position:absolute;margin-left:71.45pt;margin-top:9.45pt;width:277.5pt;height:45.3pt;z-index:25167155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">
            <v:group id="Group 5" o:spid="_x0000_s153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<v:rect id="Rectangle 6" o:spid="_x0000_s153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zcMUA&#10;AADdAAAADwAAAGRycy9kb3ducmV2LnhtbESP0UoDMRBF3wX/IYzgm812ESlr01IKQkWh2voBw2bc&#10;rE0mYZN2t3/vPAi+zXDv3HtmuZ6CVxcach/ZwHxWgSJuo+25M/B1fHlYgMoF2aKPTAaulGG9ur1Z&#10;YmPjyJ90OZROSQjnBg24UlKjdW4dBcyzmIhF+45DwCLr0Gk74Cjhweu6qp50wJ6lwWGiraP2dDgH&#10;A/vz7uPnfXTpMW283buFf72+zY25v5s2z6AKTeXf/He9s4Jf1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vNw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53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sYsMA&#10;AADdAAAADwAAAGRycy9kb3ducmV2LnhtbERPS2vCQBC+F/wPywi91Y05hBJdRQTBHjz4KLS3ITsm&#10;0exMyG5N8u+7QqG3+fies1wPrlEP6nwtbGA+S0ARF2JrLg1czru3d1A+IFtshMnASB7Wq8nLEnMr&#10;PR/pcQqliiHsczRQhdDmWvuiIod+Ji1x5K7SOQwRdqW2HfYx3DU6TZJMO6w5NlTY0rai4n76cQbk&#10;Kxn7TL4PG8luY/3pm49LsTPmdTpsFqACDeFf/Ofe2zg/Tefw/Ca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NsYs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53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TInMIA&#10;AADdAAAADwAAAGRycy9kb3ducmV2LnhtbERP22oCMRB9F/oPYQp906xLKbI1ihQKlgpe2g8YNtPN&#10;ajIJm+iuf28Kgm9zONeZLwdnxYW62HpWMJ0UIIhrr1tuFPz+fI5nIGJC1mg9k4IrRVgunkZzrLTv&#10;eU+XQ2pEDuFYoQKTUqikjLUhh3HiA3Hm/nznMGXYNVJ32OdwZ2VZFG/SYcu5wWCgD0P16XB2Crbn&#10;9e646U14DSurt2Zmv67fU6VenofVO4hEQ3qI7+61zvPLsoT/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Mic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54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<v:shape id="Freeform 11" o:spid="_x0000_s15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oW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sq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5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54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<v:shape id="Freeform 18" o:spid="_x0000_s15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5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5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5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54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55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<v:shape id="Freeform 30" o:spid="_x0000_s15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5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bH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nn3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5mx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5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sFa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PKu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rBW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55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<v:shape id="Freeform 37" o:spid="_x0000_s15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5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5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 nine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558" style="position:absolute;margin-left:-26.8pt;margin-top:9.45pt;width:375.75pt;height:45.3pt;z-index:25167052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5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56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5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56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563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5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5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5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567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5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5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5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5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573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5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5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5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577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5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5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Nine et al.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82" o:spid="_x0000_s1581" type="#_x0000_t75" style="position:absolute;margin-left:54.95pt;margin-top:11.05pt;width:18.7pt;height:42.7pt;z-index:-251643904;visibility:visible;mso-wrap-distance-bottom:.28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">
            <v:imagedata r:id="rId10" o:title=""/>
            <o:lock v:ext="edit" aspectratio="f"/>
          </v:shape>
        </w:pict>
      </w:r>
      <w:r>
        <w:rPr>
          <w:noProof/>
          <w:lang w:eastAsia="tr-TR"/>
        </w:rPr>
        <w:pict>
          <v:group id="_x0000_s1582" style="position:absolute;margin-left:54.15pt;margin-top:9.45pt;width:294.8pt;height:45.3pt;z-index:25167360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">
            <v:group id="Group 5" o:spid="_x0000_s15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<v:rect id="Rectangle 6" o:spid="_x0000_s15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4Q08IA&#10;AADdAAAADwAAAGRycy9kb3ducmV2LnhtbERP22oCMRB9F/oPYQp906yyFNkaRYSCpQWr9gOGzbhZ&#10;TSZhE93175tCwbc5nOssVoOz4kZdbD0rmE4KEMS11y03Cn6O7+M5iJiQNVrPpOBOEVbLp9ECK+17&#10;3tPtkBqRQzhWqMCkFCopY23IYZz4QJy5k+8cpgy7RuoO+xzurJwVxat02HJuMBhoY6i+HK5Owe66&#10;/T5/9SaUYW31zsztx/1zqtTL87B+A5FoSA/xv3ur8/xZWcLf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/hDT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5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ePwcMA&#10;AADdAAAADwAAAGRycy9kb3ducmV2LnhtbERPS2vCQBC+F/oflin0VjdKG0p0FSkI7cFDfUC9Ddkx&#10;iWZnQnZrkn/vCoK3+fieM1v0rlYXan0lbGA8SkAR52IrLgzstqu3T1A+IFushcnAQB4W8+enGWZW&#10;Ov6lyyYUKoawz9BAGUKTae3zkhz6kTTEkTtK6zBE2BbattjFcFfrSZKk2mHFsaHEhr5Kys+bf2dA&#10;/pKhS+WwXkp6Gqq9r392+cqY15d+OQUVqA8P8d39beP8yfsH3L6JJ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ePw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58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rP8IA&#10;AADdAAAADwAAAGRycy9kb3ducmV2LnhtbERP22oCMRB9L/QfwhR8q1lFRLZGkUJBUdCqHzBsppvV&#10;ZBI20V3/vikIfZvDuc582Tsr7tTGxrOC0bAAQVx53XCt4Hz6ep+BiAlZo/VMCh4UYbl4fZljqX3H&#10;33Q/plrkEI4lKjAphVLKWBlyGIc+EGfux7cOU4ZtLXWLXQ53Vo6LYiodNpwbDAb6NFRdjzenYH9b&#10;Hy67zoRJWFm9NzO7eWxHSg3e+tUHiER9+hc/3Wud548nU/j7Jp8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Cs/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58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<v:shape id="Freeform 11" o:spid="_x0000_s15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5H/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K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/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5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LiZ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vN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uJ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5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HdJc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f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d0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59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<v:shape id="Freeform 18" o:spid="_x0000_s15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/my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P5s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5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NDUs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vlwB7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DQ1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5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bJs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ats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5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+vcIA&#10;AADdAAAADwAAAGRycy9kb3ducmV2LnhtbERPS0sDMRC+C/0PYQre7GwXW2RtWkrBx0EEW8HrsBk3&#10;i8lk2WQf/nsjCN7m43vO7jB7p0buYxtEw3pVgGKpg2ml0fB+ebi5AxUTiSEXhDV8c4TDfnG1o8qE&#10;Sd54PKdG5RCJFWmwKXUVYqwte4qr0LFk7jP0nlKGfYOmpymHe4dlUWzRUyu5wVLHJ8v113nwGpxz&#10;yB/H1+30guMw3D75R4ul1tfL+XgPKvGc/sV/7meT55e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n6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59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Tgy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04M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59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<v:shape id="Freeform 30" o:spid="_x0000_s15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RI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9Ej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5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t0u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3S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6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0XmM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wi/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9F5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60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<v:shape id="Freeform 37" o:spid="_x0000_s16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MsdM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I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LH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6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J78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K6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vi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6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Rm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LLa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GEZ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</w:t>
      </w:r>
      <w:r w:rsidRPr="00AE5123">
        <w:rPr>
          <w:rFonts w:ascii="Hand writing Mutlu" w:hAnsi="Hand writing Mutlu"/>
          <w:sz w:val="70"/>
          <w:szCs w:val="70"/>
        </w:rPr>
        <w:t>an</w:t>
      </w:r>
      <w:r w:rsidRPr="0075018E">
        <w:rPr>
          <w:rFonts w:ascii="Hand writing Mutlu" w:hAnsi="Hand writing Mutlu"/>
          <w:sz w:val="70"/>
          <w:szCs w:val="70"/>
        </w:rPr>
        <w:t>-</w:t>
      </w:r>
      <w:r>
        <w:rPr>
          <w:rFonts w:ascii="Nurhan Uz" w:hAnsi="Nurhan Uz"/>
          <w:sz w:val="70"/>
          <w:szCs w:val="70"/>
        </w:rPr>
        <w:t>ne anne anne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605" style="position:absolute;margin-left:54.15pt;margin-top:9.45pt;width:294.8pt;height:45.3pt;z-index:25167462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63bATtMGAABAWgAADgAAAAAAAAAAAAAAAAAuAgAAZHJzL2Uy&#10;b0RvYy54bWxQSwECLQAUAAYACAAAACEAEGpjReEAAAAKAQAADwAAAAAAAAAAAAAAAAAtCQAAZHJz&#10;L2Rvd25yZXYueG1sUEsFBgAAAAAEAAQA8wAAADsKAAAAAA==&#10;">
            <v:group id="Group 5" o:spid="_x0000_s160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rect id="Rectangle 6" o:spid="_x0000_s160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ZGtsUA&#10;AADdAAAADwAAAGRycy9kb3ducmV2LnhtbESP0WoCMRBF3wv+QxihbzWrFJGtUUQQLC3Y2n7AsJlu&#10;tk0mYRPd9e87D4W+zXDv3HtmvR2DV1fqcxfZwHxWgSJuou24NfD5cXhYgcoF2aKPTAZulGG7mdyt&#10;sbZx4He6nkurJIRzjQZcKanWOjeOAuZZTMSifcU+YJG1b7XtcZDw4PWiqpY6YMfS4DDR3lHzc74E&#10;A6fL8e37dXDpMe28PbmVf769zI25n467J1CFxvJv/rs+WsFfLAVXvpER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ka2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60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/ZpMMA&#10;AADdAAAADwAAAGRycy9kb3ducmV2LnhtbERPTWvCQBC9F/wPywje6kYPoY2uIoJgDx60FuptyI5J&#10;NDsTsluT/Hu3UOhtHu9zluve1epBra+EDcymCSjiXGzFhYHz5+71DZQPyBZrYTIwkIf1avSyxMxK&#10;x0d6nEKhYgj7DA2UITSZ1j4vyaGfSkMcuau0DkOEbaFti10Md7WeJ0mqHVYcG0psaFtSfj/9OAPy&#10;nQxdKpfDRtLbUH35+uOc74yZjPvNAlSgPvyL/9x7G+fP03f4/Sae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/ZpM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60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cbcYA&#10;AADdAAAADwAAAGRycy9kb3ducmV2LnhtbESP0UoDMRBF34X+Q5iCbzbbIlrWpqUUhIpCtfoBw2bc&#10;rE0mYZN2t3/vPAi+zXDv3HtmtRmDVxfqcxfZwHxWgSJuou24NfD1+Xy3BJULskUfmQxcKcNmPblZ&#10;YW3jwB90OZZWSQjnGg24UlKtdW4cBcyzmIhF+459wCJr32rb4yDhwetFVT3ogB1Lg8NEO0fN6XgO&#10;Bg7n/fvP2+DSfdp6e3BL/3J9nRtzOx23T6AKjeXf/He9t4K/eBR++UZG0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ncbcYAAADdAAAADwAAAAAAAAAAAAAAAACYAgAAZHJz&#10;L2Rvd25yZXYueG1sUEsFBgAAAAAEAAQA9QAAAIsDAAAAAA==&#10;" filled="f" strokecolor="#009dc7" strokeweight=".21847mm">
                <v:stroke dashstyle="3 1"/>
                <v:path arrowok="t"/>
              </v:rect>
            </v:group>
            <v:group id="Group 9" o:spid="_x0000_s161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<v:shape id="Freeform 11" o:spid="_x0000_s16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q6q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6uq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6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YfMs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5fr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Nh8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6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+HRs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34d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61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<v:shape id="Freeform 18" o:spid="_x0000_s16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G8qs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Bv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6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0ZMc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Rk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6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NQ8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o1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61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o2M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ij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61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HxY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x8W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62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<v:shape id="Freeform 30" o:spid="_x0000_s16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6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62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62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<v:shape id="Freeform 37" o:spid="_x0000_s16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6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pF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Ya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6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9ZM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/W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 anne anne anne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91" o:spid="_x0000_s1628" type="#_x0000_t75" alt="JUMP" style="position:absolute;margin-left:206.4pt;margin-top:1.8pt;width:54pt;height:54pt;z-index:-251633664;visibility:visible">
            <v:imagedata r:id="rId21" o:title=""/>
          </v:shape>
        </w:pict>
      </w:r>
      <w:r>
        <w:rPr>
          <w:noProof/>
          <w:lang w:eastAsia="tr-TR"/>
        </w:rPr>
        <w:pict>
          <v:group id="_x0000_s1629" style="position:absolute;margin-left:-9.6pt;margin-top:9.45pt;width:358.55pt;height:45.3pt;z-index:25167564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">
            <v:group id="Group 5" o:spid="_x0000_s163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<v:rect id="Rectangle 6" o:spid="_x0000_s163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Be8MA&#10;AADdAAAADwAAAGRycy9kb3ducmV2LnhtbERP22oCMRB9F/yHMELfNOtSim6NIkLB0oJV+wHDZrrZ&#10;mkzCJrrr3zeFQt/mcK6z2gzOiht1sfWsYD4rQBDXXrfcKPg8v0wXIGJC1mg9k4I7Rdisx6MVVtr3&#10;fKTbKTUih3CsUIFJKVRSxtqQwzjzgThzX75zmDLsGqk77HO4s7IsiifpsOXcYDDQzlB9OV2dgsN1&#10;//H93pvwGLZWH8zCvt7f5ko9TIbtM4hEQ/oX/7n3Os8vlyX8fpNP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sBe8MAAADdAAAADwAAAAAAAAAAAAAAAACYAgAAZHJzL2Rv&#10;d25yZXYueG1sUEsFBgAAAAAEAAQA9QAAAIgDAAAAAA==&#10;" filled="f" strokecolor="#009dc7" strokeweight=".21847mm">
                <v:stroke dashstyle="3 1"/>
                <v:path arrowok="t"/>
              </v:rect>
              <v:rect id="Rectangle 7" o:spid="_x0000_s163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eacMA&#10;AADdAAAADwAAAGRycy9kb3ducmV2LnhtbERPTWvCQBC9F/wPywje6kaFUFNXkYJQDx5qFextyE6T&#10;1OxMyK4m+fduodDbPN7nrDa9q9WdWl8JG5hNE1DEudiKCwOnz93zCygfkC3WwmRgIA+b9ehphZmV&#10;jj/ofgyFiiHsMzRQhtBkWvu8JId+Kg1x5L6ldRgibAttW+xiuKv1PElS7bDi2FBiQ28l5dfjzRmQ&#10;SzJ0qXwdtpL+DNXZ1/tTvjNmMu63r6AC9eFf/Od+t3H+fLmA32/iC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Kea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63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48lMIA&#10;AADdAAAADwAAAGRycy9kb3ducmV2LnhtbERP22oCMRB9L/QfwhR8q1lFiq5GkUJBacFL+wHDZtys&#10;JpOwie76902h4NscznUWq95ZcaM2Np4VjIYFCOLK64ZrBT/fH69TEDEha7SeScGdIqyWz08LLLXv&#10;+EC3Y6pFDuFYogKTUiiljJUhh3HoA3HmTr51mDJsa6lb7HK4s3JcFG/SYcO5wWCgd0PV5Xh1CnbX&#10;zf781ZkwCWurd2Zqt/fPkVKDl349B5GoTw/xv3uj8/zxbAJ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jyU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63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<v:shape id="Freeform 11" o:spid="_x0000_s16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6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6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ru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9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mu5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63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<v:shape id="Freeform 18" o:spid="_x0000_s16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9pc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D/a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6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6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6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64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64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0" o:spid="_x0000_s16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bAS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wE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6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6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64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<v:shape id="Freeform 37" o:spid="_x0000_s16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6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bO48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2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Wzu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6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RQlM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RFC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Anne, nine     atla.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110" o:spid="_x0000_s1652" type="#_x0000_t75" alt="44-532857844" style="position:absolute;margin-left:98.4pt;margin-top:15.4pt;width:48.55pt;height:36.85pt;z-index:251627520;visibility:visible">
            <v:imagedata r:id="rId22" o:title=""/>
          </v:shape>
        </w:pict>
      </w:r>
      <w:r>
        <w:rPr>
          <w:noProof/>
          <w:lang w:eastAsia="tr-TR"/>
        </w:rPr>
        <w:pict>
          <v:group id="_x0000_s1653" style="position:absolute;margin-left:-9.6pt;margin-top:9.45pt;width:358.55pt;height:45.3pt;z-index:25167667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">
            <v:group id="Group 5" o:spid="_x0000_s165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rect id="Rectangle 6" o:spid="_x0000_s165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Lv8IA&#10;AADdAAAADwAAAGRycy9kb3ducmV2LnhtbERP22oCMRB9L/QfwhT6VrPbisjWKFIoWBS8fsCwmW62&#10;TSZhE931702h4NscznVmi8FZcaEutp4VlKMCBHHtdcuNgtPx82UKIiZkjdYzKbhShMX88WGGlfY9&#10;7+lySI3IIRwrVGBSCpWUsTbkMI58IM7ct+8cpgy7RuoO+xzurHwtiol02HJuMBjow1D9ezg7Bdvz&#10;avez6U0Yh6XVWzO1X9d1qdTz07B8B5FoSHfxv3ul8/y3cgJ/3+QT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u/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65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uUrcMA&#10;AADdAAAADwAAAGRycy9kb3ducmV2LnhtbERPS2vCQBC+F/wPywi91Y0tREldRQShHnqoD7C3ITtN&#10;UrMzIbua5N93C4K3+fies1j1rlY3an0lbGA6SUAR52IrLgwcD9uXOSgfkC3WwmRgIA+r5ehpgZmV&#10;jr/otg+FiiHsMzRQhtBkWvu8JId+Ig1x5H6kdRgibAttW+xiuKv1a5Kk2mHFsaHEhjYl5Zf91RmQ&#10;czJ0qXx/riX9HaqTr3fHfGvM87hfv4MK1IeH+O7+sHH+23QG/9/EE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uUr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65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6VsUA&#10;AADdAAAADwAAAGRycy9kb3ducmV2LnhtbESP0UoDMRBF3wX/IYzgm82uipS1aSmCUFGorX7AsBk3&#10;2yaTsEm72793HgTfZrh37j2zWE3BqzMNuY9soJ5VoIjbaHvuDHx/vd7NQeWCbNFHJgMXyrBaXl8t&#10;sLFx5B2d96VTEsK5QQOulNRonVtHAfMsJmLRfuIQsMg6dNoOOEp48Pq+qp50wJ6lwWGiF0ftcX8K&#10;BranzefhY3TpMa293bq5f7u818bc3kzrZ1CFpvJv/rveWMF/q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TpWxQAAAN0AAAAPAAAAAAAAAAAAAAAAAJgCAABkcnMv&#10;ZG93bnJldi54bWxQSwUGAAAAAAQABAD1AAAAigMAAAAA&#10;" filled="f" strokecolor="#009dc7" strokeweight=".21847mm">
                <v:stroke dashstyle="3 1"/>
                <v:path arrowok="t"/>
              </v:rect>
            </v:group>
            <v:group id="Group 9" o:spid="_x0000_s165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" o:spid="_x0000_s16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6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6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66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<v:shape id="Freeform 18" o:spid="_x0000_s16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6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6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66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85s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zm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66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66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<v:shape id="Freeform 30" o:spid="_x0000_s16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6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6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67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<v:shape id="Freeform 37" o:spid="_x0000_s16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6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6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Anne    al at.</w:t>
      </w:r>
    </w:p>
    <w:p w:rsidR="00266A5C" w:rsidRPr="002A589F" w:rsidRDefault="00266A5C" w:rsidP="00E2516F">
      <w:pPr>
        <w:spacing w:after="0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676" style="position:absolute;margin-left:50.4pt;margin-top:9.45pt;width:298.55pt;height:45.3pt;z-index:25167769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">
            <v:group id="Group 5" o:spid="_x0000_s167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<v:rect id="Rectangle 6" o:spid="_x0000_s167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QZTcYA&#10;AADdAAAADwAAAGRycy9kb3ducmV2LnhtbESP0UoDMRBF3wX/IUzBN5utFilr01IEoaJQrX7AsBk3&#10;a5NJ2KTd7d87D4W+zXDv3HtmuR6DVyfqcxfZwGxagSJuou24NfDz/Xq/AJULskUfmQycKcN6dXuz&#10;xNrGgb/otC+tkhDONRpwpaRa69w4CpinMRGL9hv7gEXWvtW2x0HCg9cPVfWkA3YsDQ4TvThqDvtj&#10;MLA7bj//PgaX5mnj7c4t/Nv5fWbM3WTcPIMqNJar+XK9tYL/OBd+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QZTcYAAADdAAAADwAAAAAAAAAAAAAAAACYAgAAZHJz&#10;L2Rvd25yZXYueG1sUEsFBgAAAAAEAAQA9QAAAIsDAAAAAA==&#10;" filled="f" strokecolor="#009dc7" strokeweight=".21847mm">
                <v:stroke dashstyle="3 1"/>
                <v:path arrowok="t"/>
              </v:rect>
              <v:rect id="Rectangle 7" o:spid="_x0000_s167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GX8MA&#10;AADdAAAADwAAAGRycy9kb3ducmV2LnhtbERPS2vCQBC+F/wPywi91Y1tCZK6ighCPfRQH2BvQ3aa&#10;pGZnQnY1yb/vCoK3+fieM1/2rlZXan0lbGA6SUAR52IrLgwc9puXGSgfkC3WwmRgIA/LxehpjpmV&#10;jr/puguFiiHsMzRQhtBkWvu8JId+Ig1x5H6ldRgibAttW+xiuKv1a5Kk2mHFsaHEhtYl5efdxRmQ&#10;UzJ0qfx8rST9G6qjr7eHfGPM87hffYAK1IeH+O7+tHH+2/sUbt/EE/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GX8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68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iocIA&#10;AADdAAAADwAAAGRycy9kb3ducmV2LnhtbERP22oCMRB9L/QfwhT6VrNaKbI1ihQExYJV+wHDZtys&#10;TSZhE931701B8G0O5zrTee+suFAbG88KhoMCBHHldcO1gt/D8m0CIiZkjdYzKbhShPns+WmKpfYd&#10;7+iyT7XIIRxLVGBSCqWUsTLkMA58IM7c0bcOU4ZtLXWLXQ53Vo6K4kM6bDg3GAz0Zaj625+dgu15&#10;9XP67kwYh4XVWzOx6+tmqNTrS7/4BJGoTw/x3b3Sef77eAT/3+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uiKh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68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11" o:spid="_x0000_s16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6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6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68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<v:shape id="Freeform 18" o:spid="_x0000_s16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68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6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68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69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69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<v:shape id="Freeform 30" o:spid="_x0000_s16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6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6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69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37" o:spid="_x0000_s16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6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6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   </w:t>
      </w:r>
      <w:r w:rsidRPr="0075018E">
        <w:rPr>
          <w:rFonts w:ascii="Hand writing Mutlu" w:hAnsi="Hand writing Mutlu"/>
          <w:sz w:val="70"/>
          <w:szCs w:val="70"/>
        </w:rPr>
        <w:t>i-lan</w:t>
      </w:r>
      <w:r>
        <w:rPr>
          <w:rFonts w:ascii="Nurhan Uz" w:hAnsi="Nurhan Uz"/>
          <w:sz w:val="70"/>
          <w:szCs w:val="70"/>
        </w:rPr>
        <w:t>ilan ilan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699" style="position:absolute;margin-left:-9.6pt;margin-top:9.45pt;width:358.55pt;height:45.3pt;z-index:25167872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">
            <v:group id="Group 5" o:spid="_x0000_s170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<v:rect id="Rectangle 6" o:spid="_x0000_s170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Lv8IA&#10;AADdAAAADwAAAGRycy9kb3ducmV2LnhtbERP22oCMRB9L/QfwhT6VrPbisjWKFIoWBS8fsCwmW62&#10;TSZhE931702h4NscznVmi8FZcaEutp4VlKMCBHHtdcuNgtPx82UKIiZkjdYzKbhShMX88WGGlfY9&#10;7+lySI3IIRwrVGBSCpWUsTbkMI58IM7ct+8cpgy7RuoO+xzurHwtiol02HJuMBjow1D9ezg7Bdvz&#10;avez6U0Yh6XVWzO1X9d1qdTz07B8B5FoSHfxv3ul8/y3cgJ/3+QT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u/wgAAAN0AAAAPAAAAAAAAAAAAAAAAAJgCAABkcnMvZG93&#10;bnJldi54bWxQSwUGAAAAAAQABAD1AAAAhwMAAAAA&#10;" filled="f" strokecolor="#009dc7" strokeweight=".21847mm">
                <v:stroke dashstyle="3 1"/>
                <v:path arrowok="t"/>
              </v:rect>
              <v:rect id="Rectangle 7" o:spid="_x0000_s170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uUrcMA&#10;AADdAAAADwAAAGRycy9kb3ducmV2LnhtbERPS2vCQBC+F/wPywi91Y0tREldRQShHnqoD7C3ITtN&#10;UrMzIbua5N93C4K3+fies1j1rlY3an0lbGA6SUAR52IrLgwcD9uXOSgfkC3WwmRgIA+r5ehpgZmV&#10;jr/otg+FiiHsMzRQhtBkWvu8JId+Ig1x5H6kdRgibAttW+xiuKv1a5Kk2mHFsaHEhjYl5Zf91RmQ&#10;czJ0qXx/riX9HaqTr3fHfGvM87hfv4MK1IeH+O7+sHH+23QG/9/EE/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uUrc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70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6VsUA&#10;AADdAAAADwAAAGRycy9kb3ducmV2LnhtbESP0UoDMRBF3wX/IYzgm82uipS1aSmCUFGorX7AsBk3&#10;2yaTsEm72793HgTfZrh37j2zWE3BqzMNuY9soJ5VoIjbaHvuDHx/vd7NQeWCbNFHJgMXyrBaXl8t&#10;sLFx5B2d96VTEsK5QQOulNRonVtHAfMsJmLRfuIQsMg6dNoOOEp48Pq+qp50wJ6lwWGiF0ftcX8K&#10;BranzefhY3TpMa293bq5f7u818bc3kzrZ1CFpvJv/rveWMF/qAVX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TpWxQAAAN0AAAAPAAAAAAAAAAAAAAAAAJgCAABkcnMv&#10;ZG93bnJldi54bWxQSwUGAAAAAAQABAD1AAAAigMAAAAA&#10;" filled="f" strokecolor="#009dc7" strokeweight=".21847mm">
                <v:stroke dashstyle="3 1"/>
                <v:path arrowok="t"/>
              </v:rect>
            </v:group>
            <v:group id="Group 9" o:spid="_x0000_s170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" o:spid="_x0000_s17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7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7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70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<v:shape id="Freeform 18" o:spid="_x0000_s17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7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7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cK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TnC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71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85s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zm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71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tw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K3D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71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<v:shape id="Freeform 30" o:spid="_x0000_s17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83GMQA&#10;AADdAAAADwAAAGRycy9kb3ducmV2LnhtbESPS0sEQQyE74L/oYngzc24K4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vNx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7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Sg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I5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7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71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<v:shape id="Freeform 37" o:spid="_x0000_s17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7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7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ilan </w:t>
      </w:r>
    </w:p>
    <w:p w:rsidR="00266A5C" w:rsidRPr="002A589F" w:rsidRDefault="00266A5C" w:rsidP="00E2516F">
      <w:pPr>
        <w:spacing w:after="0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722" style="position:absolute;margin-left:26.7pt;margin-top:9.45pt;width:322.25pt;height:45.3pt;z-index:25167974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">
            <v:group id="Group 5" o:spid="_x0000_s17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<v:rect id="Rectangle 6" o:spid="_x0000_s17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QZTcYA&#10;AADdAAAADwAAAGRycy9kb3ducmV2LnhtbESP0UoDMRBF3wX/IUzBN5utFilr01IEoaJQrX7AsBk3&#10;a5NJ2KTd7d87D4W+zXDv3HtmuR6DVyfqcxfZwGxagSJuou24NfDz/Xq/AJULskUfmQycKcN6dXuz&#10;xNrGgb/otC+tkhDONRpwpaRa69w4CpinMRGL9hv7gEXWvtW2x0HCg9cPVfWkA3YsDQ4TvThqDvtj&#10;MLA7bj//PgaX5mnj7c4t/Nv5fWbM3WTcPIMqNJar+XK9tYL/OBd+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QZTcYAAADdAAAADwAAAAAAAAAAAAAAAACYAgAAZHJz&#10;L2Rvd25yZXYueG1sUEsFBgAAAAAEAAQA9QAAAIsDAAAAAA==&#10;" filled="f" strokecolor="#009dc7" strokeweight=".21847mm">
                <v:stroke dashstyle="3 1"/>
                <v:path arrowok="t"/>
              </v:rect>
              <v:rect id="Rectangle 7" o:spid="_x0000_s17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2GX8MA&#10;AADdAAAADwAAAGRycy9kb3ducmV2LnhtbERPS2vCQBC+F/wPywi91Y1tCZK6ighCPfRQH2BvQ3aa&#10;pGZnQnY1yb/vCoK3+fieM1/2rlZXan0lbGA6SUAR52IrLgwc9puXGSgfkC3WwmRgIA/LxehpjpmV&#10;jr/puguFiiHsMzRQhtBkWvu8JId+Ig1x5H6ldRgibAttW+xiuKv1a5Kk2mHFsaHEhtYl5efdxRmQ&#10;UzJ0qfx8rST9G6qjr7eHfGPM87hffYAK1IeH+O7+tHH+2/sUbt/EE/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2GX8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7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oiocIA&#10;AADdAAAADwAAAGRycy9kb3ducmV2LnhtbERP22oCMRB9L/QfwhT6VrNaKbI1ihQExYJV+wHDZtys&#10;TSZhE931701B8G0O5zrTee+suFAbG88KhoMCBHHldcO1gt/D8m0CIiZkjdYzKbhShPns+WmKpfYd&#10;7+iyT7XIIRxLVGBSCqWUsTLkMA58IM7c0bcOU4ZtLXWLXQ53Vo6K4kM6bDg3GAz0Zaj625+dgu15&#10;9XP67kwYh4XVWzOx6+tmqNTrS7/4BJGoTw/x3b3Sef77eAT/3+QT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uiKh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72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11" o:spid="_x0000_s17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7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73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73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<v:shape id="Freeform 18" o:spid="_x0000_s17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7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t+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s1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U+3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7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Su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w0r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73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73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73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<v:shape id="Freeform 30" o:spid="_x0000_s17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7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7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74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37" o:spid="_x0000_s17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7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7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an-ten </w:t>
      </w:r>
      <w:r>
        <w:rPr>
          <w:rFonts w:ascii="Nurhan Uz" w:hAnsi="Nurhan Uz"/>
          <w:sz w:val="70"/>
          <w:szCs w:val="70"/>
        </w:rPr>
        <w:t>anten anten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745" style="position:absolute;margin-left:-5.1pt;margin-top:9.45pt;width:354.05pt;height:45.3pt;z-index:25168179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">
            <v:group id="Group 5" o:spid="_x0000_s174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<v:rect id="Rectangle 6" o:spid="_x0000_s174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zcMUA&#10;AADdAAAADwAAAGRycy9kb3ducmV2LnhtbESP0UoDMRBF3wX/IYzgm812ESlr01IKQkWh2voBw2bc&#10;rE0mYZN2t3/vPAi+zXDv3HtmuZ6CVxcach/ZwHxWgSJuo+25M/B1fHlYgMoF2aKPTAaulGG9ur1Z&#10;YmPjyJ90OZROSQjnBg24UlKjdW4dBcyzmIhF+45DwCLr0Gk74Cjhweu6qp50wJ6lwWGiraP2dDgH&#10;A/vz7uPnfXTpMW283buFf72+zY25v5s2z6AKTeXf/He9s4Jf18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vNwxQAAAN0AAAAPAAAAAAAAAAAAAAAAAJgCAABkcnMv&#10;ZG93bnJldi54bWxQSwUGAAAAAAQABAD1AAAAigMAAAAA&#10;" filled="f" strokecolor="#009dc7" strokeweight=".21847mm">
                <v:stroke dashstyle="3 1"/>
                <v:path arrowok="t"/>
              </v:rect>
              <v:rect id="Rectangle 7" o:spid="_x0000_s174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sYsMA&#10;AADdAAAADwAAAGRycy9kb3ducmV2LnhtbERPS2vCQBC+F/wPywi91Y05hBJdRQTBHjz4KLS3ITsm&#10;0exMyG5N8u+7QqG3+fies1wPrlEP6nwtbGA+S0ARF2JrLg1czru3d1A+IFtshMnASB7Wq8nLEnMr&#10;PR/pcQqliiHsczRQhdDmWvuiIod+Ji1x5K7SOQwRdqW2HfYx3DU6TZJMO6w5NlTY0rai4n76cQbk&#10;Kxn7TL4PG8luY/3pm49LsTPmdTpsFqACDeFf/Ofe2zg/Tefw/Ca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NsYsMAAADdAAAADwAAAAAAAAAAAAAAAACYAgAAZHJzL2Rv&#10;d25yZXYueG1sUEsFBgAAAAAEAAQA9QAAAIgDAAAAAA==&#10;" filled="f" strokecolor="#009dc7" strokeweight=".25pt">
                <v:stroke dashstyle="3 1"/>
                <v:path arrowok="t"/>
              </v:rect>
              <v:rect id="Rectangle 8" o:spid="_x0000_s174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TInMIA&#10;AADdAAAADwAAAGRycy9kb3ducmV2LnhtbERP22oCMRB9F/oPYQp906xLKbI1ihQKlgpe2g8YNtPN&#10;ajIJm+iuf28Kgm9zONeZLwdnxYW62HpWMJ0UIIhrr1tuFPz+fI5nIGJC1mg9k4IrRVgunkZzrLTv&#10;eU+XQ2pEDuFYoQKTUqikjLUhh3HiA3Hm/nznMGXYNVJ32OdwZ2VZFG/SYcu5wWCgD0P16XB2Crbn&#10;9e646U14DSurt2Zmv67fU6VenofVO4hEQ3qI7+61zvPLsoT/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MicwgAAAN0AAAAPAAAAAAAAAAAAAAAAAJgCAABkcnMvZG93&#10;bnJldi54bWxQSwUGAAAAAAQABAD1AAAAhwMAAAAA&#10;" filled="f" strokecolor="#009dc7" strokeweight=".21847mm">
                <v:stroke dashstyle="3 1"/>
                <v:path arrowok="t"/>
              </v:rect>
            </v:group>
            <v:group id="Group 9" o:spid="_x0000_s175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<v:shape id="Freeform 11" o:spid="_x0000_s17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oW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sq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7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7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75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<v:shape id="Freeform 18" o:spid="_x0000_s17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7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7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75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75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76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<v:shape id="Freeform 30" o:spid="_x0000_s17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7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bH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fnn3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5mx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7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sFa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PKu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rBW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76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<v:shape id="Freeform 37" o:spid="_x0000_s17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7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7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anten</w:t>
      </w:r>
    </w:p>
    <w:p w:rsidR="00266A5C" w:rsidRPr="002A589F" w:rsidRDefault="00266A5C" w:rsidP="00E2516F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768" style="position:absolute;margin-left:-5.1pt;margin-top:9.45pt;width:354.05pt;height:45.3pt;z-index:25168076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76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77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77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77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773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7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7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7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777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7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7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7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7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78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783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7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7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7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787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7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7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7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Anne, anten al.</w:t>
      </w:r>
    </w:p>
    <w:p w:rsidR="00266A5C" w:rsidRPr="00EB3EDE" w:rsidRDefault="00266A5C" w:rsidP="00E80AE2">
      <w:pPr>
        <w:spacing w:after="0" w:line="240" w:lineRule="auto"/>
        <w:rPr>
          <w:rFonts w:ascii="Nurhan Uz" w:hAnsi="Nurhan Uz"/>
          <w:noProof/>
          <w:sz w:val="72"/>
          <w:szCs w:val="72"/>
          <w:lang w:eastAsia="tr-TR"/>
        </w:rPr>
      </w:pPr>
      <w:r>
        <w:rPr>
          <w:noProof/>
          <w:lang w:eastAsia="tr-TR"/>
        </w:rPr>
        <w:pict>
          <v:group id="_x0000_s1791" style="position:absolute;margin-left:65.5pt;margin-top:9.75pt;width:295.4pt;height:45.3pt;z-index:25168384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7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79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79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79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796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7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7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7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800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8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8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8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80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80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806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8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8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8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810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8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8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8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6" o:spid="_x0000_s1814" type="#_x0000_t75" style="position:absolute;margin-left:-33.55pt;margin-top:4.55pt;width:99.75pt;height:64.5pt;z-index:251628544;visibility:visible">
            <v:imagedata r:id="rId23" o:title=""/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   an-lat </w:t>
      </w:r>
      <w:r>
        <w:rPr>
          <w:rFonts w:ascii="Nurhan Uz" w:hAnsi="Nurhan Uz"/>
          <w:noProof/>
          <w:sz w:val="72"/>
          <w:szCs w:val="72"/>
          <w:lang w:eastAsia="tr-TR"/>
        </w:rPr>
        <w:t>anlat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_x0000_s1815" type="#_x0000_t75" style="position:absolute;margin-left:360.95pt;margin-top:43.6pt;width:64.45pt;height:118.5pt;z-index:251623424;visibility:visible">
            <v:imagedata r:id="rId24" o:title=""/>
          </v:shape>
        </w:pict>
      </w:r>
      <w:r>
        <w:rPr>
          <w:noProof/>
          <w:lang w:eastAsia="tr-TR"/>
        </w:rPr>
        <w:pict>
          <v:group id="_x0000_s1816" style="position:absolute;margin-left:56.2pt;margin-top:9.45pt;width:292.75pt;height:45.3pt;z-index:25168486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81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81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81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82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82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8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8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8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82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8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8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8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8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83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83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8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8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8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83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8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8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8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noProof/>
          <w:lang w:eastAsia="tr-TR"/>
        </w:rPr>
        <w:pict>
          <v:shape id="Resim 28" o:spid="_x0000_s1839" type="#_x0000_t75" style="position:absolute;margin-left:-33.55pt;margin-top:4.4pt;width:90pt;height:58.3pt;z-index:251616256;visibility:visible">
            <v:imagedata r:id="rId25" o:title=""/>
          </v:shape>
        </w:pict>
      </w:r>
      <w:r>
        <w:rPr>
          <w:rFonts w:ascii="Nurhan Uz" w:hAnsi="Nurhan Uz"/>
          <w:sz w:val="70"/>
          <w:szCs w:val="70"/>
        </w:rPr>
        <w:t xml:space="preserve">    anlat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840" style="position:absolute;margin-left:-10.3pt;margin-top:9.45pt;width:359.25pt;height:45.3pt;z-index:25168588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84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84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84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84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845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8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8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8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849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8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8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8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85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85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855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8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8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8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859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8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8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8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Anne anlat.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1863" style="position:absolute;margin-left:-10.3pt;margin-top:9.45pt;width:359.25pt;height:45.3pt;z-index:25168691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86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86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86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86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86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8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8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8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87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8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8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8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87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87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87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8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88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8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88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8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8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8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Nine ile anne anlat.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4" o:spid="_x0000_s1886" type="#_x0000_t75" style="position:absolute;margin-left:369.2pt;margin-top:49.95pt;width:67.4pt;height:95.25pt;z-index:251625472;visibility:visible">
            <v:imagedata r:id="rId26" o:title=""/>
          </v:shape>
        </w:pict>
      </w:r>
      <w:r>
        <w:rPr>
          <w:noProof/>
          <w:lang w:eastAsia="tr-TR"/>
        </w:rPr>
        <w:pict>
          <v:group id="_x0000_s1887" style="position:absolute;margin-left:-10.3pt;margin-top:9.45pt;width:359.25pt;height:45.3pt;z-index:25168793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88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88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89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89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892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8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8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8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896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8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8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8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90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90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902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9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9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9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906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9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9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9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Talat</w:t>
      </w:r>
      <w:r>
        <w:rPr>
          <w:rFonts w:ascii="Times New Roman" w:hAnsi="Times New Roman"/>
          <w:sz w:val="70"/>
          <w:szCs w:val="70"/>
        </w:rPr>
        <w:t>’</w:t>
      </w:r>
      <w:r>
        <w:rPr>
          <w:rFonts w:ascii="Nurhan Uz" w:hAnsi="Nurhan Uz"/>
          <w:sz w:val="70"/>
          <w:szCs w:val="70"/>
        </w:rPr>
        <w:t>a, eli anlat,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9" o:spid="_x0000_s1910" type="#_x0000_t75" style="position:absolute;margin-left:-35.8pt;margin-top:8.65pt;width:74.25pt;height:81.75pt;z-index:251624448;visibility:visible">
            <v:imagedata r:id="rId27" o:title=""/>
          </v:shape>
        </w:pict>
      </w:r>
      <w:r>
        <w:rPr>
          <w:noProof/>
          <w:lang w:eastAsia="tr-TR"/>
        </w:rPr>
        <w:pict>
          <v:group id="_x0000_s1911" style="position:absolute;margin-left:37.35pt;margin-top:9.45pt;width:311.6pt;height:45.3pt;z-index:25168896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91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91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91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91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916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9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9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9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920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9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9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92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92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92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926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9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92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9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930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9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9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9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 Tan </w:t>
      </w:r>
      <w:r>
        <w:rPr>
          <w:rFonts w:ascii="Nurhan Uz" w:hAnsi="Nurhan Uz"/>
          <w:sz w:val="70"/>
          <w:szCs w:val="70"/>
        </w:rPr>
        <w:t>Tan Tan Tan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7" o:spid="_x0000_s1934" type="#_x0000_t75" style="position:absolute;margin-left:355.7pt;margin-top:44.95pt;width:81pt;height:103.5pt;z-index:251626496;visibility:visible">
            <v:imagedata r:id="rId28" o:title=""/>
          </v:shape>
        </w:pict>
      </w:r>
      <w:r>
        <w:rPr>
          <w:noProof/>
          <w:lang w:eastAsia="tr-TR"/>
        </w:rPr>
        <w:pict>
          <v:group id="_x0000_s1935" style="position:absolute;margin-left:37.35pt;margin-top:9.45pt;width:311.6pt;height:45.3pt;z-index:25168998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93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93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93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93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94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9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9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9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94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9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9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9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9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94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95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9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9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9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95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9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9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9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Tan 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11" o:spid="_x0000_s1958" type="#_x0000_t75" style="position:absolute;margin-left:-35.8pt;margin-top:2.1pt;width:72.75pt;height:81pt;z-index:251621376;visibility:visible">
            <v:imagedata r:id="rId29" o:title=""/>
          </v:shape>
        </w:pict>
      </w:r>
      <w:r>
        <w:rPr>
          <w:noProof/>
          <w:lang w:eastAsia="tr-TR"/>
        </w:rPr>
        <w:pict>
          <v:group id="_x0000_s1959" style="position:absolute;margin-left:37.35pt;margin-top:9.45pt;width:311.6pt;height:45.3pt;z-index:25169100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96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96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96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96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96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9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9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9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96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9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9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9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97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97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97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9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19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19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197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19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198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19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</w:t>
      </w:r>
      <w:r w:rsidRPr="00E80AE2">
        <w:rPr>
          <w:rFonts w:ascii="Hand writing Mutlu" w:hAnsi="Hand writing Mutlu"/>
          <w:sz w:val="70"/>
          <w:szCs w:val="70"/>
        </w:rPr>
        <w:t>Al-tan</w:t>
      </w:r>
      <w:r>
        <w:rPr>
          <w:rFonts w:ascii="Nurhan Uz" w:hAnsi="Nurhan Uz"/>
          <w:sz w:val="70"/>
          <w:szCs w:val="70"/>
        </w:rPr>
        <w:t>Altan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1" o:spid="_x0000_s1982" type="#_x0000_t75" style="position:absolute;margin-left:357.4pt;margin-top:45.9pt;width:79.3pt;height:65.25pt;z-index:251622400;visibility:visible">
            <v:imagedata r:id="rId30" o:title=""/>
          </v:shape>
        </w:pict>
      </w:r>
      <w:r>
        <w:rPr>
          <w:noProof/>
          <w:lang w:eastAsia="tr-TR"/>
        </w:rPr>
        <w:pict>
          <v:group id="_x0000_s1983" style="position:absolute;margin-left:37.35pt;margin-top:11pt;width:311.6pt;height:45.3pt;z-index:25169203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198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198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198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198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198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19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19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19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199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19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19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19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199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199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199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19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0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0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00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0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0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0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 Altan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006" style="position:absolute;margin-left:1.1pt;margin-top:9.45pt;width:347.85pt;height:45.3pt;z-index:25169305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0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00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0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01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01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0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0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0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01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0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0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0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0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02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02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0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0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0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02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0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0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0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Altan, Tan</w:t>
      </w:r>
      <w:r>
        <w:rPr>
          <w:rFonts w:ascii="Times New Roman" w:hAnsi="Times New Roman"/>
          <w:sz w:val="70"/>
          <w:szCs w:val="70"/>
        </w:rPr>
        <w:t>’</w:t>
      </w:r>
      <w:r>
        <w:rPr>
          <w:rFonts w:ascii="Nurhan Uz" w:hAnsi="Nurhan Uz"/>
          <w:sz w:val="70"/>
          <w:szCs w:val="70"/>
        </w:rPr>
        <w:t>a anlat.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029" style="position:absolute;margin-left:.15pt;margin-top:9.45pt;width:348.8pt;height:45.3pt;z-index:25169408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03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03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03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03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03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0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0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03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0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0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0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0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04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04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0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0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0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04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0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0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0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Anne et al.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shape id="Resim 24" o:spid="_x0000_s2052" type="#_x0000_t75" alt="https://encrypted-tbn3.gstatic.com/images?q=tbn:ANd9GcQOhliyr3sl_c7OILcYKWRJu1E01KfuZ5aLbmoV_9xJqOOO2FL6" style="position:absolute;margin-left:273.9pt;margin-top:2.95pt;width:19.5pt;height:46.6pt;z-index:251612160;visibility:visible">
            <v:imagedata r:id="rId31" o:title=""/>
          </v:shape>
        </w:pict>
      </w:r>
      <w:r>
        <w:rPr>
          <w:noProof/>
          <w:lang w:eastAsia="tr-TR"/>
        </w:rPr>
        <w:pict>
          <v:group id="_x0000_s2053" style="position:absolute;margin-left:.15pt;margin-top:9.45pt;width:348.8pt;height:45.3pt;z-index:25169510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05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05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05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05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058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0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0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062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0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0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06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06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068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0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0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0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072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0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0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0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>Nine, Altan</w:t>
      </w:r>
      <w:r>
        <w:rPr>
          <w:rFonts w:ascii="Times New Roman" w:hAnsi="Times New Roman"/>
          <w:sz w:val="70"/>
          <w:szCs w:val="70"/>
        </w:rPr>
        <w:t>’</w:t>
      </w:r>
      <w:r>
        <w:rPr>
          <w:rFonts w:ascii="Nurhan Uz" w:hAnsi="Nurhan Uz"/>
          <w:sz w:val="70"/>
          <w:szCs w:val="70"/>
        </w:rPr>
        <w:t>a   al.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076" style="position:absolute;margin-left:16.65pt;margin-top:9.45pt;width:332.3pt;height:45.3pt;z-index:25169612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07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07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07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08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081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0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0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0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085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0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08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0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08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09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091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0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0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0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095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0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0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0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</w:t>
      </w:r>
      <w:r w:rsidRPr="004C1E3A">
        <w:rPr>
          <w:rFonts w:ascii="Hand writing Mutlu" w:hAnsi="Hand writing Mutlu"/>
          <w:sz w:val="70"/>
          <w:szCs w:val="70"/>
        </w:rPr>
        <w:t>Na-lan</w:t>
      </w:r>
      <w:r>
        <w:rPr>
          <w:rFonts w:ascii="Nurhan Uz" w:hAnsi="Nurhan Uz"/>
          <w:sz w:val="70"/>
          <w:szCs w:val="70"/>
        </w:rPr>
        <w:t xml:space="preserve"> Nalan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099" style="position:absolute;margin-left:16.65pt;margin-top:9.45pt;width:332.3pt;height:45.3pt;z-index:25169715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10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10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10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10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104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1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1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1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108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1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1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1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11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11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114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1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1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1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118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1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1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1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Nalan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122" style="position:absolute;margin-left:.15pt;margin-top:9.45pt;width:348.8pt;height:45.3pt;z-index:25169817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1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1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1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1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127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1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1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13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131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1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1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1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13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13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137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1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1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1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141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1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1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Nalan, ata nal al. 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145" style="position:absolute;margin-left:27.2pt;margin-top:9.45pt;width:321.75pt;height:45.3pt;z-index:251699200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14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14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14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14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150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1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1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1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154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1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1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1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15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15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160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1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1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1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164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1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1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1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</w:t>
      </w:r>
      <w:r w:rsidRPr="004C1E3A">
        <w:rPr>
          <w:rFonts w:ascii="Hand writing Mutlu" w:hAnsi="Hand writing Mutlu"/>
          <w:sz w:val="70"/>
          <w:szCs w:val="70"/>
        </w:rPr>
        <w:t>na-ne</w:t>
      </w:r>
      <w:r>
        <w:rPr>
          <w:rFonts w:ascii="Nurhan Uz" w:hAnsi="Nurhan Uz"/>
          <w:sz w:val="70"/>
          <w:szCs w:val="70"/>
        </w:rPr>
        <w:t xml:space="preserve"> nane nane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168" style="position:absolute;margin-left:28.75pt;margin-top:9.45pt;width:320.2pt;height:45.3pt;z-index:251700224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16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17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17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17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173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1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1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1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177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1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1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1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1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18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183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1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1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1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187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1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1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1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 Nalan, nane al.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191" style="position:absolute;margin-left:27.2pt;margin-top:9.45pt;width:321.75pt;height:45.3pt;z-index:251701248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1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19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19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19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196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1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1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1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200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2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2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2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20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20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206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2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2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2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210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2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2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Hand writing Mutlu" w:hAnsi="Hand writing Mutlu"/>
          <w:sz w:val="70"/>
          <w:szCs w:val="70"/>
        </w:rPr>
        <w:t xml:space="preserve">  a</w:t>
      </w:r>
      <w:r w:rsidRPr="004C1E3A">
        <w:rPr>
          <w:rFonts w:ascii="Hand writing Mutlu" w:hAnsi="Hand writing Mutlu"/>
          <w:sz w:val="70"/>
          <w:szCs w:val="70"/>
        </w:rPr>
        <w:t>n-la</w:t>
      </w:r>
      <w:r>
        <w:rPr>
          <w:rFonts w:ascii="Hand writing Mutlu" w:hAnsi="Hand writing Mutlu"/>
          <w:sz w:val="70"/>
          <w:szCs w:val="70"/>
        </w:rPr>
        <w:t xml:space="preserve"> </w:t>
      </w:r>
      <w:r>
        <w:rPr>
          <w:rFonts w:ascii="Nurhan Uz" w:hAnsi="Nurhan Uz"/>
          <w:sz w:val="70"/>
          <w:szCs w:val="70"/>
        </w:rPr>
        <w:t>anla anla</w:t>
      </w:r>
    </w:p>
    <w:p w:rsidR="00266A5C" w:rsidRPr="00FD4087" w:rsidRDefault="00266A5C" w:rsidP="00E80AE2">
      <w:pPr>
        <w:spacing w:after="0" w:line="240" w:lineRule="auto"/>
        <w:rPr>
          <w:rFonts w:ascii="Nurhan Uz" w:hAnsi="Nurhan Uz"/>
          <w:sz w:val="70"/>
          <w:szCs w:val="70"/>
        </w:rPr>
      </w:pPr>
      <w:r>
        <w:rPr>
          <w:noProof/>
          <w:lang w:eastAsia="tr-TR"/>
        </w:rPr>
        <w:pict>
          <v:group id="_x0000_s2214" style="position:absolute;margin-left:27.2pt;margin-top:9.45pt;width:321.75pt;height:45.3pt;z-index:251702272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21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21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21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21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219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2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22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2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223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2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2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22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22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229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2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2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233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23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2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2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Nurhan Uz" w:hAnsi="Nurhan Uz"/>
          <w:sz w:val="70"/>
          <w:szCs w:val="70"/>
        </w:rPr>
        <w:t xml:space="preserve"> </w:t>
      </w:r>
      <w:r w:rsidRPr="00FD4087">
        <w:rPr>
          <w:rFonts w:ascii="Nurhan Uz" w:hAnsi="Nurhan Uz"/>
          <w:sz w:val="70"/>
          <w:szCs w:val="70"/>
        </w:rPr>
        <w:t>Ali anla anlat</w:t>
      </w:r>
      <w:r>
        <w:rPr>
          <w:rFonts w:ascii="Nurhan Uz" w:hAnsi="Nurhan Uz"/>
          <w:sz w:val="70"/>
          <w:szCs w:val="70"/>
        </w:rPr>
        <w:t>.</w:t>
      </w:r>
    </w:p>
    <w:p w:rsidR="00266A5C" w:rsidRPr="002A589F" w:rsidRDefault="00266A5C" w:rsidP="00E80AE2">
      <w:pPr>
        <w:spacing w:after="0" w:line="240" w:lineRule="auto"/>
        <w:rPr>
          <w:rFonts w:ascii="Nurhan Uz" w:hAnsi="Nurhan Uz"/>
          <w:color w:val="FF0000"/>
          <w:sz w:val="70"/>
          <w:szCs w:val="70"/>
        </w:rPr>
      </w:pPr>
      <w:r>
        <w:rPr>
          <w:noProof/>
          <w:lang w:eastAsia="tr-TR"/>
        </w:rPr>
        <w:pict>
          <v:group id="_x0000_s2237" style="position:absolute;margin-left:27.2pt;margin-top:10.4pt;width:321.75pt;height:45.3pt;z-index:251703296" coordorigin="1080,7115" coordsize="10260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">
            <v:group id="Group 5" o:spid="_x0000_s223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<v:rect id="Rectangle 6" o:spid="_x0000_s223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B5cAA&#10;AADcAAAADwAAAGRycy9kb3ducmV2LnhtbERP3WrCMBS+F3yHcITdaeoYRTqjiDBwbOCme4BDc2yq&#10;yUlooq1vv1wIXn58/8v14Ky4URdbzwrmswIEce11y42Cv+PHdAEiJmSN1jMpuFOE9Wo8WmKlfc+/&#10;dDukRuQQjhUqMCmFSspYG3IYZz4QZ+7kO4cpw66RusM+hzsrX4uilA5bzg0GA20N1ZfD1SnYX3c/&#10;5+/ehLewsXpvFvbz/jVX6mUybN5BJBrSU/xw77SCssx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JPB5cAAAADcAAAADwAAAAAAAAAAAAAAAACYAgAAZHJzL2Rvd25y&#10;ZXYueG1sUEsFBgAAAAAEAAQA9QAAAIUDAAAAAA==&#10;" filled="f" strokecolor="#009dc7" strokeweight=".21847mm">
                <v:stroke dashstyle="3 1"/>
                <v:path arrowok="t"/>
              </v:rect>
              <v:rect id="Rectangle 7" o:spid="_x0000_s224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6l8UA&#10;AADcAAAADwAAAGRycy9kb3ducmV2LnhtbESPQWvCQBSE74X+h+UVequb9rBo6ipSEOqhB61Ce3tk&#10;X5No9r2QXU3y712h4HGYmW+Y+XLwjbpQF2phC6+TDBRxIa7m0sL+e/0yBRUissNGmCyMFGC5eHyY&#10;Y+6k5y1ddrFUCcIhRwtVjG2udSgq8hgm0hIn7086jzHJrtSuwz7BfaPfssxojzWnhQpb+qioOO3O&#10;3oL8ZGNv5PdrJeY41ofQbPbF2trnp2H1DirSEO/h//ans2DMDG5n0hH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PqXxQAAANwAAAAPAAAAAAAAAAAAAAAAAJgCAABkcnMv&#10;ZG93bnJldi54bWxQSwUGAAAAAAQABAD1AAAAigMAAAAA&#10;" filled="f" strokecolor="#009dc7" strokeweight=".25pt">
                <v:stroke dashstyle="3 1"/>
                <v:path arrowok="t"/>
              </v:rect>
              <v:rect id="Rectangle 8" o:spid="_x0000_s224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xbPsEA&#10;AADcAAAADwAAAGRycy9kb3ducmV2LnhtbERPzWoCMRC+F3yHMIK3mlWKla1RRBAsFqzaBxg2083W&#10;ZBI20V3fvjkIHj++/8Wqd1bcqI2NZwWTcQGCuPK64VrBz3n7OgcRE7JG65kU3CnCajl4WWCpfcdH&#10;up1SLXIIxxIVmJRCKWWsDDmMYx+IM/frW4cpw7aWusUuhzsrp0Uxkw4bzg0GA20MVZfT1Sk4XHff&#10;f1+dCW9hbfXBzO3nfT9RajTs1x8gEvXpKX64d1rB7D3Pz2fy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8Wz7BAAAA3AAAAA8AAAAAAAAAAAAAAAAAmAIAAGRycy9kb3du&#10;cmV2LnhtbFBLBQYAAAAABAAEAPUAAACGAwAAAAA=&#10;" filled="f" strokecolor="#009dc7" strokeweight=".21847mm">
                <v:stroke dashstyle="3 1"/>
                <v:path arrowok="t"/>
              </v:rect>
            </v:group>
            <v:group id="Group 9" o:spid="_x0000_s2242" style="position:absolute;left:1406;top:7115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<v:shape id="Freeform 11" o:spid="_x0000_s2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jc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io7k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V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" o:spid="_x0000_s22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owFsQA&#10;AADcAAAADwAAAGRycy9kb3ducmV2LnhtbESPS0sDQRCE70L+w9CCN9NrlI2smYQQ8HEQIYngtdlp&#10;dxZnepad2Yf/3hEEj0VVfUVtdrN3auQ+tkE03CwLUCx1MK00Gt7Pj9f3oGIiMeSCsIZvjrDbLi42&#10;VJkwyZHHU2pUhkisSINNqasQY23ZU1yGjiV7n6H3lLLsGzQ9TRnuHa6KokRPreQFSx0fLNdfp8Fr&#10;cM4hf+zfyukVx2G4e/ZPFld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qM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" o:spid="_x0000_s22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oYsQA&#10;AADcAAAADwAAAGRycy9kb3ducmV2LnhtbESPS2vDMBCE74X8B7GB3pp1QnCLGyWEQB+HUmhS6HWx&#10;tpaptDKW/Oi/rwqFHoeZ+YbZHWbv1Mh9bINoWK8KUCx1MK00Gt4vDzd3oGIiMeSCsIZvjnDYL652&#10;VJkwyRuP59SoDJFYkQabUlchxtqyp7gKHUv2PkPvKWXZN2h6mjLcO9wURYmeWskLljo+Wa6/zoPX&#10;4JxD/ji+ltMLjsOwffKPFjdaXy/n4z2oxHP6D/+1n42G8n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DqG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" o:spid="_x0000_s2246" style="position:absolute;left:3514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<v:shape id="Freeform 18" o:spid="_x0000_s22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TjsMA&#10;AADcAAAADwAAAGRycy9kb3ducmV2LnhtbESPX0sDMRDE3wW/Q1ihb3bPUk65Ni1FsPVBBKvg63LZ&#10;Xg6TzXHJ/fHbG0HwcZiZ3zDb/eydGrmPbRANd8sCFEsdTCuNho/3p9sHUDGRGHJBWMM3R9jvrq+2&#10;VJkwyRuP59SoDJFYkQabUlchxtqyp7gMHUv2LqH3lLLsGzQ9TRnuHa6KokRPreQFSx0/Wq6/zoPX&#10;4JxD/jy8ltMLjsOwPvmjxZXWi5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2T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0" o:spid="_x0000_s22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E2FcQA&#10;AADcAAAADwAAAGRycy9kb3ducmV2LnhtbESPS2vDMBCE74X8B7GB3pp1QnGKGyWEQB+HUmhS6HWx&#10;tpaptDKW/Oi/rwqFHoeZ+YbZHWbv1Mh9bINoWK8KUCx1MK00Gt4vDzd3oGIiMeSCsIZvjnDYL652&#10;VJkwyRuP59SoDJFYkQabUlchxtqyp7gKHUv2PkPvKWXZN2h6mjLcO9wURYmeWskLljo+Wa6/zoPX&#10;4JxD/ji+ltMLjsNw++QfLW60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RNh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2" o:spid="_x0000_s224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6iZ8AA&#10;AADcAAAADwAAAGRycy9kb3ducmV2LnhtbERPS0sDMRC+C/0PYQRvdtYia1mbllLwcRDBtuB12Ew3&#10;S5PJssk+/PfmIHj8+N6b3eydGrmPbRAND8sCFEsdTCuNhvPp5X4NKiYSQy4Ia/jhCLvt4mZDlQmT&#10;fPF4TI3KIRIr0mBT6irEWFv2FJehY8ncJfSeUoZ9g6anKYd7h6uiKNFTK7nBUscHy/X1OHgNzjnk&#10;7/1nOX3gOAyPb/7V4kr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6i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" o:spid="_x0000_s22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H/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B/z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6" o:spid="_x0000_s225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eRs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3eR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group id="Group 28" o:spid="_x0000_s2252" style="position:absolute;left:5650;top:712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<v:shape id="Freeform 30" o:spid="_x0000_s22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lqsMA&#10;AADc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iotiX8nslH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Plq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2" o:spid="_x0000_s22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9AM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9AM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4" o:spid="_x0000_s22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bYRc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FQbt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bYR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35" o:spid="_x0000_s2256" style="position:absolute;left:7742;top:7132;width:1941;height:687" coordorigin="1406,7115" coordsize="1941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shape id="Freeform 37" o:spid="_x0000_s22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jqcMA&#10;AADcAAAADwAAAGRycy9kb3ducmV2LnhtbESPX0sDMRDE34V+h7AF3+yeRY5yNi1FaPVBBKvg63LZ&#10;Xo4mm+OS++O3N4Lg4zAzv2G2+9k7NXIf2yAa7lcFKJY6mFYaDZ8fx7sNqJhIDLkgrOGbI+x3i5st&#10;VSZM8s7jOTUqQyRWpMGm1FWIsbbsKa5Cx5K9S+g9pSz7Bk1PU4Z7h+uiKNFTK3nBUsdPluvrefAa&#10;nHPIX4e3cnrFcRgenv3J4lr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jjq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39" o:spid="_x0000_s22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GMsMA&#10;AADcAAAADwAAAGRycy9kb3ducmV2LnhtbESPX0sDMRDE34V+h7AF3+yeRc5yNi2lUPVBBFvB1+Wy&#10;Xg6TzXHJ/fHbG0HwcZiZ3zDb/eydGrmPbRANt6sCFEsdTCuNhvfL6WYDKiYSQy4Ia/jmCPvd4mpL&#10;lQmTvPF4To3KEIkVabApdRVirC17iqvQsWTvM/SeUpZ9g6anKcO9w3VRlOiplbxgqeOj5frrPHgN&#10;zjnkj8NrOb3gOAx3T/7R4lr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RG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41" o:spid="_x0000_s22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vSQMAA&#10;AADcAAAADwAAAGRycy9kb3ducmV2LnhtbERPS0sDMRC+C/0PYQre7GyLLGVtWkqh6kEEW8HrsBk3&#10;S5PJssk+/PfmIHj8+N67w+ydGrmPbRAN61UBiqUOppVGw+f1/LAFFROJIReENfxwhMN+cbejyoRJ&#10;Pni8pEblEIkVabApdRVirC17iqvQsWTuO/SeUoZ9g6anKYd7h5uiKNFTK7nBUscny/XtMngNzjnk&#10;r+N7Ob3hOAyPL/7Z4kb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BvSQ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266A5C" w:rsidRPr="00FD4087" w:rsidRDefault="00266A5C" w:rsidP="00E80AE2">
      <w:pPr>
        <w:spacing w:after="0" w:line="240" w:lineRule="auto"/>
        <w:rPr>
          <w:rFonts w:ascii="Nurhan Uz" w:hAnsi="Nurhan Uz"/>
          <w:noProof/>
          <w:sz w:val="70"/>
          <w:szCs w:val="70"/>
          <w:lang w:eastAsia="tr-TR"/>
        </w:rPr>
        <w:sectPr w:rsidR="00266A5C" w:rsidRPr="00FD4087" w:rsidSect="00E2516F">
          <w:pgSz w:w="16838" w:h="11906" w:orient="landscape" w:code="9"/>
          <w:pgMar w:top="284" w:right="567" w:bottom="567" w:left="851" w:header="0" w:footer="0" w:gutter="0"/>
          <w:cols w:num="2" w:space="1022"/>
          <w:docGrid w:linePitch="360"/>
        </w:sectPr>
      </w:pPr>
    </w:p>
    <w:bookmarkStart w:id="0" w:name="_GoBack"/>
    <w:bookmarkEnd w:id="0"/>
    <w:p w:rsidR="00266A5C" w:rsidRDefault="00266A5C" w:rsidP="006A1A40">
      <w:pPr>
        <w:spacing w:after="0"/>
        <w:rPr>
          <w:rFonts w:ascii="Nurhan Uz" w:hAnsi="Nurhan Uz"/>
          <w:sz w:val="24"/>
          <w:szCs w:val="24"/>
        </w:rPr>
      </w:pPr>
      <w:r>
        <w:rPr>
          <w:rFonts w:ascii="Hand writing Mutlu" w:hAnsi="Hand writing Mutlu"/>
          <w:sz w:val="32"/>
          <w:szCs w:val="32"/>
        </w:rPr>
        <w:fldChar w:fldCharType="begin"/>
      </w:r>
      <w:r>
        <w:rPr>
          <w:rFonts w:ascii="Hand writing Mutlu" w:hAnsi="Hand writing Mutlu"/>
          <w:sz w:val="32"/>
          <w:szCs w:val="32"/>
        </w:rPr>
        <w:instrText xml:space="preserve"> HYPERLINK "http://www.sorubak.com" </w:instrText>
      </w:r>
      <w:r w:rsidRPr="00275BFF">
        <w:rPr>
          <w:rFonts w:ascii="Hand writing Mutlu" w:hAnsi="Hand writing Mutlu"/>
          <w:sz w:val="32"/>
          <w:szCs w:val="32"/>
        </w:rPr>
      </w:r>
      <w:r>
        <w:rPr>
          <w:rFonts w:ascii="Hand writing Mutlu" w:hAnsi="Hand writing Mutlu"/>
          <w:sz w:val="32"/>
          <w:szCs w:val="32"/>
        </w:rPr>
        <w:fldChar w:fldCharType="separate"/>
      </w:r>
      <w:r w:rsidRPr="00275BFF">
        <w:rPr>
          <w:rStyle w:val="Hyperlink"/>
          <w:rFonts w:ascii="Hand writing Mutlu" w:hAnsi="Hand writing Mutlu"/>
          <w:sz w:val="32"/>
          <w:szCs w:val="32"/>
        </w:rPr>
        <w:t>www.sorubak.com</w:t>
      </w:r>
      <w:r>
        <w:rPr>
          <w:rFonts w:ascii="Hand writing Mutlu" w:hAnsi="Hand writing Mutlu"/>
          <w:sz w:val="32"/>
          <w:szCs w:val="32"/>
        </w:rPr>
        <w:fldChar w:fldCharType="end"/>
      </w:r>
    </w:p>
    <w:sectPr w:rsidR="00266A5C" w:rsidSect="002C0468">
      <w:pgSz w:w="11906" w:h="16838" w:code="9"/>
      <w:pgMar w:top="425" w:right="284" w:bottom="567" w:left="567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6A5C" w:rsidRDefault="00266A5C" w:rsidP="00D5494E">
      <w:pPr>
        <w:spacing w:after="0" w:line="240" w:lineRule="auto"/>
      </w:pPr>
      <w:r>
        <w:separator/>
      </w:r>
    </w:p>
  </w:endnote>
  <w:endnote w:type="continuationSeparator" w:id="0">
    <w:p w:rsidR="00266A5C" w:rsidRDefault="00266A5C" w:rsidP="00D549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Center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Garden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Escort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6A5C" w:rsidRDefault="00266A5C" w:rsidP="00D5494E">
      <w:pPr>
        <w:spacing w:after="0" w:line="240" w:lineRule="auto"/>
      </w:pPr>
      <w:r>
        <w:separator/>
      </w:r>
    </w:p>
  </w:footnote>
  <w:footnote w:type="continuationSeparator" w:id="0">
    <w:p w:rsidR="00266A5C" w:rsidRDefault="00266A5C" w:rsidP="00D549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23172"/>
    <w:rsid w:val="000B7FEE"/>
    <w:rsid w:val="00154D7D"/>
    <w:rsid w:val="001630A3"/>
    <w:rsid w:val="00187DCD"/>
    <w:rsid w:val="001D089D"/>
    <w:rsid w:val="0022134F"/>
    <w:rsid w:val="00266A5C"/>
    <w:rsid w:val="00275BFF"/>
    <w:rsid w:val="002939B7"/>
    <w:rsid w:val="002A589F"/>
    <w:rsid w:val="002B126A"/>
    <w:rsid w:val="002B4FDC"/>
    <w:rsid w:val="002C0468"/>
    <w:rsid w:val="00302A46"/>
    <w:rsid w:val="00351594"/>
    <w:rsid w:val="004C1E3A"/>
    <w:rsid w:val="005A3A25"/>
    <w:rsid w:val="005D6E49"/>
    <w:rsid w:val="00600D05"/>
    <w:rsid w:val="00601510"/>
    <w:rsid w:val="00616E4D"/>
    <w:rsid w:val="00623172"/>
    <w:rsid w:val="006264CB"/>
    <w:rsid w:val="006A1A40"/>
    <w:rsid w:val="0074417B"/>
    <w:rsid w:val="007447DD"/>
    <w:rsid w:val="0075018E"/>
    <w:rsid w:val="007A4900"/>
    <w:rsid w:val="007C5817"/>
    <w:rsid w:val="009E5B21"/>
    <w:rsid w:val="009E6053"/>
    <w:rsid w:val="00A73362"/>
    <w:rsid w:val="00AA42E3"/>
    <w:rsid w:val="00AC0482"/>
    <w:rsid w:val="00AE5042"/>
    <w:rsid w:val="00AE5123"/>
    <w:rsid w:val="00B85D33"/>
    <w:rsid w:val="00BA30B3"/>
    <w:rsid w:val="00BD354C"/>
    <w:rsid w:val="00BE1772"/>
    <w:rsid w:val="00C3050D"/>
    <w:rsid w:val="00CA4D6C"/>
    <w:rsid w:val="00CC090C"/>
    <w:rsid w:val="00D11EA6"/>
    <w:rsid w:val="00D5494E"/>
    <w:rsid w:val="00DC1D99"/>
    <w:rsid w:val="00DF3EBA"/>
    <w:rsid w:val="00E113FF"/>
    <w:rsid w:val="00E2516F"/>
    <w:rsid w:val="00E55BAA"/>
    <w:rsid w:val="00E75923"/>
    <w:rsid w:val="00E80AE2"/>
    <w:rsid w:val="00EA28B1"/>
    <w:rsid w:val="00EB3EDE"/>
    <w:rsid w:val="00F02B32"/>
    <w:rsid w:val="00F52030"/>
    <w:rsid w:val="00F71769"/>
    <w:rsid w:val="00FD4087"/>
    <w:rsid w:val="00FD56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60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159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23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2317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D54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5494E"/>
    <w:rPr>
      <w:rFonts w:cs="Times New Roman"/>
    </w:rPr>
  </w:style>
  <w:style w:type="paragraph" w:styleId="Footer">
    <w:name w:val="footer"/>
    <w:basedOn w:val="Normal"/>
    <w:link w:val="FooterChar"/>
    <w:uiPriority w:val="99"/>
    <w:rsid w:val="00D54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5494E"/>
    <w:rPr>
      <w:rFonts w:cs="Times New Roman"/>
    </w:rPr>
  </w:style>
  <w:style w:type="character" w:styleId="Hyperlink">
    <w:name w:val="Hyperlink"/>
    <w:basedOn w:val="DefaultParagraphFont"/>
    <w:uiPriority w:val="99"/>
    <w:rsid w:val="00187DCD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282</TotalTime>
  <Pages>4</Pages>
  <Words>123</Words>
  <Characters>707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Emin ÖZÜMAĞI</dc:creator>
  <cp:keywords>www.sorubak.com</cp:keywords>
  <dc:description>www.sorubak.com</dc:description>
  <cp:lastModifiedBy>edanur</cp:lastModifiedBy>
  <cp:revision>16</cp:revision>
  <cp:lastPrinted>2002-12-31T23:40:00Z</cp:lastPrinted>
  <dcterms:created xsi:type="dcterms:W3CDTF">2012-10-29T14:56:00Z</dcterms:created>
  <dcterms:modified xsi:type="dcterms:W3CDTF">2013-01-26T16:40:00Z</dcterms:modified>
  <cp:category>www.sorubak.com</cp:category>
  <cp:version>www.sorubak.com</cp:version>
</cp:coreProperties>
</file>