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FF9" w:rsidRDefault="00704FF9" w:rsidP="005808A5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</w:t>
      </w:r>
    </w:p>
    <w:p w:rsidR="00704FF9" w:rsidRDefault="00704FF9" w:rsidP="005808A5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.85pt;margin-top:13.45pt;width:105.75pt;height:102.75pt;z-index:-251652608;visibility:visible">
            <v:imagedata r:id="rId7" o:title=""/>
          </v:shape>
        </w:pict>
      </w:r>
    </w:p>
    <w:p w:rsidR="00704FF9" w:rsidRPr="00F14D01" w:rsidRDefault="00704FF9" w:rsidP="005808A5">
      <w:pPr>
        <w:rPr>
          <w:rFonts w:ascii="Comic Sans MS" w:hAnsi="Comic Sans MS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</w:t>
      </w:r>
      <w:r w:rsidRPr="00F14D01">
        <w:rPr>
          <w:rFonts w:ascii="Comic Sans MS" w:hAnsi="Comic Sans MS"/>
          <w:sz w:val="28"/>
          <w:szCs w:val="28"/>
        </w:rPr>
        <w:t>Yeşilbağ ilkokulu 1/B çalışma Sayfası</w:t>
      </w:r>
    </w:p>
    <w:p w:rsidR="00704FF9" w:rsidRPr="005808A5" w:rsidRDefault="00704FF9" w:rsidP="005808A5">
      <w:pPr>
        <w:rPr>
          <w:rFonts w:ascii="Hand writing Mutlu" w:hAnsi="Hand writing Mutlu"/>
          <w:sz w:val="28"/>
          <w:szCs w:val="28"/>
        </w:rPr>
      </w:pPr>
    </w:p>
    <w:p w:rsidR="00704FF9" w:rsidRDefault="00704FF9" w:rsidP="005808A5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                  </w:t>
      </w:r>
    </w:p>
    <w:p w:rsidR="00704FF9" w:rsidRDefault="00704FF9" w:rsidP="005808A5">
      <w:p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</w:rPr>
        <w:t xml:space="preserve">                       </w:t>
      </w:r>
      <w:r w:rsidRPr="00662BD3">
        <w:rPr>
          <w:rFonts w:ascii="Hand writing Mutlu" w:hAnsi="Hand writing Mutlu"/>
          <w:color w:val="FF0000"/>
          <w:sz w:val="40"/>
          <w:szCs w:val="40"/>
        </w:rPr>
        <w:t>NALAN  İLE  ALTAN</w:t>
      </w:r>
    </w:p>
    <w:p w:rsidR="00704FF9" w:rsidRPr="00662BD3" w:rsidRDefault="00704FF9" w:rsidP="005808A5">
      <w:pPr>
        <w:rPr>
          <w:rFonts w:ascii="Hand writing Mutlu" w:hAnsi="Hand writing Mutlu"/>
          <w:color w:val="FF0000"/>
          <w:sz w:val="40"/>
          <w:szCs w:val="40"/>
        </w:rPr>
      </w:pPr>
    </w:p>
    <w:p w:rsidR="00704FF9" w:rsidRPr="00F14D01" w:rsidRDefault="00704FF9" w:rsidP="005808A5">
      <w:pPr>
        <w:ind w:left="-567" w:right="-567"/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_x0000_s1027" type="#_x0000_t75" alt="PEP.jpg" style="position:absolute;left:0;text-align:left;margin-left:-17.85pt;margin-top:14.55pt;width:36pt;height:36pt;z-index:-251659776;visibility:visible">
            <v:imagedata r:id="rId8" o:title=""/>
          </v:shape>
        </w:pict>
      </w:r>
      <w:r w:rsidRPr="005808A5">
        <w:rPr>
          <w:rFonts w:ascii="Hand writing Mutlu" w:hAnsi="Hand writing Mutlu"/>
          <w:sz w:val="44"/>
          <w:szCs w:val="44"/>
        </w:rPr>
        <w:t xml:space="preserve">   </w:t>
      </w:r>
      <w:r w:rsidRPr="005808A5">
        <w:rPr>
          <w:rFonts w:ascii="Nurhan Uz" w:hAnsi="Nurhan Uz"/>
          <w:sz w:val="44"/>
          <w:szCs w:val="44"/>
        </w:rPr>
        <w:t xml:space="preserve"> </w:t>
      </w:r>
      <w:r>
        <w:rPr>
          <w:rFonts w:ascii="Nurhan Uz" w:hAnsi="Nurhan Uz"/>
          <w:sz w:val="44"/>
          <w:szCs w:val="44"/>
        </w:rPr>
        <w:t xml:space="preserve">   </w:t>
      </w:r>
      <w:r w:rsidRPr="00F14D01">
        <w:rPr>
          <w:rFonts w:ascii="Hand writing Mutlu" w:hAnsi="Hand writing Mutlu"/>
          <w:sz w:val="52"/>
          <w:szCs w:val="52"/>
        </w:rPr>
        <w:t>Nine, Nalan ile Nil el ele.</w:t>
      </w:r>
    </w:p>
    <w:p w:rsidR="00704FF9" w:rsidRPr="00F14D01" w:rsidRDefault="00704FF9" w:rsidP="005808A5">
      <w:pPr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_x0000_s1028" type="#_x0000_t75" alt="BEBE.jpg" style="position:absolute;margin-left:-9pt;margin-top:15.5pt;width:36pt;height:33.6pt;z-index:-251658752;visibility:visible">
            <v:imagedata r:id="rId9" o:title=""/>
          </v:shape>
        </w:pict>
      </w:r>
      <w:r w:rsidRPr="00F14D01">
        <w:rPr>
          <w:rFonts w:ascii="Nurhan Uz" w:hAnsi="Nurhan Uz"/>
          <w:sz w:val="52"/>
          <w:szCs w:val="52"/>
        </w:rPr>
        <w:t xml:space="preserve">  </w:t>
      </w:r>
      <w:r>
        <w:rPr>
          <w:noProof/>
        </w:rPr>
        <w:pict>
          <v:shape id="_x0000_s1029" type="#_x0000_t75" alt="https://encrypted-tbn2.gstatic.com/images?q=tbn:ANd9GcRQSJEgWFS0YyhAh6WftsMJ-bQ4ZB6Zs9XOVNb9LsIU5VmqGHKtSw" style="position:absolute;margin-left:-18pt;margin-top:16.4pt;width:45pt;height:33.75pt;z-index:-251657728;visibility:visible;mso-position-horizontal-relative:text;mso-position-vertical-relative:text">
            <v:imagedata r:id="rId10" r:href="rId11"/>
          </v:shape>
        </w:pict>
      </w:r>
      <w:r w:rsidRPr="00F14D01">
        <w:rPr>
          <w:rFonts w:ascii="Nurhan Uz" w:hAnsi="Nurhan Uz"/>
          <w:sz w:val="52"/>
          <w:szCs w:val="52"/>
        </w:rPr>
        <w:t xml:space="preserve">  </w:t>
      </w:r>
      <w:r w:rsidRPr="00F14D01">
        <w:rPr>
          <w:rFonts w:ascii="Hand writing Mutlu" w:hAnsi="Hand writing Mutlu"/>
          <w:sz w:val="52"/>
          <w:szCs w:val="52"/>
        </w:rPr>
        <w:t>Nail, ninene aileni anlat.</w:t>
      </w:r>
    </w:p>
    <w:p w:rsidR="00704FF9" w:rsidRPr="00F14D01" w:rsidRDefault="00704FF9" w:rsidP="005808A5">
      <w:pPr>
        <w:rPr>
          <w:rFonts w:ascii="Nurhan Uz" w:hAnsi="Nurhan Uz"/>
          <w:sz w:val="52"/>
          <w:szCs w:val="5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75.55pt;margin-top:15.25pt;width:248.3pt;height:270.45pt;z-index:251662848">
            <v:textbox>
              <w:txbxContent>
                <w:p w:rsidR="00704FF9" w:rsidRPr="00DB4315" w:rsidRDefault="00704FF9" w:rsidP="00940CA0">
                  <w:pPr>
                    <w:rPr>
                      <w:i/>
                      <w:sz w:val="40"/>
                      <w:szCs w:val="40"/>
                    </w:rPr>
                  </w:pPr>
                  <w:r w:rsidRPr="00DB4315">
                    <w:rPr>
                      <w:i/>
                      <w:sz w:val="40"/>
                      <w:szCs w:val="40"/>
                    </w:rPr>
                    <w:t>Tan  ata  nal  al.</w:t>
                  </w:r>
                </w:p>
                <w:p w:rsidR="00704FF9" w:rsidRPr="00DB4315" w:rsidRDefault="00704FF9" w:rsidP="00940CA0">
                  <w:pPr>
                    <w:rPr>
                      <w:i/>
                      <w:sz w:val="40"/>
                      <w:szCs w:val="40"/>
                    </w:rPr>
                  </w:pPr>
                  <w:r w:rsidRPr="00DB4315">
                    <w:rPr>
                      <w:i/>
                      <w:sz w:val="40"/>
                      <w:szCs w:val="40"/>
                    </w:rPr>
                    <w:t xml:space="preserve"> Nal  al,  at  nalla.</w:t>
                  </w:r>
                </w:p>
                <w:p w:rsidR="00704FF9" w:rsidRPr="00DB4315" w:rsidRDefault="00704FF9" w:rsidP="00940CA0">
                  <w:pPr>
                    <w:rPr>
                      <w:i/>
                      <w:sz w:val="40"/>
                      <w:szCs w:val="40"/>
                    </w:rPr>
                  </w:pPr>
                  <w:r w:rsidRPr="00DB4315">
                    <w:rPr>
                      <w:i/>
                      <w:sz w:val="40"/>
                      <w:szCs w:val="40"/>
                    </w:rPr>
                    <w:t xml:space="preserve"> Nil  nane  al.</w:t>
                  </w:r>
                </w:p>
                <w:p w:rsidR="00704FF9" w:rsidRPr="00DB4315" w:rsidRDefault="00704FF9" w:rsidP="00940CA0">
                  <w:pPr>
                    <w:rPr>
                      <w:i/>
                      <w:sz w:val="40"/>
                      <w:szCs w:val="40"/>
                    </w:rPr>
                  </w:pPr>
                  <w:r w:rsidRPr="00DB4315">
                    <w:rPr>
                      <w:i/>
                      <w:sz w:val="40"/>
                      <w:szCs w:val="40"/>
                    </w:rPr>
                    <w:t xml:space="preserve"> Altan  attan  in.</w:t>
                  </w:r>
                </w:p>
                <w:p w:rsidR="00704FF9" w:rsidRPr="00DB4315" w:rsidRDefault="00704FF9" w:rsidP="00940CA0">
                  <w:pPr>
                    <w:rPr>
                      <w:i/>
                      <w:sz w:val="40"/>
                      <w:szCs w:val="40"/>
                    </w:rPr>
                  </w:pPr>
                  <w:r w:rsidRPr="00DB4315">
                    <w:rPr>
                      <w:i/>
                      <w:noProof/>
                      <w:sz w:val="40"/>
                      <w:szCs w:val="40"/>
                    </w:rPr>
                    <w:t xml:space="preserve"> </w:t>
                  </w:r>
                  <w:r w:rsidRPr="00DB4315">
                    <w:rPr>
                      <w:i/>
                      <w:sz w:val="40"/>
                      <w:szCs w:val="40"/>
                    </w:rPr>
                    <w:t>Ali  tenini  elle.</w:t>
                  </w:r>
                </w:p>
                <w:p w:rsidR="00704FF9" w:rsidRPr="00DB4315" w:rsidRDefault="00704FF9" w:rsidP="00940CA0">
                  <w:pPr>
                    <w:rPr>
                      <w:i/>
                      <w:sz w:val="40"/>
                      <w:szCs w:val="40"/>
                    </w:rPr>
                  </w:pPr>
                  <w:r w:rsidRPr="00DB4315">
                    <w:rPr>
                      <w:i/>
                      <w:noProof/>
                      <w:sz w:val="40"/>
                      <w:szCs w:val="40"/>
                    </w:rPr>
                    <w:t xml:space="preserve"> </w:t>
                  </w:r>
                  <w:r w:rsidRPr="00DB4315">
                    <w:rPr>
                      <w:i/>
                      <w:sz w:val="40"/>
                      <w:szCs w:val="40"/>
                    </w:rPr>
                    <w:t>Tane  tane  anlat.</w:t>
                  </w:r>
                </w:p>
                <w:p w:rsidR="00704FF9" w:rsidRPr="00DB4315" w:rsidRDefault="00704FF9" w:rsidP="00940CA0">
                  <w:pPr>
                    <w:rPr>
                      <w:i/>
                      <w:sz w:val="40"/>
                      <w:szCs w:val="40"/>
                    </w:rPr>
                  </w:pPr>
                  <w:r w:rsidRPr="00DB4315">
                    <w:rPr>
                      <w:i/>
                      <w:noProof/>
                      <w:sz w:val="40"/>
                      <w:szCs w:val="40"/>
                    </w:rPr>
                    <w:t xml:space="preserve"> </w:t>
                  </w:r>
                  <w:r w:rsidRPr="00DB4315">
                    <w:rPr>
                      <w:i/>
                      <w:sz w:val="40"/>
                      <w:szCs w:val="40"/>
                    </w:rPr>
                    <w:t>Anne,  et  neli?</w:t>
                  </w:r>
                </w:p>
                <w:p w:rsidR="00704FF9" w:rsidRPr="00DB4315" w:rsidRDefault="00704FF9" w:rsidP="00940CA0">
                  <w:pPr>
                    <w:rPr>
                      <w:i/>
                      <w:sz w:val="40"/>
                      <w:szCs w:val="40"/>
                    </w:rPr>
                  </w:pPr>
                  <w:r w:rsidRPr="00DB4315">
                    <w:rPr>
                      <w:i/>
                      <w:noProof/>
                      <w:sz w:val="40"/>
                      <w:szCs w:val="40"/>
                    </w:rPr>
                    <w:t xml:space="preserve"> </w:t>
                  </w:r>
                  <w:r w:rsidRPr="00DB4315">
                    <w:rPr>
                      <w:i/>
                      <w:sz w:val="40"/>
                      <w:szCs w:val="40"/>
                    </w:rPr>
                    <w:t>İtele  Nil  itele.</w:t>
                  </w:r>
                </w:p>
                <w:p w:rsidR="00704FF9" w:rsidRPr="00DB4315" w:rsidRDefault="00704FF9">
                  <w:pPr>
                    <w:rPr>
                      <w:i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75" alt="https://encrypted-tbn1.gstatic.com/images?q=tbn:ANd9GcS7fuBKoSRqbuigVRC1vV9dNWCVf8-We6qsawmlirdhx-VT-t33" style="position:absolute;margin-left:-9pt;margin-top:8.35pt;width:27.75pt;height:36.75pt;z-index:-251661824;visibility:visible">
            <v:imagedata r:id="rId12" r:href="rId13"/>
          </v:shape>
        </w:pict>
      </w:r>
      <w:r w:rsidRPr="00F14D01">
        <w:rPr>
          <w:rFonts w:ascii="Nurhan Uz" w:hAnsi="Nurhan Uz"/>
          <w:sz w:val="52"/>
          <w:szCs w:val="52"/>
        </w:rPr>
        <w:t xml:space="preserve">    </w:t>
      </w:r>
      <w:r w:rsidRPr="00F14D01">
        <w:rPr>
          <w:rFonts w:ascii="Hand writing Mutlu" w:hAnsi="Hand writing Mutlu"/>
          <w:sz w:val="52"/>
          <w:szCs w:val="52"/>
        </w:rPr>
        <w:t>Tan ata nal al.</w:t>
      </w:r>
    </w:p>
    <w:p w:rsidR="00704FF9" w:rsidRPr="00F14D01" w:rsidRDefault="00704FF9" w:rsidP="005808A5">
      <w:pPr>
        <w:rPr>
          <w:rFonts w:ascii="Nurhan Uz" w:hAnsi="Nurhan Uz"/>
          <w:sz w:val="52"/>
          <w:szCs w:val="52"/>
        </w:rPr>
      </w:pPr>
      <w:r>
        <w:rPr>
          <w:noProof/>
        </w:rPr>
        <w:pict>
          <v:shape id="_x0000_s1032" type="#_x0000_t75" alt="https://encrypted-tbn0.gstatic.com/images?q=tbn:ANd9GcS_OIaTprZA58EfzEiqrhvkObXgxp1qUais15Z8e8TYWX40F_I3" style="position:absolute;margin-left:-9pt;margin-top:9.25pt;width:22.1pt;height:36pt;z-index:-251660800;visibility:visible">
            <v:imagedata r:id="rId14" r:href="rId15"/>
          </v:shape>
        </w:pict>
      </w:r>
      <w:r w:rsidRPr="00F14D01">
        <w:rPr>
          <w:rFonts w:ascii="Nurhan Uz" w:hAnsi="Nurhan Uz"/>
          <w:sz w:val="52"/>
          <w:szCs w:val="52"/>
        </w:rPr>
        <w:t xml:space="preserve">    </w:t>
      </w:r>
      <w:r w:rsidRPr="00F14D01">
        <w:rPr>
          <w:rFonts w:ascii="Hand writing Mutlu" w:hAnsi="Hand writing Mutlu"/>
          <w:sz w:val="52"/>
          <w:szCs w:val="52"/>
        </w:rPr>
        <w:t>Nal al, at nalla.</w:t>
      </w:r>
    </w:p>
    <w:p w:rsidR="00704FF9" w:rsidRPr="00F14D01" w:rsidRDefault="00704FF9" w:rsidP="005808A5">
      <w:pPr>
        <w:rPr>
          <w:rFonts w:ascii="Nurhan Uz" w:hAnsi="Nurhan Uz"/>
          <w:sz w:val="52"/>
          <w:szCs w:val="52"/>
        </w:rPr>
      </w:pPr>
      <w:r>
        <w:rPr>
          <w:noProof/>
        </w:rPr>
        <w:pict>
          <v:shape id="6 Resim" o:spid="_x0000_s1033" type="#_x0000_t75" alt="PEP.jpg" style="position:absolute;margin-left:-9pt;margin-top:10.2pt;width:36pt;height:36pt;z-index:-251664896;visibility:visible">
            <v:imagedata r:id="rId8" o:title=""/>
          </v:shape>
        </w:pict>
      </w:r>
      <w:r w:rsidRPr="00F14D01">
        <w:rPr>
          <w:rFonts w:ascii="Nurhan Uz" w:hAnsi="Nurhan Uz"/>
          <w:sz w:val="52"/>
          <w:szCs w:val="52"/>
        </w:rPr>
        <w:t xml:space="preserve">    </w:t>
      </w:r>
      <w:r w:rsidRPr="00F14D01">
        <w:rPr>
          <w:rFonts w:ascii="Hand writing Mutlu" w:hAnsi="Hand writing Mutlu"/>
          <w:sz w:val="52"/>
          <w:szCs w:val="52"/>
        </w:rPr>
        <w:t>Nil nane al.</w:t>
      </w:r>
    </w:p>
    <w:p w:rsidR="00704FF9" w:rsidRPr="00F14D01" w:rsidRDefault="00704FF9" w:rsidP="005808A5">
      <w:pPr>
        <w:rPr>
          <w:rFonts w:ascii="Nurhan Uz" w:hAnsi="Nurhan Uz"/>
          <w:sz w:val="52"/>
          <w:szCs w:val="52"/>
        </w:rPr>
      </w:pPr>
      <w:r>
        <w:rPr>
          <w:noProof/>
        </w:rPr>
        <w:pict>
          <v:shape id="4 Resim" o:spid="_x0000_s1034" type="#_x0000_t75" alt="BEBE.jpg" style="position:absolute;margin-left:-9pt;margin-top:11.1pt;width:36pt;height:33.6pt;z-index:-251663872;visibility:visible">
            <v:imagedata r:id="rId9" o:title=""/>
          </v:shape>
        </w:pict>
      </w:r>
      <w:r w:rsidRPr="00F14D01">
        <w:rPr>
          <w:rFonts w:ascii="Nurhan Uz" w:hAnsi="Nurhan Uz"/>
          <w:sz w:val="52"/>
          <w:szCs w:val="52"/>
        </w:rPr>
        <w:t xml:space="preserve">    </w:t>
      </w:r>
      <w:r w:rsidRPr="00F14D01">
        <w:rPr>
          <w:rFonts w:ascii="Hand writing Mutlu" w:hAnsi="Hand writing Mutlu"/>
          <w:sz w:val="52"/>
          <w:szCs w:val="52"/>
        </w:rPr>
        <w:t>Altan attan in.</w:t>
      </w:r>
    </w:p>
    <w:p w:rsidR="00704FF9" w:rsidRPr="00F14D01" w:rsidRDefault="00704FF9" w:rsidP="005808A5">
      <w:pPr>
        <w:rPr>
          <w:rFonts w:ascii="Nurhan Uz" w:hAnsi="Nurhan Uz"/>
          <w:sz w:val="52"/>
          <w:szCs w:val="52"/>
        </w:rPr>
      </w:pPr>
      <w:r>
        <w:rPr>
          <w:noProof/>
        </w:rPr>
        <w:pict>
          <v:shape id="rg_hi" o:spid="_x0000_s1035" type="#_x0000_t75" alt="https://encrypted-tbn2.gstatic.com/images?q=tbn:ANd9GcRQSJEgWFS0YyhAh6WftsMJ-bQ4ZB6Zs9XOVNb9LsIU5VmqGHKtSw" style="position:absolute;margin-left:-9pt;margin-top:12.05pt;width:45pt;height:33.75pt;z-index:-251662848;visibility:visible">
            <v:imagedata r:id="rId10" r:href="rId16"/>
          </v:shape>
        </w:pict>
      </w:r>
      <w:r w:rsidRPr="00F14D01">
        <w:rPr>
          <w:rFonts w:ascii="Nurhan Uz" w:hAnsi="Nurhan Uz"/>
          <w:sz w:val="52"/>
          <w:szCs w:val="52"/>
        </w:rPr>
        <w:t xml:space="preserve">    </w:t>
      </w:r>
      <w:r w:rsidRPr="00F14D01">
        <w:rPr>
          <w:rFonts w:ascii="Hand writing Mutlu" w:hAnsi="Hand writing Mutlu"/>
          <w:sz w:val="52"/>
          <w:szCs w:val="52"/>
        </w:rPr>
        <w:t>Ali tenini elle.</w:t>
      </w:r>
    </w:p>
    <w:p w:rsidR="00704FF9" w:rsidRPr="00F14D01" w:rsidRDefault="00704FF9" w:rsidP="005808A5">
      <w:pPr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Resim 10" o:spid="_x0000_s1036" type="#_x0000_t75" alt="http://www.kolayidare.com/haber_ds/haberresim/nasrettin.jpg" style="position:absolute;margin-left:-9pt;margin-top:11.45pt;width:36pt;height:32.85pt;z-index:-251656704;visibility:visible">
            <v:imagedata r:id="rId17" r:href="rId18"/>
          </v:shape>
        </w:pict>
      </w:r>
      <w:r w:rsidRPr="00F14D01">
        <w:rPr>
          <w:rFonts w:ascii="Nurhan Uz" w:hAnsi="Nurhan Uz"/>
          <w:sz w:val="52"/>
          <w:szCs w:val="52"/>
        </w:rPr>
        <w:t xml:space="preserve">     </w:t>
      </w:r>
      <w:r w:rsidRPr="00F14D01">
        <w:rPr>
          <w:rFonts w:ascii="Hand writing Mutlu" w:hAnsi="Hand writing Mutlu"/>
          <w:sz w:val="52"/>
          <w:szCs w:val="52"/>
        </w:rPr>
        <w:t>Tane tane anlat.</w:t>
      </w:r>
    </w:p>
    <w:p w:rsidR="00704FF9" w:rsidRPr="00F14D01" w:rsidRDefault="00704FF9" w:rsidP="005808A5">
      <w:pPr>
        <w:rPr>
          <w:rFonts w:ascii="Hand writing Mutlu" w:hAnsi="Hand writing Mutlu"/>
          <w:sz w:val="52"/>
          <w:szCs w:val="52"/>
        </w:rPr>
      </w:pPr>
      <w:r>
        <w:rPr>
          <w:noProof/>
        </w:rPr>
        <w:pict>
          <v:shape id="Resim 1" o:spid="_x0000_s1037" type="#_x0000_t75" style="position:absolute;margin-left:-9pt;margin-top:9pt;width:33pt;height:43.5pt;z-index:-251655680;visibility:visible">
            <v:imagedata r:id="rId19" o:title=""/>
          </v:shape>
        </w:pict>
      </w:r>
      <w:r w:rsidRPr="00F14D01">
        <w:rPr>
          <w:rFonts w:ascii="Nurhan Uz" w:hAnsi="Nurhan Uz"/>
          <w:sz w:val="52"/>
          <w:szCs w:val="52"/>
        </w:rPr>
        <w:t xml:space="preserve">    </w:t>
      </w:r>
      <w:r w:rsidRPr="00F14D01">
        <w:rPr>
          <w:rFonts w:ascii="Hand writing Mutlu" w:hAnsi="Hand writing Mutlu"/>
          <w:sz w:val="52"/>
          <w:szCs w:val="52"/>
        </w:rPr>
        <w:t>Anne, et neli?</w:t>
      </w:r>
    </w:p>
    <w:p w:rsidR="00704FF9" w:rsidRDefault="00704FF9" w:rsidP="001841BE">
      <w:pPr>
        <w:rPr>
          <w:rFonts w:ascii="Comic Sans MS" w:hAnsi="Comic Sans MS"/>
          <w:sz w:val="28"/>
          <w:szCs w:val="28"/>
        </w:rPr>
      </w:pPr>
      <w:r w:rsidRPr="00F14D01">
        <w:rPr>
          <w:rFonts w:ascii="Hand writing Mutlu" w:hAnsi="Hand writing Mutlu"/>
          <w:sz w:val="52"/>
          <w:szCs w:val="52"/>
        </w:rPr>
        <w:t xml:space="preserve">   </w:t>
      </w:r>
      <w:r>
        <w:rPr>
          <w:noProof/>
        </w:rPr>
        <w:pict>
          <v:shape id="_x0000_s1038" type="#_x0000_t75" alt="PEP.jpg" style="position:absolute;margin-left:-9pt;margin-top:9.95pt;width:36pt;height:36pt;z-index:-251654656;visibility:visible;mso-position-horizontal-relative:text;mso-position-vertical-relative:text">
            <v:imagedata r:id="rId8" o:title=""/>
          </v:shape>
        </w:pict>
      </w:r>
      <w:r w:rsidRPr="00F14D01">
        <w:rPr>
          <w:rFonts w:ascii="Nurhan Uz" w:hAnsi="Nurhan Uz"/>
          <w:sz w:val="52"/>
          <w:szCs w:val="52"/>
        </w:rPr>
        <w:t xml:space="preserve"> </w:t>
      </w:r>
      <w:r w:rsidRPr="00F14D01">
        <w:rPr>
          <w:rFonts w:ascii="Hand writing Mutlu" w:hAnsi="Hand writing Mutlu"/>
          <w:sz w:val="52"/>
          <w:szCs w:val="52"/>
        </w:rPr>
        <w:t>İtele Nil itele.</w:t>
      </w:r>
      <w:r w:rsidRPr="00F14D01">
        <w:rPr>
          <w:rFonts w:ascii="Comic Sans MS" w:hAnsi="Comic Sans MS"/>
          <w:sz w:val="28"/>
          <w:szCs w:val="28"/>
        </w:rPr>
        <w:t xml:space="preserve"> </w:t>
      </w:r>
    </w:p>
    <w:p w:rsidR="00704FF9" w:rsidRPr="00F14D01" w:rsidRDefault="00704FF9" w:rsidP="00F14D01">
      <w:pPr>
        <w:pStyle w:val="ListParagraph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F14D01">
        <w:rPr>
          <w:rFonts w:ascii="Comic Sans MS" w:hAnsi="Comic Sans MS"/>
          <w:sz w:val="28"/>
          <w:szCs w:val="28"/>
        </w:rPr>
        <w:t xml:space="preserve">En az 10 kez okunacak bakmadan yazılacak.   </w:t>
      </w:r>
    </w:p>
    <w:p w:rsidR="00704FF9" w:rsidRDefault="00704FF9" w:rsidP="005808A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2- Matematik çalışma kitabı sayfa 18-19-20-21-22-23-24-25-26-26-    </w:t>
      </w:r>
    </w:p>
    <w:p w:rsidR="00704FF9" w:rsidRDefault="00704FF9" w:rsidP="00F14D0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27-28 yapılsın.</w:t>
      </w:r>
      <w:r w:rsidRPr="00F14D01">
        <w:rPr>
          <w:rFonts w:ascii="Comic Sans MS" w:hAnsi="Comic Sans MS"/>
          <w:sz w:val="28"/>
          <w:szCs w:val="28"/>
        </w:rPr>
        <w:t xml:space="preserve">  </w:t>
      </w:r>
    </w:p>
    <w:p w:rsidR="00704FF9" w:rsidRDefault="00704FF9" w:rsidP="00F14D0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3-Sayılar dünyasından okulda yapılan  sayma ve toplama ile ilgili sayfaları takip edip ara ara yaptırın takibi size ait.</w:t>
      </w:r>
      <w:r w:rsidRPr="00F14D01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Sayıları 100 e kadar yazıp okuyabilmeli</w:t>
      </w:r>
      <w:r w:rsidRPr="00F14D01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. </w:t>
      </w:r>
    </w:p>
    <w:p w:rsidR="00704FF9" w:rsidRDefault="00704FF9" w:rsidP="00F14D0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4- Perşembe gününe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Comic Sans MS" w:hAnsi="Comic Sans MS"/>
            <w:sz w:val="28"/>
            <w:szCs w:val="28"/>
          </w:rPr>
          <w:t>20 cm</w:t>
        </w:r>
      </w:smartTag>
      <w:r>
        <w:rPr>
          <w:rFonts w:ascii="Comic Sans MS" w:hAnsi="Comic Sans MS"/>
          <w:sz w:val="28"/>
          <w:szCs w:val="28"/>
        </w:rPr>
        <w:t xml:space="preserve"> lik kare şeklinde lila ve yeşil  elişi kağıdı </w:t>
      </w:r>
      <w:r w:rsidRPr="00F14D01">
        <w:rPr>
          <w:rFonts w:ascii="Comic Sans MS" w:hAnsi="Comic Sans MS"/>
          <w:sz w:val="28"/>
          <w:szCs w:val="28"/>
        </w:rPr>
        <w:t xml:space="preserve">  </w:t>
      </w:r>
    </w:p>
    <w:p w:rsidR="00704FF9" w:rsidRDefault="00704FF9" w:rsidP="00F14D0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ve sarı A4 boyutunda fon kartonu</w:t>
      </w:r>
      <w:r w:rsidRPr="00F14D01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 xml:space="preserve">gönderin </w:t>
      </w:r>
      <w:r w:rsidRPr="00F14D01">
        <w:rPr>
          <w:rFonts w:ascii="Comic Sans MS" w:hAnsi="Comic Sans MS"/>
          <w:sz w:val="28"/>
          <w:szCs w:val="28"/>
        </w:rPr>
        <w:t xml:space="preserve">   </w:t>
      </w:r>
    </w:p>
    <w:p w:rsidR="00704FF9" w:rsidRDefault="00704FF9" w:rsidP="00F14D01">
      <w:pPr>
        <w:rPr>
          <w:rFonts w:ascii="Comic Sans MS" w:hAnsi="Comic Sans MS"/>
          <w:sz w:val="28"/>
          <w:szCs w:val="28"/>
        </w:rPr>
      </w:pPr>
    </w:p>
    <w:p w:rsidR="00704FF9" w:rsidRDefault="00704FF9" w:rsidP="00F14D01">
      <w:pPr>
        <w:rPr>
          <w:rFonts w:ascii="Comic Sans MS" w:hAnsi="Comic Sans MS"/>
          <w:sz w:val="28"/>
          <w:szCs w:val="28"/>
        </w:rPr>
      </w:pPr>
    </w:p>
    <w:p w:rsidR="00704FF9" w:rsidRDefault="00704FF9" w:rsidP="00F14D01">
      <w:pPr>
        <w:rPr>
          <w:rFonts w:ascii="Comic Sans MS" w:hAnsi="Comic Sans MS"/>
          <w:sz w:val="28"/>
          <w:szCs w:val="28"/>
        </w:rPr>
      </w:pPr>
    </w:p>
    <w:p w:rsidR="00704FF9" w:rsidRDefault="00704FF9" w:rsidP="00F14D01">
      <w:pPr>
        <w:rPr>
          <w:rFonts w:ascii="Comic Sans MS" w:hAnsi="Comic Sans MS"/>
          <w:sz w:val="28"/>
          <w:szCs w:val="28"/>
        </w:rPr>
      </w:pPr>
      <w:r w:rsidRPr="00F14D01">
        <w:rPr>
          <w:rFonts w:ascii="Comic Sans MS" w:hAnsi="Comic Sans MS"/>
          <w:sz w:val="28"/>
          <w:szCs w:val="28"/>
        </w:rPr>
        <w:t xml:space="preserve">                     </w:t>
      </w:r>
      <w:r w:rsidRPr="00DB4315">
        <w:rPr>
          <w:rFonts w:ascii="Comic Sans MS" w:hAnsi="Comic Sans MS"/>
          <w:noProof/>
          <w:sz w:val="28"/>
          <w:szCs w:val="28"/>
        </w:rPr>
        <w:pict>
          <v:shape id="Resim 1" o:spid="_x0000_i1025" type="#_x0000_t75" style="width:465pt;height:567pt;visibility:visible">
            <v:imagedata r:id="rId20" o:title=""/>
          </v:shape>
        </w:pict>
      </w:r>
      <w:r w:rsidRPr="00F14D01">
        <w:rPr>
          <w:rFonts w:ascii="Comic Sans MS" w:hAnsi="Comic Sans MS"/>
          <w:sz w:val="28"/>
          <w:szCs w:val="28"/>
        </w:rPr>
        <w:t xml:space="preserve">     </w:t>
      </w:r>
      <w:r>
        <w:rPr>
          <w:rFonts w:ascii="Comic Sans MS" w:hAnsi="Comic Sans MS"/>
          <w:sz w:val="28"/>
          <w:szCs w:val="28"/>
        </w:rPr>
        <w:t>Birazda eğlenelim güzelce boya.</w:t>
      </w:r>
    </w:p>
    <w:p w:rsidR="00704FF9" w:rsidRDefault="00704FF9" w:rsidP="00AE439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Şekerlerim ;    erken yatalım erken kalkalım.</w:t>
      </w:r>
    </w:p>
    <w:p w:rsidR="00704FF9" w:rsidRDefault="00704FF9" w:rsidP="00BE60A7">
      <w:pPr>
        <w:rPr>
          <w:sz w:val="40"/>
          <w:szCs w:val="40"/>
        </w:rPr>
      </w:pPr>
      <w:hyperlink r:id="rId21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704FF9" w:rsidRPr="00F14D01" w:rsidRDefault="00704FF9" w:rsidP="00AE4398">
      <w:pPr>
        <w:rPr>
          <w:rFonts w:ascii="Comic Sans MS" w:hAnsi="Comic Sans MS"/>
          <w:sz w:val="28"/>
          <w:szCs w:val="28"/>
        </w:rPr>
      </w:pPr>
    </w:p>
    <w:sectPr w:rsidR="00704FF9" w:rsidRPr="00F14D01" w:rsidSect="00F14D01">
      <w:pgSz w:w="11906" w:h="16838"/>
      <w:pgMar w:top="284" w:right="1417" w:bottom="1417" w:left="1417" w:header="708" w:footer="708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FF9" w:rsidRDefault="00704FF9" w:rsidP="005808A5">
      <w:r>
        <w:separator/>
      </w:r>
    </w:p>
  </w:endnote>
  <w:endnote w:type="continuationSeparator" w:id="0">
    <w:p w:rsidR="00704FF9" w:rsidRDefault="00704FF9" w:rsidP="00580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FF9" w:rsidRDefault="00704FF9" w:rsidP="005808A5">
      <w:r>
        <w:separator/>
      </w:r>
    </w:p>
  </w:footnote>
  <w:footnote w:type="continuationSeparator" w:id="0">
    <w:p w:rsidR="00704FF9" w:rsidRDefault="00704FF9" w:rsidP="005808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F84E13"/>
    <w:multiLevelType w:val="hybridMultilevel"/>
    <w:tmpl w:val="3C108E5C"/>
    <w:lvl w:ilvl="0" w:tplc="48EA92D4">
      <w:start w:val="1"/>
      <w:numFmt w:val="decimal"/>
      <w:lvlText w:val="%1-"/>
      <w:lvlJc w:val="left"/>
      <w:pPr>
        <w:ind w:left="4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8A5"/>
    <w:rsid w:val="00120577"/>
    <w:rsid w:val="001841BE"/>
    <w:rsid w:val="00353AD2"/>
    <w:rsid w:val="00561C0A"/>
    <w:rsid w:val="00564903"/>
    <w:rsid w:val="005808A5"/>
    <w:rsid w:val="005A7AA9"/>
    <w:rsid w:val="00662BD3"/>
    <w:rsid w:val="006D107F"/>
    <w:rsid w:val="00704FF9"/>
    <w:rsid w:val="007F2EE4"/>
    <w:rsid w:val="00940CA0"/>
    <w:rsid w:val="009D7081"/>
    <w:rsid w:val="00A6214C"/>
    <w:rsid w:val="00AE4398"/>
    <w:rsid w:val="00BE60A7"/>
    <w:rsid w:val="00C67CC7"/>
    <w:rsid w:val="00DB4315"/>
    <w:rsid w:val="00E555DE"/>
    <w:rsid w:val="00E93AF1"/>
    <w:rsid w:val="00F12BDF"/>
    <w:rsid w:val="00F14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8A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808A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808A5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5808A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808A5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5808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08A5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F14D0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E60A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71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s://encrypted-tbn1.gstatic.com/images?q=tbn:ANd9GcS7fuBKoSRqbuigVRC1vV9dNWCVf8-We6qsawmlirdhx-VT-t33" TargetMode="External"/><Relationship Id="rId18" Type="http://schemas.openxmlformats.org/officeDocument/2006/relationships/image" Target="http://www.kolayidare.com/haber_ds/haberresim/nasrettin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orubak.com/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https://encrypted-tbn2.gstatic.com/images?q=tbn:ANd9GcRQSJEgWFS0YyhAh6WftsMJ-bQ4ZB6Zs9XOVNb9LsIU5VmqGHKtSw" TargetMode="External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s://encrypted-tbn2.gstatic.com/images?q=tbn:ANd9GcRQSJEgWFS0YyhAh6WftsMJ-bQ4ZB6Zs9XOVNb9LsIU5VmqGHKtSw" TargetMode="External"/><Relationship Id="rId5" Type="http://schemas.openxmlformats.org/officeDocument/2006/relationships/footnotes" Target="footnotes.xml"/><Relationship Id="rId15" Type="http://schemas.openxmlformats.org/officeDocument/2006/relationships/image" Target="https://encrypted-tbn0.gstatic.com/images?q=tbn:ANd9GcS_OIaTprZA58EfzEiqrhvkObXgxp1qUais15Z8e8TYWX40F_I3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78</TotalTime>
  <Pages>2</Pages>
  <Words>147</Words>
  <Characters>843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FLZ</dc:creator>
  <cp:keywords>www.sorubak.com</cp:keywords>
  <dc:description>www.sorubak.com</dc:description>
  <cp:lastModifiedBy>edanur</cp:lastModifiedBy>
  <cp:revision>5</cp:revision>
  <cp:lastPrinted>2012-11-29T21:06:00Z</cp:lastPrinted>
  <dcterms:created xsi:type="dcterms:W3CDTF">2012-11-29T20:21:00Z</dcterms:created>
  <dcterms:modified xsi:type="dcterms:W3CDTF">2012-12-06T15:13:00Z</dcterms:modified>
  <cp:category>www.sorubak.com</cp:category>
</cp:coreProperties>
</file>