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B9" w:rsidRPr="00790067" w:rsidRDefault="00CE3DB9" w:rsidP="003A79C3">
      <w:pPr>
        <w:rPr>
          <w:rFonts w:ascii="Hand writing Mutlu" w:hAnsi="Hand writing Mutlu"/>
          <w:color w:val="C0C0C0"/>
          <w:sz w:val="144"/>
          <w:szCs w:val="14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.35pt;margin-top:-22.8pt;width:152.25pt;height:93.7pt;z-index:-251658240;visibility:visible" wrapcoords="-106 0 -106 21427 21600 21427 21600 0 -106 0" o:bullet="t">
            <v:imagedata r:id="rId4" o:title=""/>
            <w10:wrap type="tight"/>
          </v:shape>
        </w:pict>
      </w:r>
      <w:r w:rsidRPr="00790067">
        <w:rPr>
          <w:rFonts w:ascii="Hand writing Mutlu" w:hAnsi="Hand writing Mutlu"/>
          <w:color w:val="C0C0C0"/>
          <w:sz w:val="144"/>
          <w:szCs w:val="144"/>
        </w:rPr>
        <w:t>N</w:t>
      </w:r>
    </w:p>
    <w:p w:rsidR="00CE3DB9" w:rsidRPr="00790067" w:rsidRDefault="00CE3DB9" w:rsidP="003A79C3">
      <w:pPr>
        <w:rPr>
          <w:rFonts w:ascii="Hand writing Mutlu" w:hAnsi="Hand writing Mutlu"/>
          <w:color w:val="C0C0C0"/>
          <w:sz w:val="52"/>
          <w:szCs w:val="52"/>
        </w:rPr>
      </w:pPr>
      <w:r w:rsidRPr="00790067">
        <w:rPr>
          <w:rFonts w:ascii="Hand writing Mutlu" w:hAnsi="Hand writing Mutlu"/>
          <w:color w:val="C0C0C0"/>
          <w:sz w:val="52"/>
          <w:szCs w:val="52"/>
        </w:rPr>
        <w:t>N N N N N N N N N N N N N N N N N N N N N N N N N N N N N N N N N N N N N N N N N N N N N N N N N N N N N N N N N N N N N N N N N N N N N N N N N N N N N N N N N N N N N N N N N N N N N N N N N N N N N N N N N N N N N N N N N N N N N N N N N N N N N N N N N N N N</w:t>
      </w:r>
    </w:p>
    <w:p w:rsidR="00CE3DB9" w:rsidRPr="00790067" w:rsidRDefault="00CE3DB9" w:rsidP="003A79C3">
      <w:pPr>
        <w:rPr>
          <w:rFonts w:ascii="Hand writing Mutlu" w:hAnsi="Hand writing Mutlu"/>
          <w:color w:val="C0C0C0"/>
          <w:sz w:val="144"/>
          <w:szCs w:val="144"/>
        </w:rPr>
      </w:pPr>
      <w:r>
        <w:rPr>
          <w:noProof/>
          <w:lang w:eastAsia="tr-TR"/>
        </w:rPr>
        <w:pict>
          <v:shape id="Resim 7" o:spid="_x0000_s1027" type="#_x0000_t75" style="position:absolute;margin-left:-10.85pt;margin-top:-4.1pt;width:152.25pt;height:93.75pt;z-index:-251659264;visibility:visible" wrapcoords="-106 0 -106 21427 21600 21427 21600 0 -106 0">
            <v:imagedata r:id="rId4" o:title=""/>
            <w10:wrap type="tight"/>
          </v:shape>
        </w:pict>
      </w:r>
      <w:r w:rsidRPr="00790067">
        <w:rPr>
          <w:rFonts w:ascii="Hand writing Mutlu" w:hAnsi="Hand writing Mutlu"/>
          <w:color w:val="C0C0C0"/>
          <w:sz w:val="144"/>
          <w:szCs w:val="144"/>
        </w:rPr>
        <w:t xml:space="preserve"> n</w:t>
      </w:r>
    </w:p>
    <w:p w:rsidR="00CE3DB9" w:rsidRPr="00790067" w:rsidRDefault="00CE3DB9" w:rsidP="003A79C3">
      <w:pPr>
        <w:rPr>
          <w:rFonts w:ascii="Hand writing Mutlu" w:hAnsi="Hand writing Mutlu"/>
          <w:color w:val="C0C0C0"/>
          <w:sz w:val="56"/>
          <w:szCs w:val="56"/>
        </w:rPr>
      </w:pPr>
      <w:r w:rsidRPr="00790067">
        <w:rPr>
          <w:rFonts w:ascii="Hand writing Mutlu" w:hAnsi="Hand writing Mutlu"/>
          <w:color w:val="C0C0C0"/>
          <w:sz w:val="56"/>
          <w:szCs w:val="56"/>
        </w:rPr>
        <w:t>nnnnnnnnnnnnnnnnnnnnnnnnnnnnnnnnnnnnnnnnnnnnnnnnnnnnnnnnnnnnnnnnnnnnnnnnnnnnnnnnnnnnnnnnnnnnnnnnnnnnnnnnnnnnnnnnnnnnnnnnnnnnnnnnnn</w:t>
      </w:r>
    </w:p>
    <w:p w:rsidR="00CE3DB9" w:rsidRPr="00790067" w:rsidRDefault="00CE3DB9" w:rsidP="003A79C3">
      <w:pPr>
        <w:rPr>
          <w:rFonts w:ascii="Hand writing Mutlu" w:hAnsi="Hand writing Mutlu"/>
          <w:color w:val="C0C0C0"/>
          <w:sz w:val="56"/>
          <w:szCs w:val="56"/>
        </w:rPr>
      </w:pPr>
      <w:r w:rsidRPr="00790067">
        <w:rPr>
          <w:rFonts w:ascii="Hand writing Mutlu" w:hAnsi="Hand writing Mutlu"/>
          <w:color w:val="C0C0C0"/>
          <w:sz w:val="56"/>
          <w:szCs w:val="56"/>
        </w:rPr>
        <w:t>n n n n n n n n n n n n n n n n n n n n n n n n n n n n n n n n n n n n n n n n n n n n n n n n n n n n n n n n n n n n n n n n n n n n n n n n n n n</w:t>
      </w:r>
    </w:p>
    <w:sectPr w:rsidR="00CE3DB9" w:rsidRPr="00790067" w:rsidSect="00BF3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9C3"/>
    <w:rsid w:val="00103E7E"/>
    <w:rsid w:val="003A79C3"/>
    <w:rsid w:val="00790067"/>
    <w:rsid w:val="007C38F2"/>
    <w:rsid w:val="00A84F86"/>
    <w:rsid w:val="00BF3481"/>
    <w:rsid w:val="00CE3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48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82</Words>
  <Characters>470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2012-12-09T19:25:00Z</cp:lastPrinted>
  <dcterms:created xsi:type="dcterms:W3CDTF">2012-12-09T19:17:00Z</dcterms:created>
  <dcterms:modified xsi:type="dcterms:W3CDTF">2012-12-16T14:16:00Z</dcterms:modified>
  <cp:category>www.sorubak.com</cp:category>
</cp:coreProperties>
</file>