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67"/>
        <w:gridCol w:w="1368"/>
        <w:gridCol w:w="1368"/>
      </w:tblGrid>
      <w:tr w:rsidR="005E774D" w:rsidRPr="001559DF" w:rsidTr="001559DF">
        <w:trPr>
          <w:trHeight w:val="322"/>
        </w:trPr>
        <w:tc>
          <w:tcPr>
            <w:tcW w:w="1367" w:type="dxa"/>
          </w:tcPr>
          <w:p w:rsidR="005E774D" w:rsidRPr="001559DF" w:rsidRDefault="005E774D" w:rsidP="001559D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k</w:t>
            </w:r>
            <w:r w:rsidRPr="001559DF">
              <w:rPr>
                <w:rFonts w:ascii="Hand writing Mutlu" w:hAnsi="Hand writing Mutlu"/>
                <w:sz w:val="32"/>
                <w:szCs w:val="32"/>
              </w:rPr>
              <w:t>en</w:t>
            </w:r>
          </w:p>
        </w:tc>
        <w:tc>
          <w:tcPr>
            <w:tcW w:w="1368" w:type="dxa"/>
          </w:tcPr>
          <w:p w:rsidR="005E774D" w:rsidRPr="001559DF" w:rsidRDefault="005E774D" w:rsidP="001559D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1559DF">
              <w:rPr>
                <w:rFonts w:ascii="Hand writing Mutlu" w:hAnsi="Hand writing Mutlu"/>
                <w:sz w:val="32"/>
                <w:szCs w:val="32"/>
              </w:rPr>
              <w:t>an</w:t>
            </w:r>
          </w:p>
        </w:tc>
        <w:tc>
          <w:tcPr>
            <w:tcW w:w="1368" w:type="dxa"/>
          </w:tcPr>
          <w:p w:rsidR="005E774D" w:rsidRPr="001559DF" w:rsidRDefault="005E774D" w:rsidP="001559D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margin-left:81.9pt;margin-top:-2.2pt;width:186pt;height:150.7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" strokeweight=".5pt">
                  <v:textbox>
                    <w:txbxContent>
                      <w:p w:rsidR="005E774D" w:rsidRDefault="005E774D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Anla Ela anla.</w:t>
                        </w:r>
                      </w:p>
                      <w:p w:rsidR="005E774D" w:rsidRDefault="005E774D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Ela anla.</w:t>
                        </w:r>
                      </w:p>
                      <w:p w:rsidR="005E774D" w:rsidRDefault="005E774D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Ali anla.</w:t>
                        </w:r>
                      </w:p>
                      <w:p w:rsidR="005E774D" w:rsidRPr="004F2C53" w:rsidRDefault="005E774D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Anla Atilla anla.</w:t>
                        </w:r>
                      </w:p>
                    </w:txbxContent>
                  </v:textbox>
                </v:shape>
              </w:pict>
            </w:r>
            <w:r w:rsidRPr="001559DF">
              <w:rPr>
                <w:rFonts w:ascii="Hand writing Mutlu" w:hAnsi="Hand writing Mutlu"/>
                <w:sz w:val="32"/>
                <w:szCs w:val="32"/>
              </w:rPr>
              <w:t>in</w:t>
            </w:r>
          </w:p>
        </w:tc>
      </w:tr>
      <w:tr w:rsidR="005E774D" w:rsidRPr="001559DF" w:rsidTr="001559DF">
        <w:trPr>
          <w:trHeight w:val="304"/>
        </w:trPr>
        <w:tc>
          <w:tcPr>
            <w:tcW w:w="1367" w:type="dxa"/>
          </w:tcPr>
          <w:p w:rsidR="005E774D" w:rsidRPr="001559DF" w:rsidRDefault="005E774D" w:rsidP="001559D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1559DF">
              <w:rPr>
                <w:rFonts w:ascii="Hand writing Mutlu" w:hAnsi="Hand writing Mutlu"/>
                <w:sz w:val="32"/>
                <w:szCs w:val="32"/>
              </w:rPr>
              <w:t>ene</w:t>
            </w:r>
          </w:p>
        </w:tc>
        <w:tc>
          <w:tcPr>
            <w:tcW w:w="1368" w:type="dxa"/>
          </w:tcPr>
          <w:p w:rsidR="005E774D" w:rsidRPr="001559DF" w:rsidRDefault="005E774D" w:rsidP="001559D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1559DF">
              <w:rPr>
                <w:rFonts w:ascii="Hand writing Mutlu" w:hAnsi="Hand writing Mutlu"/>
                <w:sz w:val="32"/>
                <w:szCs w:val="32"/>
              </w:rPr>
              <w:t>ana</w:t>
            </w:r>
          </w:p>
        </w:tc>
        <w:tc>
          <w:tcPr>
            <w:tcW w:w="1368" w:type="dxa"/>
          </w:tcPr>
          <w:p w:rsidR="005E774D" w:rsidRPr="001559DF" w:rsidRDefault="005E774D" w:rsidP="001559D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1559DF">
              <w:rPr>
                <w:rFonts w:ascii="Hand writing Mutlu" w:hAnsi="Hand writing Mutlu"/>
                <w:sz w:val="32"/>
                <w:szCs w:val="32"/>
              </w:rPr>
              <w:t>ini</w:t>
            </w:r>
          </w:p>
        </w:tc>
      </w:tr>
      <w:tr w:rsidR="005E774D" w:rsidRPr="001559DF" w:rsidTr="001559DF">
        <w:trPr>
          <w:trHeight w:val="322"/>
        </w:trPr>
        <w:tc>
          <w:tcPr>
            <w:tcW w:w="1367" w:type="dxa"/>
          </w:tcPr>
          <w:p w:rsidR="005E774D" w:rsidRPr="001559DF" w:rsidRDefault="005E774D" w:rsidP="001559D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1559DF">
              <w:rPr>
                <w:rFonts w:ascii="Hand writing Mutlu" w:hAnsi="Hand writing Mutlu"/>
                <w:sz w:val="32"/>
                <w:szCs w:val="32"/>
              </w:rPr>
              <w:t>ne</w:t>
            </w:r>
          </w:p>
        </w:tc>
        <w:tc>
          <w:tcPr>
            <w:tcW w:w="1368" w:type="dxa"/>
          </w:tcPr>
          <w:p w:rsidR="005E774D" w:rsidRPr="001559DF" w:rsidRDefault="005E774D" w:rsidP="001559D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1559DF">
              <w:rPr>
                <w:rFonts w:ascii="Hand writing Mutlu" w:hAnsi="Hand writing Mutlu"/>
                <w:sz w:val="32"/>
                <w:szCs w:val="32"/>
              </w:rPr>
              <w:t>na</w:t>
            </w:r>
          </w:p>
        </w:tc>
        <w:tc>
          <w:tcPr>
            <w:tcW w:w="1368" w:type="dxa"/>
          </w:tcPr>
          <w:p w:rsidR="005E774D" w:rsidRPr="001559DF" w:rsidRDefault="005E774D" w:rsidP="001559D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1559DF">
              <w:rPr>
                <w:rFonts w:ascii="Hand writing Mutlu" w:hAnsi="Hand writing Mutlu"/>
                <w:sz w:val="32"/>
                <w:szCs w:val="32"/>
              </w:rPr>
              <w:t>ni</w:t>
            </w:r>
          </w:p>
        </w:tc>
      </w:tr>
      <w:tr w:rsidR="005E774D" w:rsidRPr="001559DF" w:rsidTr="001559DF">
        <w:trPr>
          <w:trHeight w:val="322"/>
        </w:trPr>
        <w:tc>
          <w:tcPr>
            <w:tcW w:w="1367" w:type="dxa"/>
          </w:tcPr>
          <w:p w:rsidR="005E774D" w:rsidRPr="001559DF" w:rsidRDefault="005E774D" w:rsidP="001559D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1559DF">
              <w:rPr>
                <w:rFonts w:ascii="Hand writing Mutlu" w:hAnsi="Hand writing Mutlu"/>
                <w:sz w:val="32"/>
                <w:szCs w:val="32"/>
              </w:rPr>
              <w:t>nel</w:t>
            </w:r>
          </w:p>
        </w:tc>
        <w:tc>
          <w:tcPr>
            <w:tcW w:w="1368" w:type="dxa"/>
          </w:tcPr>
          <w:p w:rsidR="005E774D" w:rsidRPr="001559DF" w:rsidRDefault="005E774D" w:rsidP="001559D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1559DF">
              <w:rPr>
                <w:rFonts w:ascii="Hand writing Mutlu" w:hAnsi="Hand writing Mutlu"/>
                <w:sz w:val="32"/>
                <w:szCs w:val="32"/>
              </w:rPr>
              <w:t>nal</w:t>
            </w:r>
          </w:p>
        </w:tc>
        <w:tc>
          <w:tcPr>
            <w:tcW w:w="1368" w:type="dxa"/>
          </w:tcPr>
          <w:p w:rsidR="005E774D" w:rsidRPr="001559DF" w:rsidRDefault="005E774D" w:rsidP="001559D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1559DF">
              <w:rPr>
                <w:rFonts w:ascii="Hand writing Mutlu" w:hAnsi="Hand writing Mutlu"/>
                <w:sz w:val="32"/>
                <w:szCs w:val="32"/>
              </w:rPr>
              <w:t>Nil</w:t>
            </w:r>
          </w:p>
        </w:tc>
      </w:tr>
      <w:tr w:rsidR="005E774D" w:rsidRPr="001559DF" w:rsidTr="001559DF">
        <w:trPr>
          <w:trHeight w:val="322"/>
        </w:trPr>
        <w:tc>
          <w:tcPr>
            <w:tcW w:w="1367" w:type="dxa"/>
          </w:tcPr>
          <w:p w:rsidR="005E774D" w:rsidRPr="001559DF" w:rsidRDefault="005E774D" w:rsidP="001559D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1559DF">
              <w:rPr>
                <w:rFonts w:ascii="Hand writing Mutlu" w:hAnsi="Hand writing Mutlu"/>
                <w:sz w:val="32"/>
                <w:szCs w:val="32"/>
              </w:rPr>
              <w:t>net</w:t>
            </w:r>
          </w:p>
        </w:tc>
        <w:tc>
          <w:tcPr>
            <w:tcW w:w="1368" w:type="dxa"/>
          </w:tcPr>
          <w:p w:rsidR="005E774D" w:rsidRPr="001559DF" w:rsidRDefault="005E774D" w:rsidP="001559D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1559DF">
              <w:rPr>
                <w:rFonts w:ascii="Hand writing Mutlu" w:hAnsi="Hand writing Mutlu"/>
                <w:sz w:val="32"/>
                <w:szCs w:val="32"/>
              </w:rPr>
              <w:t>nat</w:t>
            </w:r>
          </w:p>
        </w:tc>
        <w:tc>
          <w:tcPr>
            <w:tcW w:w="1368" w:type="dxa"/>
          </w:tcPr>
          <w:p w:rsidR="005E774D" w:rsidRPr="001559DF" w:rsidRDefault="005E774D" w:rsidP="001559D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1559DF">
              <w:rPr>
                <w:rFonts w:ascii="Hand writing Mutlu" w:hAnsi="Hand writing Mutlu"/>
                <w:sz w:val="32"/>
                <w:szCs w:val="32"/>
              </w:rPr>
              <w:t>nit</w:t>
            </w:r>
          </w:p>
        </w:tc>
      </w:tr>
    </w:tbl>
    <w:p w:rsidR="005E774D" w:rsidRDefault="005E774D">
      <w:hyperlink r:id="rId4" w:history="1">
        <w:r>
          <w:rPr>
            <w:rStyle w:val="Hyperlink"/>
            <w:rFonts w:ascii="Comic Sans MS" w:hAnsi="Comic Sans MS"/>
            <w:sz w:val="24"/>
            <w:szCs w:val="24"/>
          </w:rPr>
          <w:t>www.sorubak.com</w:t>
        </w:r>
      </w:hyperlink>
    </w:p>
    <w:p w:rsidR="005E774D" w:rsidRDefault="005E774D">
      <w:r>
        <w:rPr>
          <w:noProof/>
          <w:lang w:eastAsia="tr-TR"/>
        </w:rPr>
        <w:pict>
          <v:shape id="Metin Kutusu 5" o:spid="_x0000_s1027" type="#_x0000_t202" style="position:absolute;margin-left:223.15pt;margin-top:17.5pt;width:212.25pt;height:260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" strokeweight=".5pt">
            <v:textbox>
              <w:txbxContent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Atilla anlat.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Tane tane anlat.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Ali anlat.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Tane tane anlat.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Anlat Ela anlat.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Anne, tane tane anlat.</w:t>
                  </w:r>
                </w:p>
                <w:p w:rsidR="005E774D" w:rsidRPr="004F2C53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Nine, tane tane anlat.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28" type="#_x0000_t202" style="position:absolute;margin-left:236.65pt;margin-top:295.7pt;width:204pt;height:308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" strokeweight=".5pt">
            <v:textbox>
              <w:txbxContent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Nalan nal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Nalan et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Nalan et al, tat.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2 tane nal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Nal al, nane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Nane al, et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Nalan nane al, tat.</w:t>
                  </w:r>
                </w:p>
                <w:p w:rsidR="005E774D" w:rsidRPr="004F2C53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Nalan et al, tat.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29" type="#_x0000_t202" style="position:absolute;margin-left:-3.35pt;margin-top:295.75pt;width:204pt;height:308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" strokeweight=".5pt">
            <v:textbox>
              <w:txbxContent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Nine nal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Anne nal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Nine 2 tane nal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Nal al nine.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Nine 8 tane nal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5 tane nal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Ali, ata nal al.</w:t>
                  </w:r>
                </w:p>
                <w:p w:rsidR="005E774D" w:rsidRPr="004F2C53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Atilla, ata nal al.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30" type="#_x0000_t202" style="position:absolute;margin-left:-3.35pt;margin-top:6.25pt;width:204pt;height:259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" strokeweight=".5pt">
            <v:textbox>
              <w:txbxContent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Nane al, nane tat.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Anne, nane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Al anne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Al anne nane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Al al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Anne nane tat.</w:t>
                  </w:r>
                </w:p>
                <w:p w:rsidR="005E774D" w:rsidRPr="004F2C53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Tat anne tat.</w:t>
                  </w:r>
                </w:p>
              </w:txbxContent>
            </v:textbox>
          </v:shape>
        </w:pict>
      </w:r>
    </w:p>
    <w:p w:rsidR="005E774D" w:rsidRPr="004F2C53" w:rsidRDefault="005E774D" w:rsidP="004F2C53"/>
    <w:p w:rsidR="005E774D" w:rsidRPr="004F2C53" w:rsidRDefault="005E774D" w:rsidP="004F2C53"/>
    <w:p w:rsidR="005E774D" w:rsidRPr="004F2C53" w:rsidRDefault="005E774D" w:rsidP="004F2C53"/>
    <w:p w:rsidR="005E774D" w:rsidRDefault="005E774D" w:rsidP="004F2C53"/>
    <w:p w:rsidR="005E774D" w:rsidRDefault="005E774D" w:rsidP="004F2C53">
      <w:pPr>
        <w:jc w:val="center"/>
      </w:pPr>
    </w:p>
    <w:p w:rsidR="005E774D" w:rsidRPr="004F2C53" w:rsidRDefault="005E774D" w:rsidP="004F2C53"/>
    <w:p w:rsidR="005E774D" w:rsidRPr="004F2C53" w:rsidRDefault="005E774D" w:rsidP="004F2C53"/>
    <w:p w:rsidR="005E774D" w:rsidRPr="004F2C53" w:rsidRDefault="005E774D" w:rsidP="004F2C53"/>
    <w:p w:rsidR="005E774D" w:rsidRPr="004F2C53" w:rsidRDefault="005E774D" w:rsidP="004F2C53"/>
    <w:p w:rsidR="005E774D" w:rsidRPr="004F2C53" w:rsidRDefault="005E774D" w:rsidP="004F2C53"/>
    <w:p w:rsidR="005E774D" w:rsidRPr="004F2C53" w:rsidRDefault="005E774D" w:rsidP="004F2C53"/>
    <w:p w:rsidR="005E774D" w:rsidRPr="004F2C53" w:rsidRDefault="005E774D" w:rsidP="004F2C53"/>
    <w:p w:rsidR="005E774D" w:rsidRPr="004F2C53" w:rsidRDefault="005E774D" w:rsidP="004F2C53"/>
    <w:p w:rsidR="005E774D" w:rsidRPr="004F2C53" w:rsidRDefault="005E774D" w:rsidP="004F2C53"/>
    <w:p w:rsidR="005E774D" w:rsidRPr="004F2C53" w:rsidRDefault="005E774D" w:rsidP="004F2C53"/>
    <w:p w:rsidR="005E774D" w:rsidRPr="004F2C53" w:rsidRDefault="005E774D" w:rsidP="004F2C53"/>
    <w:p w:rsidR="005E774D" w:rsidRPr="004F2C53" w:rsidRDefault="005E774D" w:rsidP="004F2C53"/>
    <w:p w:rsidR="005E774D" w:rsidRPr="004F2C53" w:rsidRDefault="005E774D" w:rsidP="004F2C53"/>
    <w:p w:rsidR="005E774D" w:rsidRPr="004F2C53" w:rsidRDefault="005E774D" w:rsidP="004F2C53"/>
    <w:p w:rsidR="005E774D" w:rsidRPr="004F2C53" w:rsidRDefault="005E774D" w:rsidP="004F2C53"/>
    <w:p w:rsidR="005E774D" w:rsidRPr="004F2C53" w:rsidRDefault="005E774D" w:rsidP="004F2C53"/>
    <w:p w:rsidR="005E774D" w:rsidRPr="004F2C53" w:rsidRDefault="005E774D" w:rsidP="004F2C53"/>
    <w:p w:rsidR="005E774D" w:rsidRDefault="005E774D" w:rsidP="004F2C53"/>
    <w:p w:rsidR="005E774D" w:rsidRDefault="005E774D" w:rsidP="004F2C53"/>
    <w:p w:rsidR="005E774D" w:rsidRPr="004F2C53" w:rsidRDefault="005E774D" w:rsidP="004F2C53">
      <w:r>
        <w:rPr>
          <w:noProof/>
          <w:lang w:eastAsia="tr-TR"/>
        </w:rPr>
        <w:pict>
          <v:shape id="Metin Kutusu 12" o:spid="_x0000_s1031" type="#_x0000_t202" style="position:absolute;margin-left:-31.85pt;margin-top:424.3pt;width:218.25pt;height:292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" strokeweight=".5pt">
            <v:textbox>
              <w:txbxContent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Nine, taneli </w:t>
                  </w:r>
                  <w:r w:rsidRPr="001559DF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3" o:spid="_x0000_i1029" type="#_x0000_t75" style="width:34.5pt;height:33pt;visibility:visible">
                        <v:imagedata r:id="rId5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al.</w:t>
                  </w:r>
                </w:p>
                <w:p w:rsidR="005E774D" w:rsidRDefault="005E774D" w:rsidP="001E6A7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Nine, </w:t>
                  </w:r>
                  <w:r w:rsidRPr="001E6A77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taneli </w:t>
                  </w:r>
                  <w:r w:rsidRPr="001559DF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14" o:spid="_x0000_i1030" type="#_x0000_t75" style="width:34.5pt;height:33pt;visibility:visible">
                        <v:imagedata r:id="rId5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al, tat.</w:t>
                  </w:r>
                </w:p>
                <w:p w:rsidR="005E774D" w:rsidRDefault="005E774D" w:rsidP="001E6A7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Anne, taneli </w:t>
                  </w:r>
                  <w:r w:rsidRPr="001559DF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15" o:spid="_x0000_i1031" type="#_x0000_t75" style="width:36.75pt;height:27.75pt;visibility:visible">
                        <v:imagedata r:id="rId6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al.</w:t>
                  </w:r>
                </w:p>
                <w:p w:rsidR="005E774D" w:rsidRDefault="005E774D" w:rsidP="001E6A7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</w:t>
                  </w:r>
                  <w:r w:rsidRPr="001E6A77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aneli </w:t>
                  </w:r>
                  <w:r w:rsidRPr="001559DF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16" o:spid="_x0000_i1032" type="#_x0000_t75" style="width:36.75pt;height:27.75pt;visibility:visible">
                        <v:imagedata r:id="rId6" o:title=""/>
                      </v:shape>
                    </w:pict>
                  </w:r>
                  <w:r w:rsidRPr="001E6A77">
                    <w:rPr>
                      <w:rFonts w:ascii="Hand writing Mutlu" w:hAnsi="Hand writing Mutlu"/>
                      <w:sz w:val="32"/>
                      <w:szCs w:val="32"/>
                    </w:rPr>
                    <w:t>al.</w:t>
                  </w:r>
                </w:p>
                <w:p w:rsidR="005E774D" w:rsidRPr="001E6A77" w:rsidRDefault="005E774D" w:rsidP="001E6A7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Taneli taneli taneli</w:t>
                  </w:r>
                </w:p>
                <w:p w:rsidR="005E774D" w:rsidRPr="001E6A77" w:rsidRDefault="005E774D" w:rsidP="001E6A7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5E774D" w:rsidRPr="001E6A77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32" type="#_x0000_t202" style="position:absolute;margin-left:220.9pt;margin-top:-15.2pt;width:239.25pt;height:403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" strokeweight=".5pt">
            <v:textbox>
              <w:txbxContent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Anne atlet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Anne, elli tane atlet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3 tane atlet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Al anne atlet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Laleli atlet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Anne, laleli atlet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Nine, laleli atlet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Ata, Talat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’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 atlet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Talat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’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 laleli atlet al.</w:t>
                  </w:r>
                </w:p>
                <w:p w:rsidR="005E774D" w:rsidRPr="001E6A77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Laleli laleli laleli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33" type="#_x0000_t202" style="position:absolute;margin-left:-42.35pt;margin-top:-15.2pt;width:228.75pt;height:403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" strokeweight=".5pt">
            <v:textbox>
              <w:txbxContent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Anne, elli tane </w:t>
                  </w:r>
                  <w:r w:rsidRPr="00FA70D2">
                    <w:rPr>
                      <w:noProof/>
                      <w:lang w:eastAsia="tr-TR"/>
                    </w:rPr>
                    <w:pict>
                      <v:shape id="Resim 7" o:spid="_x0000_i1036" type="#_x0000_t75" style="width:23.25pt;height:23.25pt;visibility:visible">
                        <v:imagedata r:id="rId7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Anne, elli tane </w:t>
                  </w:r>
                  <w:r w:rsidRPr="001559DF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8" o:spid="_x0000_i1037" type="#_x0000_t75" style="width:20.25pt;height:20.25pt;visibility:visible">
                        <v:imagedata r:id="rId8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Anne, elli tane nane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Elli tane et al.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Tane tane al.</w:t>
                  </w:r>
                  <w:bookmarkStart w:id="0" w:name="_GoBack"/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Elli tane et al, tat.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Nine nane tat.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Nane tat nine.</w:t>
                  </w:r>
                  <w:r w:rsidRPr="001E6A77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t xml:space="preserve"> </w:t>
                  </w:r>
                </w:p>
                <w:p w:rsidR="005E774D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Nine elli tane et al.</w:t>
                  </w:r>
                </w:p>
                <w:p w:rsidR="005E774D" w:rsidRPr="001E6A77" w:rsidRDefault="005E774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Nine 4 tane </w:t>
                  </w:r>
                  <w:r w:rsidRPr="001559DF"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 id="Resim 10" o:spid="_x0000_i1038" type="#_x0000_t75" style="width:20.25pt;height:20.25pt;visibility:visible">
                        <v:imagedata r:id="rId8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al.</w:t>
                  </w:r>
                  <w:bookmarkEnd w:id="0"/>
                </w:p>
              </w:txbxContent>
            </v:textbox>
          </v:shape>
        </w:pict>
      </w:r>
    </w:p>
    <w:sectPr w:rsidR="005E774D" w:rsidRPr="004F2C53" w:rsidSect="004F2C53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51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2C53"/>
    <w:rsid w:val="00063423"/>
    <w:rsid w:val="000F309A"/>
    <w:rsid w:val="001559DF"/>
    <w:rsid w:val="001E6A77"/>
    <w:rsid w:val="004F2C53"/>
    <w:rsid w:val="005E774D"/>
    <w:rsid w:val="00B34F7D"/>
    <w:rsid w:val="00F42E20"/>
    <w:rsid w:val="00FA7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42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F2C5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E6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6A7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34F7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22</Words>
  <Characters>128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Berra</dc:creator>
  <cp:keywords>www.sorubak.com</cp:keywords>
  <dc:description>www.sorubak.com</dc:description>
  <cp:lastModifiedBy>edanur</cp:lastModifiedBy>
  <cp:revision>2</cp:revision>
  <dcterms:created xsi:type="dcterms:W3CDTF">2012-12-10T20:08:00Z</dcterms:created>
  <dcterms:modified xsi:type="dcterms:W3CDTF">2012-12-30T20:27:00Z</dcterms:modified>
  <cp:category>www.sorubak.com</cp:category>
</cp:coreProperties>
</file>