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60" w:rsidRDefault="006D4060" w:rsidP="001A152A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s://encrypted-tbn2.gstatic.com/images?q=tbn:ANd9GcS5ptw1DwDh5vgxDrPzW6ay8ImB4tMyo8Nc5GPgheKkuo7M6lPl" style="position:absolute;margin-left:-29.15pt;margin-top:2.2pt;width:70.45pt;height:85.2pt;z-index:251684864;visibility:visible">
            <v:imagedata r:id="rId6" o:title=""/>
          </v:shape>
        </w:pict>
      </w:r>
      <w:r>
        <w:rPr>
          <w:noProof/>
          <w:lang w:eastAsia="tr-TR"/>
        </w:rPr>
        <w:pict>
          <v:shape id="rg_hi" o:spid="_x0000_s1027" type="#_x0000_t75" alt="https://encrypted-tbn2.gstatic.com/images?q=tbn:ANd9GcS5ptw1DwDh5vgxDrPzW6ay8ImB4tMyo8Nc5GPgheKkuo7M6lPl" style="position:absolute;margin-left:408.85pt;margin-top:-1.4pt;width:70.45pt;height:85.2pt;z-index:251610112;visibility:visible">
            <v:imagedata r:id="rId6" o:title=""/>
          </v:shape>
        </w:pict>
      </w:r>
      <w:r>
        <w:rPr>
          <w:noProof/>
          <w:lang w:eastAsia="tr-TR"/>
        </w:rPr>
        <w:pict>
          <v:roundrect id="_x0000_s1028" style="position:absolute;margin-left:124.15pt;margin-top:2.8pt;width:181.8pt;height:28.8pt;z-index:-251707392" arcsize="10923f" wrapcoords="357 -568 -89 568 -89 21600 446 22737 21332 22737 21511 22737 21779 19326 21779 4547 21511 568 21154 -568 357 -56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6D4060" w:rsidRDefault="006D4060">
                  <w:r>
                    <w:t>1-D Sınıfı Okuma Yazma Etkinliği</w:t>
                  </w:r>
                </w:p>
              </w:txbxContent>
            </v:textbox>
            <w10:wrap type="tight"/>
          </v:roundrect>
        </w:pict>
      </w:r>
      <w:r>
        <w:rPr>
          <w:noProof/>
          <w:lang w:eastAsia="tr-TR"/>
        </w:rPr>
        <w:t xml:space="preserve">on </w:t>
      </w:r>
      <w:r>
        <w:t xml:space="preserve">                               </w:t>
      </w:r>
    </w:p>
    <w:p w:rsidR="006D4060" w:rsidRDefault="006D4060" w:rsidP="009B206B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N sesini yazalım.</w:t>
      </w:r>
    </w:p>
    <w:p w:rsidR="006D4060" w:rsidRDefault="006D4060" w:rsidP="009B206B">
      <w:pPr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group id="Grup 290" o:spid="_x0000_s1029" style="position:absolute;margin-left:-19.5pt;margin-top:7.65pt;width:500.05pt;height:29.7pt;z-index:251611136" coordorigin="1080,7020" coordsize="10286,704">
            <v:shape id="Freeform 3" o:spid="_x0000_s103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1" style="position:absolute;left:1080;top:7020;width:10286;height:704" coordorigin="1054,7115" coordsize="10286,704">
              <v:group id="Group 5" o:spid="_x0000_s1032" style="position:absolute;left:1080;top:7132;width:10260;height:652" coordorigin="751,4013" coordsize="9707,557">
                <v:rect id="Rectangle 6" o:spid="_x0000_s1033" style="position:absolute;left:751;top:4399;width:9707;height:171;visibility:visible" filled="f" strokecolor="#009dc7" strokeweight=".21847mm">
                  <v:path arrowok="t"/>
                </v:rect>
                <v:rect id="Rectangle 7" o:spid="_x0000_s1034" style="position:absolute;left:751;top:4185;width:9707;height:214;visibility:visible" filled="f" strokecolor="#009dc7" strokeweight=".21847mm">
                  <v:path arrowok="t"/>
                </v:rect>
                <v:rect id="Rectangle 8" o:spid="_x0000_s103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6" style="position:absolute;left:1054;top:7115;width:2293;height:687" coordorigin="1054,7115" coordsize="2293,687">
                <v:shape id="Freeform 10" o:spid="_x0000_s10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3" style="position:absolute;left:3162;top:7132;width:2293;height:687" coordorigin="1054,7115" coordsize="2293,687">
                <v:shape id="Freeform 17" o:spid="_x0000_s10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5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5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5" style="position:absolute;left:5298;top:7122;width:2293;height:687" coordorigin="1054,7115" coordsize="2293,687">
                <v:shape id="Freeform 29" o:spid="_x0000_s10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2" style="position:absolute;left:7390;top:7132;width:2293;height:687" coordorigin="1054,7115" coordsize="2293,687">
                <v:shape id="Freeform 36" o:spid="_x0000_s10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B206B">
        <w:rPr>
          <w:rFonts w:ascii="Hand writing Mutlu" w:hAnsi="Hand writing Mutlu"/>
          <w:sz w:val="48"/>
          <w:szCs w:val="48"/>
        </w:rPr>
        <w:t xml:space="preserve">N  N  N </w:t>
      </w:r>
    </w:p>
    <w:p w:rsidR="006D4060" w:rsidRPr="009B206B" w:rsidRDefault="006D4060" w:rsidP="009B206B">
      <w:pPr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69" type="#_x0000_t106" style="position:absolute;margin-left:349.8pt;margin-top:43.6pt;width:139.15pt;height:71.35pt;z-index:251683840" adj="8941,35480" strokeweight="1pt">
            <v:stroke dashstyle="dash"/>
            <v:shadow color="#868686"/>
            <v:textbox>
              <w:txbxContent>
                <w:p w:rsidR="006D4060" w:rsidRPr="001A152A" w:rsidRDefault="006D4060" w:rsidP="001A152A">
                  <w:pPr>
                    <w:spacing w:after="0"/>
                    <w:rPr>
                      <w:rFonts w:ascii="Comic Sans MS" w:hAnsi="Comic Sans MS"/>
                    </w:rPr>
                  </w:pPr>
                  <w:r w:rsidRPr="001A152A">
                    <w:rPr>
                      <w:rFonts w:ascii="Comic Sans MS" w:hAnsi="Comic Sans MS"/>
                    </w:rPr>
                    <w:t>Beni boyamayı</w:t>
                  </w:r>
                </w:p>
                <w:p w:rsidR="006D4060" w:rsidRPr="001A152A" w:rsidRDefault="006D4060">
                  <w:pPr>
                    <w:rPr>
                      <w:rFonts w:ascii="Comic Sans MS" w:hAnsi="Comic Sans MS"/>
                    </w:rPr>
                  </w:pPr>
                  <w:r w:rsidRPr="001A152A">
                    <w:rPr>
                      <w:rFonts w:ascii="Comic Sans MS" w:hAnsi="Comic Sans MS"/>
                    </w:rPr>
                    <w:t xml:space="preserve"> Unutma</w:t>
                  </w:r>
                  <w:r>
                    <w:rPr>
                      <w:rFonts w:ascii="Comic Sans MS" w:hAnsi="Comic Sans MS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70" style="position:absolute;margin-left:-18.25pt;margin-top:4.8pt;width:500.05pt;height:32.9pt;z-index:251612160" coordorigin="1080,7020" coordsize="10286,704">
            <v:shape id="Freeform 3" o:spid="_x0000_s107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2" style="position:absolute;left:1080;top:7020;width:10286;height:704" coordorigin="1054,7115" coordsize="10286,704">
              <v:group id="Group 5" o:spid="_x0000_s1073" style="position:absolute;left:1080;top:7132;width:10260;height:652" coordorigin="751,4013" coordsize="9707,557">
                <v:rect id="Rectangle 6" o:spid="_x0000_s1074" style="position:absolute;left:751;top:4399;width:9707;height:171;visibility:visible" filled="f" strokecolor="#009dc7" strokeweight=".21847mm">
                  <v:path arrowok="t"/>
                </v:rect>
                <v:rect id="Rectangle 7" o:spid="_x0000_s1075" style="position:absolute;left:751;top:4185;width:9707;height:214;visibility:visible" filled="f" strokecolor="#009dc7" strokeweight=".21847mm">
                  <v:path arrowok="t"/>
                </v:rect>
                <v:rect id="Rectangle 8" o:spid="_x0000_s107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7" style="position:absolute;left:1054;top:7115;width:2293;height:687" coordorigin="1054,7115" coordsize="2293,687">
                <v:shape id="Freeform 10" o:spid="_x0000_s107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4" style="position:absolute;left:3162;top:7132;width:2293;height:687" coordorigin="1054,7115" coordsize="2293,687">
                <v:shape id="Freeform 17" o:spid="_x0000_s10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6" style="position:absolute;left:5298;top:7122;width:2293;height:687" coordorigin="1054,7115" coordsize="2293,687">
                <v:shape id="Freeform 29" o:spid="_x0000_s10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3" style="position:absolute;left:7390;top:7132;width:2293;height:687" coordorigin="1054,7115" coordsize="2293,687">
                <v:shape id="Freeform 36" o:spid="_x0000_s110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48"/>
          <w:szCs w:val="48"/>
        </w:rPr>
        <w:t>n  n  n  n</w:t>
      </w:r>
      <w:r w:rsidRPr="009B206B">
        <w:rPr>
          <w:rFonts w:ascii="Hand writing Mutlu" w:hAnsi="Hand writing Mutlu"/>
          <w:sz w:val="48"/>
          <w:szCs w:val="48"/>
        </w:rPr>
        <w:t xml:space="preserve"> </w:t>
      </w:r>
    </w:p>
    <w:p w:rsidR="006D4060" w:rsidRDefault="006D4060" w:rsidP="009B206B">
      <w:pPr>
        <w:rPr>
          <w:rFonts w:ascii="Comic Sans MS" w:hAnsi="Comic Sans MS"/>
          <w:sz w:val="24"/>
          <w:szCs w:val="24"/>
        </w:rPr>
      </w:pPr>
      <w:r w:rsidRPr="009B206B">
        <w:rPr>
          <w:rFonts w:ascii="Comic Sans MS" w:hAnsi="Comic Sans MS"/>
          <w:sz w:val="24"/>
          <w:szCs w:val="24"/>
        </w:rPr>
        <w:t>Ses ve heceleri birleştirerek okutalım</w:t>
      </w:r>
      <w:r>
        <w:rPr>
          <w:rFonts w:ascii="Comic Sans MS" w:hAnsi="Comic Sans MS"/>
          <w:sz w:val="24"/>
          <w:szCs w:val="24"/>
        </w:rPr>
        <w:t xml:space="preserve"> yanına yazdıralım                        </w:t>
      </w:r>
    </w:p>
    <w:p w:rsidR="006D4060" w:rsidRDefault="006D4060" w:rsidP="009B206B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10" type="#_x0000_t13" style="position:absolute;margin-left:125.7pt;margin-top:415.1pt;width:25.4pt;height:11.65pt;z-index:251679744" strokeweight="2.5pt">
            <v:shadow color="#868686"/>
          </v:shape>
        </w:pict>
      </w:r>
      <w:r>
        <w:rPr>
          <w:noProof/>
          <w:lang w:eastAsia="tr-TR"/>
        </w:rPr>
        <w:pict>
          <v:group id="_x0000_s1111" style="position:absolute;margin-left:154.85pt;margin-top:478.8pt;width:182.45pt;height:32.9pt;z-index:251676672" coordorigin="1080,7020" coordsize="10286,704">
            <v:shape id="Freeform 3" o:spid="_x0000_s111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3" style="position:absolute;left:1080;top:7020;width:10286;height:704" coordorigin="1054,7115" coordsize="10286,704">
              <v:group id="Group 5" o:spid="_x0000_s1114" style="position:absolute;left:1080;top:7132;width:10260;height:652" coordorigin="751,4013" coordsize="9707,557">
                <v:rect id="Rectangle 6" o:spid="_x0000_s1115" style="position:absolute;left:751;top:4399;width:9707;height:171;visibility:visible" filled="f" strokecolor="#009dc7" strokeweight=".21847mm">
                  <v:path arrowok="t"/>
                </v:rect>
                <v:rect id="Rectangle 7" o:spid="_x0000_s1116" style="position:absolute;left:751;top:4185;width:9707;height:214;visibility:visible" filled="f" strokecolor="#009dc7" strokeweight=".21847mm">
                  <v:path arrowok="t"/>
                </v:rect>
                <v:rect id="Rectangle 8" o:spid="_x0000_s111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8" style="position:absolute;left:1054;top:7115;width:2293;height:687" coordorigin="1054,7115" coordsize="2293,687">
                <v:shape id="Freeform 10" o:spid="_x0000_s111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5" style="position:absolute;left:3162;top:7132;width:2293;height:687" coordorigin="1054,7115" coordsize="2293,687">
                <v:shape id="Freeform 17" o:spid="_x0000_s11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7" style="position:absolute;left:5298;top:7122;width:2293;height:687" coordorigin="1054,7115" coordsize="2293,687">
                <v:shape id="Freeform 29" o:spid="_x0000_s113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4" style="position:absolute;left:7390;top:7132;width:2293;height:687" coordorigin="1054,7115" coordsize="2293,687">
                <v:shape id="Freeform 36" o:spid="_x0000_s11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151" type="#_x0000_t13" style="position:absolute;margin-left:124.65pt;margin-top:492.55pt;width:33.05pt;height:11.65pt;z-index:251681792" strokeweight="2.5pt">
            <v:shadow color="#868686"/>
          </v:shape>
        </w:pict>
      </w:r>
      <w:r>
        <w:rPr>
          <w:noProof/>
          <w:lang w:eastAsia="tr-TR"/>
        </w:rPr>
        <w:pict>
          <v:shape id="_x0000_s1152" type="#_x0000_t13" style="position:absolute;margin-left:127.45pt;margin-top:455pt;width:25.8pt;height:9.55pt;z-index:251680768" strokeweight="2.5pt">
            <v:shadow color="#868686"/>
          </v:shape>
        </w:pict>
      </w:r>
      <w:r>
        <w:rPr>
          <w:noProof/>
          <w:lang w:eastAsia="tr-TR"/>
        </w:rPr>
        <w:pict>
          <v:shape id="_x0000_s1153" type="#_x0000_t13" style="position:absolute;margin-left:112.3pt;margin-top:373.75pt;width:42.55pt;height:11.65pt;z-index:251678720" strokeweight="2.5pt">
            <v:shadow color="#868686"/>
          </v:shape>
        </w:pict>
      </w:r>
      <w:r>
        <w:rPr>
          <w:noProof/>
          <w:lang w:eastAsia="tr-TR"/>
        </w:rPr>
        <w:pict>
          <v:shape id="_x0000_s1154" type="#_x0000_t13" style="position:absolute;margin-left:111.55pt;margin-top:329.35pt;width:40pt;height:11.65pt;z-index:251677696" strokeweight="2.5pt">
            <v:shadow color="#868686"/>
          </v:shape>
        </w:pict>
      </w:r>
      <w:r>
        <w:rPr>
          <w:noProof/>
          <w:lang w:eastAsia="tr-TR"/>
        </w:rPr>
        <w:pict>
          <v:group id="_x0000_s1155" style="position:absolute;margin-left:152.55pt;margin-top:442.65pt;width:182.45pt;height:32.9pt;z-index:251675648" coordorigin="1080,7020" coordsize="10286,704">
            <v:shape id="Freeform 3" o:spid="_x0000_s115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7" style="position:absolute;left:1080;top:7020;width:10286;height:704" coordorigin="1054,7115" coordsize="10286,704">
              <v:group id="Group 5" o:spid="_x0000_s1158" style="position:absolute;left:1080;top:7132;width:10260;height:652" coordorigin="751,4013" coordsize="9707,557">
                <v:rect id="Rectangle 6" o:spid="_x0000_s1159" style="position:absolute;left:751;top:4399;width:9707;height:171;visibility:visible" filled="f" strokecolor="#009dc7" strokeweight=".21847mm">
                  <v:path arrowok="t"/>
                </v:rect>
                <v:rect id="Rectangle 7" o:spid="_x0000_s1160" style="position:absolute;left:751;top:4185;width:9707;height:214;visibility:visible" filled="f" strokecolor="#009dc7" strokeweight=".21847mm">
                  <v:path arrowok="t"/>
                </v:rect>
                <v:rect id="Rectangle 8" o:spid="_x0000_s116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62" style="position:absolute;left:1054;top:7115;width:2293;height:687" coordorigin="1054,7115" coordsize="2293,687">
                <v:shape id="Freeform 10" o:spid="_x0000_s11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9" style="position:absolute;left:3162;top:7132;width:2293;height:687" coordorigin="1054,7115" coordsize="2293,687">
                <v:shape id="Freeform 17" o:spid="_x0000_s117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8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1" style="position:absolute;left:5298;top:7122;width:2293;height:687" coordorigin="1054,7115" coordsize="2293,687">
                <v:shape id="Freeform 29" o:spid="_x0000_s11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>
                <v:shape id="Freeform 36" o:spid="_x0000_s118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195" style="position:absolute;margin-left:152.25pt;margin-top:404.85pt;width:182.45pt;height:32.9pt;z-index:251674624" coordorigin="1080,7020" coordsize="10286,704">
            <v:shape id="Freeform 3" o:spid="_x0000_s119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7" style="position:absolute;left:1080;top:7020;width:10286;height:704" coordorigin="1054,7115" coordsize="10286,704">
              <v:group id="Group 5" o:spid="_x0000_s1198" style="position:absolute;left:1080;top:7132;width:10260;height:652" coordorigin="751,4013" coordsize="9707,557">
                <v:rect id="Rectangle 6" o:spid="_x0000_s1199" style="position:absolute;left:751;top:4399;width:9707;height:171;visibility:visible" filled="f" strokecolor="#009dc7" strokeweight=".21847mm">
                  <v:path arrowok="t"/>
                </v:rect>
                <v:rect id="Rectangle 7" o:spid="_x0000_s1200" style="position:absolute;left:751;top:4185;width:9707;height:214;visibility:visible" filled="f" strokecolor="#009dc7" strokeweight=".21847mm">
                  <v:path arrowok="t"/>
                </v:rect>
                <v:rect id="Rectangle 8" o:spid="_x0000_s120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02" style="position:absolute;left:1054;top:7115;width:2293;height:687" coordorigin="1054,7115" coordsize="2293,687">
                <v:shape id="Freeform 10" o:spid="_x0000_s12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9" style="position:absolute;left:3162;top:7132;width:2293;height:687" coordorigin="1054,7115" coordsize="2293,687">
                <v:shape id="Freeform 17" o:spid="_x0000_s12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2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21" style="position:absolute;left:5298;top:7122;width:2293;height:687" coordorigin="1054,7115" coordsize="2293,687">
                <v:shape id="Freeform 29" o:spid="_x0000_s12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>
                <v:shape id="Freeform 36" o:spid="_x0000_s122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3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235" style="position:absolute;margin-left:152.9pt;margin-top:361.65pt;width:182.45pt;height:32.9pt;z-index:251673600" coordorigin="1080,7020" coordsize="10286,704">
            <v:shape id="Freeform 3" o:spid="_x0000_s123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7" style="position:absolute;left:1080;top:7020;width:10286;height:704" coordorigin="1054,7115" coordsize="10286,704">
              <v:group id="Group 5" o:spid="_x0000_s1238" style="position:absolute;left:1080;top:7132;width:10260;height:652" coordorigin="751,4013" coordsize="9707,557">
                <v:rect id="Rectangle 6" o:spid="_x0000_s1239" style="position:absolute;left:751;top:4399;width:9707;height:171;visibility:visible" filled="f" strokecolor="#009dc7" strokeweight=".21847mm">
                  <v:path arrowok="t"/>
                </v:rect>
                <v:rect id="Rectangle 7" o:spid="_x0000_s1240" style="position:absolute;left:751;top:4185;width:9707;height:214;visibility:visible" filled="f" strokecolor="#009dc7" strokeweight=".21847mm">
                  <v:path arrowok="t"/>
                </v:rect>
                <v:rect id="Rectangle 8" o:spid="_x0000_s124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42" style="position:absolute;left:1054;top:7115;width:2293;height:687" coordorigin="1054,7115" coordsize="2293,687">
                <v:shape id="Freeform 10" o:spid="_x0000_s124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9" style="position:absolute;left:3162;top:7132;width:2293;height:687" coordorigin="1054,7115" coordsize="2293,687">
                <v:shape id="Freeform 17" o:spid="_x0000_s12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6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61" style="position:absolute;left:5298;top:7122;width:2293;height:687" coordorigin="1054,7115" coordsize="2293,687">
                <v:shape id="Freeform 29" o:spid="_x0000_s12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>
                <v:shape id="Freeform 36" o:spid="_x0000_s12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275" style="position:absolute;margin-left:152.9pt;margin-top:318.45pt;width:182.45pt;height:32.9pt;z-index:251672576" coordorigin="1080,7020" coordsize="10286,704">
            <v:shape id="Freeform 3" o:spid="_x0000_s127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7" style="position:absolute;left:1080;top:7020;width:10286;height:704" coordorigin="1054,7115" coordsize="10286,704">
              <v:group id="Group 5" o:spid="_x0000_s1278" style="position:absolute;left:1080;top:7132;width:10260;height:652" coordorigin="751,4013" coordsize="9707,557">
                <v:rect id="Rectangle 6" o:spid="_x0000_s1279" style="position:absolute;left:751;top:4399;width:9707;height:171;visibility:visible" filled="f" strokecolor="#009dc7" strokeweight=".21847mm">
                  <v:path arrowok="t"/>
                </v:rect>
                <v:rect id="Rectangle 7" o:spid="_x0000_s1280" style="position:absolute;left:751;top:4185;width:9707;height:214;visibility:visible" filled="f" strokecolor="#009dc7" strokeweight=".21847mm">
                  <v:path arrowok="t"/>
                </v:rect>
                <v:rect id="Rectangle 8" o:spid="_x0000_s128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82" style="position:absolute;left:1054;top:7115;width:2293;height:687" coordorigin="1054,7115" coordsize="2293,687">
                <v:shape id="Freeform 10" o:spid="_x0000_s12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9" style="position:absolute;left:3162;top:7132;width:2293;height:687" coordorigin="1054,7115" coordsize="2293,687">
                <v:shape id="Freeform 17" o:spid="_x0000_s12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0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1" style="position:absolute;left:5298;top:7122;width:2293;height:687" coordorigin="1054,7115" coordsize="2293,687">
                <v:shape id="Freeform 29" o:spid="_x0000_s13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>
                <v:shape id="Freeform 36" o:spid="_x0000_s130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315" style="position:absolute;margin-left:153.7pt;margin-top:277.65pt;width:182.45pt;height:32.9pt;z-index:251671552" coordorigin="1080,7020" coordsize="10286,704">
            <v:shape id="Freeform 3" o:spid="_x0000_s131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7" style="position:absolute;left:1080;top:7020;width:10286;height:704" coordorigin="1054,7115" coordsize="10286,704">
              <v:group id="Group 5" o:spid="_x0000_s1318" style="position:absolute;left:1080;top:7132;width:10260;height:652" coordorigin="751,4013" coordsize="9707,557">
                <v:rect id="Rectangle 6" o:spid="_x0000_s1319" style="position:absolute;left:751;top:4399;width:9707;height:171;visibility:visible" filled="f" strokecolor="#009dc7" strokeweight=".21847mm">
                  <v:path arrowok="t"/>
                </v:rect>
                <v:rect id="Rectangle 7" o:spid="_x0000_s1320" style="position:absolute;left:751;top:4185;width:9707;height:214;visibility:visible" filled="f" strokecolor="#009dc7" strokeweight=".21847mm">
                  <v:path arrowok="t"/>
                </v:rect>
                <v:rect id="Rectangle 8" o:spid="_x0000_s132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22" style="position:absolute;left:1054;top:7115;width:2293;height:687" coordorigin="1054,7115" coordsize="2293,687">
                <v:shape id="Freeform 10" o:spid="_x0000_s132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9" style="position:absolute;left:3162;top:7132;width:2293;height:687" coordorigin="1054,7115" coordsize="2293,687">
                <v:shape id="Freeform 17" o:spid="_x0000_s133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4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1" style="position:absolute;left:5298;top:7122;width:2293;height:687" coordorigin="1054,7115" coordsize="2293,687">
                <v:shape id="Freeform 29" o:spid="_x0000_s13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>
                <v:shape id="Freeform 36" o:spid="_x0000_s134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355" style="position:absolute;margin-left:154.85pt;margin-top:236.85pt;width:182.45pt;height:32.9pt;z-index:251670528" coordorigin="1080,7020" coordsize="10286,704">
            <v:shape id="Freeform 3" o:spid="_x0000_s135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7" style="position:absolute;left:1080;top:7020;width:10286;height:704" coordorigin="1054,7115" coordsize="10286,704">
              <v:group id="Group 5" o:spid="_x0000_s1358" style="position:absolute;left:1080;top:7132;width:10260;height:652" coordorigin="751,4013" coordsize="9707,557">
                <v:rect id="Rectangle 6" o:spid="_x0000_s1359" style="position:absolute;left:751;top:4399;width:9707;height:171;visibility:visible" filled="f" strokecolor="#009dc7" strokeweight=".21847mm">
                  <v:path arrowok="t"/>
                </v:rect>
                <v:rect id="Rectangle 7" o:spid="_x0000_s1360" style="position:absolute;left:751;top:4185;width:9707;height:214;visibility:visible" filled="f" strokecolor="#009dc7" strokeweight=".21847mm">
                  <v:path arrowok="t"/>
                </v:rect>
                <v:rect id="Rectangle 8" o:spid="_x0000_s136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62" style="position:absolute;left:1054;top:7115;width:2293;height:687" coordorigin="1054,7115" coordsize="2293,687">
                <v:shape id="Freeform 10" o:spid="_x0000_s13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9" style="position:absolute;left:3162;top:7132;width:2293;height:687" coordorigin="1054,7115" coordsize="2293,687">
                <v:shape id="Freeform 17" o:spid="_x0000_s137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1" style="position:absolute;left:5298;top:7122;width:2293;height:687" coordorigin="1054,7115" coordsize="2293,687">
                <v:shape id="Freeform 29" o:spid="_x0000_s13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>
                <v:shape id="Freeform 36" o:spid="_x0000_s138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395" style="position:absolute;margin-left:155.2pt;margin-top:195.95pt;width:182.45pt;height:32.9pt;z-index:251669504" coordorigin="1080,7020" coordsize="10286,704">
            <v:shape id="Freeform 3" o:spid="_x0000_s139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97" style="position:absolute;left:1080;top:7020;width:10286;height:704" coordorigin="1054,7115" coordsize="10286,704">
              <v:group id="Group 5" o:spid="_x0000_s1398" style="position:absolute;left:1080;top:7132;width:10260;height:652" coordorigin="751,4013" coordsize="9707,557">
                <v:rect id="Rectangle 6" o:spid="_x0000_s1399" style="position:absolute;left:751;top:4399;width:9707;height:171;visibility:visible" filled="f" strokecolor="#009dc7" strokeweight=".21847mm">
                  <v:path arrowok="t"/>
                </v:rect>
                <v:rect id="Rectangle 7" o:spid="_x0000_s1400" style="position:absolute;left:751;top:4185;width:9707;height:214;visibility:visible" filled="f" strokecolor="#009dc7" strokeweight=".21847mm">
                  <v:path arrowok="t"/>
                </v:rect>
                <v:rect id="Rectangle 8" o:spid="_x0000_s140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02" style="position:absolute;left:1054;top:7115;width:2293;height:687" coordorigin="1054,7115" coordsize="2293,687">
                <v:shape id="Freeform 10" o:spid="_x0000_s14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9" style="position:absolute;left:3162;top:7132;width:2293;height:687" coordorigin="1054,7115" coordsize="2293,687">
                <v:shape id="Freeform 17" o:spid="_x0000_s14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1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1" style="position:absolute;left:5298;top:7122;width:2293;height:687" coordorigin="1054,7115" coordsize="2293,687">
                <v:shape id="Freeform 29" o:spid="_x0000_s14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8" style="position:absolute;left:7390;top:7132;width:2293;height:687" coordorigin="1054,7115" coordsize="2293,687">
                <v:shape id="Freeform 36" o:spid="_x0000_s142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435" style="position:absolute;margin-left:154.45pt;margin-top:156.45pt;width:182.45pt;height:32.9pt;z-index:251668480" coordorigin="1080,7020" coordsize="10286,704">
            <v:shape id="Freeform 3" o:spid="_x0000_s143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37" style="position:absolute;left:1080;top:7020;width:10286;height:704" coordorigin="1054,7115" coordsize="10286,704">
              <v:group id="Group 5" o:spid="_x0000_s1438" style="position:absolute;left:1080;top:7132;width:10260;height:652" coordorigin="751,4013" coordsize="9707,557">
                <v:rect id="Rectangle 6" o:spid="_x0000_s1439" style="position:absolute;left:751;top:4399;width:9707;height:171;visibility:visible" filled="f" strokecolor="#009dc7" strokeweight=".21847mm">
                  <v:path arrowok="t"/>
                </v:rect>
                <v:rect id="Rectangle 7" o:spid="_x0000_s1440" style="position:absolute;left:751;top:4185;width:9707;height:214;visibility:visible" filled="f" strokecolor="#009dc7" strokeweight=".21847mm">
                  <v:path arrowok="t"/>
                </v:rect>
                <v:rect id="Rectangle 8" o:spid="_x0000_s144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42" style="position:absolute;left:1054;top:7115;width:2293;height:687" coordorigin="1054,7115" coordsize="2293,687">
                <v:shape id="Freeform 10" o:spid="_x0000_s144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4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4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4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4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4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9" style="position:absolute;left:3162;top:7132;width:2293;height:687" coordorigin="1054,7115" coordsize="2293,687">
                <v:shape id="Freeform 17" o:spid="_x0000_s14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5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5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5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6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61" style="position:absolute;left:5298;top:7122;width:2293;height:687" coordorigin="1054,7115" coordsize="2293,687">
                <v:shape id="Freeform 29" o:spid="_x0000_s14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8" style="position:absolute;left:7390;top:7132;width:2293;height:687" coordorigin="1054,7115" coordsize="2293,687">
                <v:shape id="Freeform 36" o:spid="_x0000_s14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475" style="position:absolute;margin-left:153.25pt;margin-top:115.05pt;width:182.45pt;height:32.9pt;z-index:251667456" coordorigin="1080,7020" coordsize="10286,704">
            <v:shape id="Freeform 3" o:spid="_x0000_s147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77" style="position:absolute;left:1080;top:7020;width:10286;height:704" coordorigin="1054,7115" coordsize="10286,704">
              <v:group id="Group 5" o:spid="_x0000_s1478" style="position:absolute;left:1080;top:7132;width:10260;height:652" coordorigin="751,4013" coordsize="9707,557">
                <v:rect id="Rectangle 6" o:spid="_x0000_s1479" style="position:absolute;left:751;top:4399;width:9707;height:171;visibility:visible" filled="f" strokecolor="#009dc7" strokeweight=".21847mm">
                  <v:path arrowok="t"/>
                </v:rect>
                <v:rect id="Rectangle 7" o:spid="_x0000_s1480" style="position:absolute;left:751;top:4185;width:9707;height:214;visibility:visible" filled="f" strokecolor="#009dc7" strokeweight=".21847mm">
                  <v:path arrowok="t"/>
                </v:rect>
                <v:rect id="Rectangle 8" o:spid="_x0000_s148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82" style="position:absolute;left:1054;top:7115;width:2293;height:687" coordorigin="1054,7115" coordsize="2293,687">
                <v:shape id="Freeform 10" o:spid="_x0000_s14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9" style="position:absolute;left:3162;top:7132;width:2293;height:687" coordorigin="1054,7115" coordsize="2293,687">
                <v:shape id="Freeform 17" o:spid="_x0000_s14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9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9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9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0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01" style="position:absolute;left:5298;top:7122;width:2293;height:687" coordorigin="1054,7115" coordsize="2293,687">
                <v:shape id="Freeform 29" o:spid="_x0000_s15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08" style="position:absolute;left:7390;top:7132;width:2293;height:687" coordorigin="1054,7115" coordsize="2293,687">
                <v:shape id="Freeform 36" o:spid="_x0000_s150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1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1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1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1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1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515" style="position:absolute;margin-left:156.25pt;margin-top:74.75pt;width:182.45pt;height:32.9pt;z-index:251666432" coordorigin="1080,7020" coordsize="10286,704">
            <v:shape id="Freeform 3" o:spid="_x0000_s151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17" style="position:absolute;left:1080;top:7020;width:10286;height:704" coordorigin="1054,7115" coordsize="10286,704">
              <v:group id="Group 5" o:spid="_x0000_s1518" style="position:absolute;left:1080;top:7132;width:10260;height:652" coordorigin="751,4013" coordsize="9707,557">
                <v:rect id="Rectangle 6" o:spid="_x0000_s1519" style="position:absolute;left:751;top:4399;width:9707;height:171;visibility:visible" filled="f" strokecolor="#009dc7" strokeweight=".21847mm">
                  <v:path arrowok="t"/>
                </v:rect>
                <v:rect id="Rectangle 7" o:spid="_x0000_s1520" style="position:absolute;left:751;top:4185;width:9707;height:214;visibility:visible" filled="f" strokecolor="#009dc7" strokeweight=".21847mm">
                  <v:path arrowok="t"/>
                </v:rect>
                <v:rect id="Rectangle 8" o:spid="_x0000_s152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22" style="position:absolute;left:1054;top:7115;width:2293;height:687" coordorigin="1054,7115" coordsize="2293,687">
                <v:shape id="Freeform 10" o:spid="_x0000_s152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2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2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2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2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2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9" style="position:absolute;left:3162;top:7132;width:2293;height:687" coordorigin="1054,7115" coordsize="2293,687">
                <v:shape id="Freeform 17" o:spid="_x0000_s153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3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3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3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3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3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3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3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3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4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41" style="position:absolute;left:5298;top:7122;width:2293;height:687" coordorigin="1054,7115" coordsize="2293,687">
                <v:shape id="Freeform 29" o:spid="_x0000_s15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48" style="position:absolute;left:7390;top:7132;width:2293;height:687" coordorigin="1054,7115" coordsize="2293,687">
                <v:shape id="Freeform 36" o:spid="_x0000_s154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5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5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5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5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5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555" type="#_x0000_t13" style="position:absolute;margin-left:102.5pt;margin-top:287.35pt;width:49.75pt;height:11.65pt;z-index:251665408" strokeweight="2.5pt">
            <v:shadow color="#868686"/>
          </v:shape>
        </w:pict>
      </w:r>
      <w:r>
        <w:rPr>
          <w:noProof/>
          <w:lang w:eastAsia="tr-TR"/>
        </w:rPr>
        <w:pict>
          <v:shape id="_x0000_s1556" type="#_x0000_t13" style="position:absolute;margin-left:103.75pt;margin-top:249.55pt;width:49.75pt;height:11.65pt;z-index:251664384" strokeweight="2.5pt">
            <v:shadow color="#868686"/>
          </v:shape>
        </w:pict>
      </w:r>
      <w:r>
        <w:rPr>
          <w:noProof/>
          <w:lang w:eastAsia="tr-TR"/>
        </w:rPr>
        <w:pict>
          <v:shape id="_x0000_s1557" type="#_x0000_t13" style="position:absolute;margin-left:104.7pt;margin-top:206.95pt;width:49.75pt;height:11.65pt;z-index:251663360" strokeweight="2.5pt">
            <v:shadow color="#868686"/>
          </v:shape>
        </w:pict>
      </w:r>
      <w:r>
        <w:rPr>
          <w:noProof/>
          <w:lang w:eastAsia="tr-TR"/>
        </w:rPr>
        <w:pict>
          <v:shape id="_x0000_s1558" type="#_x0000_t13" style="position:absolute;margin-left:103.75pt;margin-top:169.15pt;width:49.75pt;height:11.65pt;z-index:251662336" strokeweight="2.5pt">
            <v:shadow color="#868686"/>
          </v:shape>
        </w:pict>
      </w:r>
      <w:r>
        <w:rPr>
          <w:noProof/>
          <w:lang w:eastAsia="tr-TR"/>
        </w:rPr>
        <w:pict>
          <v:shape id="_x0000_s1559" type="#_x0000_t13" style="position:absolute;margin-left:101.35pt;margin-top:127.75pt;width:49.75pt;height:11.65pt;z-index:251661312" strokeweight="2.5pt">
            <v:shadow color="#868686"/>
          </v:shape>
        </w:pict>
      </w:r>
      <w:r>
        <w:rPr>
          <w:noProof/>
          <w:lang w:eastAsia="tr-TR"/>
        </w:rPr>
        <w:pict>
          <v:shape id="_x0000_s1560" type="#_x0000_t13" style="position:absolute;margin-left:103.75pt;margin-top:85.75pt;width:49.75pt;height:11.65pt;z-index:251660288" strokeweight="2.5pt">
            <v:shadow color="#868686"/>
          </v:shape>
        </w:pict>
      </w:r>
      <w:r>
        <w:rPr>
          <w:noProof/>
          <w:lang w:eastAsia="tr-TR"/>
        </w:rPr>
        <w:pict>
          <v:shape id="_x0000_s1561" type="#_x0000_t13" style="position:absolute;margin-left:42.95pt;margin-top:492.55pt;width:14.35pt;height:11.65pt;z-index:251659264" strokeweight="2.5pt">
            <v:shadow color="#868686"/>
          </v:shape>
        </w:pict>
      </w:r>
      <w:r>
        <w:rPr>
          <w:noProof/>
          <w:lang w:eastAsia="tr-TR"/>
        </w:rPr>
        <w:pict>
          <v:shape id="_x0000_s1562" type="#_x0000_t13" style="position:absolute;margin-left:44.05pt;margin-top:455pt;width:14.35pt;height:11.65pt;z-index:251658240" strokeweight="2.5pt">
            <v:shadow color="#868686"/>
          </v:shape>
        </w:pict>
      </w:r>
      <w:r>
        <w:rPr>
          <w:noProof/>
          <w:lang w:eastAsia="tr-TR"/>
        </w:rPr>
        <w:pict>
          <v:shape id="_x0000_s1563" type="#_x0000_t13" style="position:absolute;margin-left:44.05pt;margin-top:419.35pt;width:14.35pt;height:11.65pt;z-index:251657216" strokeweight="2.5pt">
            <v:shadow color="#868686"/>
          </v:shape>
        </w:pict>
      </w:r>
      <w:r>
        <w:rPr>
          <w:noProof/>
          <w:lang w:eastAsia="tr-TR"/>
        </w:rPr>
        <w:pict>
          <v:rect id="_x0000_s1564" style="position:absolute;margin-left:60.8pt;margin-top:362.15pt;width:50.75pt;height:32.4pt;z-index:251642880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65" type="#_x0000_t13" style="position:absolute;margin-left:44.05pt;margin-top:373.75pt;width:16.75pt;height:11.65pt;z-index:251656192" strokeweight="2.5pt">
            <v:shadow color="#868686"/>
          </v:shape>
        </w:pict>
      </w:r>
      <w:r>
        <w:rPr>
          <w:noProof/>
          <w:lang w:eastAsia="tr-TR"/>
        </w:rPr>
        <w:pict>
          <v:shape id="_x0000_s1566" type="#_x0000_t13" style="position:absolute;margin-left:44.05pt;margin-top:329.35pt;width:16.75pt;height:11.65pt;z-index:251655168" strokeweight="2.5pt">
            <v:shadow color="#868686"/>
          </v:shape>
        </w:pict>
      </w:r>
      <w:r>
        <w:rPr>
          <w:noProof/>
          <w:lang w:eastAsia="tr-TR"/>
        </w:rPr>
        <w:pict>
          <v:shape id="_x0000_s1567" type="#_x0000_t13" style="position:absolute;margin-left:44.05pt;margin-top:287.35pt;width:16.75pt;height:11.65pt;z-index:251654144" strokeweight="2.5pt">
            <v:shadow color="#868686"/>
          </v:shape>
        </w:pict>
      </w:r>
      <w:r>
        <w:rPr>
          <w:noProof/>
          <w:lang w:eastAsia="tr-TR"/>
        </w:rPr>
        <w:pict>
          <v:shape id="_x0000_s1568" type="#_x0000_t13" style="position:absolute;margin-left:44.05pt;margin-top:249.55pt;width:16.75pt;height:11.65pt;z-index:251653120" strokeweight="2.5pt">
            <v:shadow color="#868686"/>
          </v:shape>
        </w:pict>
      </w:r>
      <w:r>
        <w:rPr>
          <w:noProof/>
          <w:lang w:eastAsia="tr-TR"/>
        </w:rPr>
        <w:pict>
          <v:rect id="_x0000_s1569" style="position:absolute;margin-left:93.2pt;margin-top:480.95pt;width:33.4pt;height:32.4pt;z-index:251652096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70" style="position:absolute;margin-left:58.55pt;margin-top:480.95pt;width:33.4pt;height:32.4pt;z-index:251651072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71" style="position:absolute;margin-left:2.35pt;margin-top:480.95pt;width:41.7pt;height:32.4pt;z-index:251650048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72" style="position:absolute;margin-left:91.95pt;margin-top:443.15pt;width:33.4pt;height:32.4pt;z-index:251649024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73" style="position:absolute;margin-left:57.3pt;margin-top:443.15pt;width:33.4pt;height:32.4pt;z-index:251648000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74" style="position:absolute;margin-left:2.35pt;margin-top:443.15pt;width:41.7pt;height:32.4pt;z-index:251640832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75" style="position:absolute;margin-left:93.2pt;margin-top:405.35pt;width:33.4pt;height:32.4pt;z-index:251646976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76" style="position:absolute;margin-left:58.55pt;margin-top:405.35pt;width:33.4pt;height:32.4pt;z-index:251645952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77" style="position:absolute;margin-left:1.2pt;margin-top:405.35pt;width:41.7pt;height:32.4pt;z-index:251641856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78" style="position:absolute;margin-left:2.35pt;margin-top:362.15pt;width:41.7pt;height:32.4pt;z-index:251644928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79" style="position:absolute;margin-left:58.4pt;margin-top:318.95pt;width:50.9pt;height:32.4pt;z-index:251643904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80" style="position:absolute;margin-left:2.35pt;margin-top:318.95pt;width:41.7pt;height:32.4pt;z-index:251639808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81" style="position:absolute;margin-left:59.65pt;margin-top:278.15pt;width:41.7pt;height:32.4pt;z-index:251638784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82" style="position:absolute;margin-left:2.35pt;margin-top:278.15pt;width:41.7pt;height:32.4pt;z-index:251637760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83" style="position:absolute;margin-left:60.8pt;margin-top:237.35pt;width:41.7pt;height:32.4pt;z-index:251636736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84" style="position:absolute;margin-left:2.35pt;margin-top:237.35pt;width:41.7pt;height:32.4pt;z-index:251635712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85" style="position:absolute;margin-left:60.8pt;margin-top:195.95pt;width:41.7pt;height:32.4pt;z-index:251630592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86" type="#_x0000_t13" style="position:absolute;margin-left:44.05pt;margin-top:206.95pt;width:16.75pt;height:11.65pt;z-index:251634688" strokeweight="2.5pt">
            <v:shadow color="#868686"/>
          </v:shape>
        </w:pict>
      </w:r>
      <w:r>
        <w:rPr>
          <w:noProof/>
          <w:lang w:eastAsia="tr-TR"/>
        </w:rPr>
        <w:pict>
          <v:shape id="_x0000_s1587" type="#_x0000_t13" style="position:absolute;margin-left:44.05pt;margin-top:169.15pt;width:16.75pt;height:11.65pt;z-index:251633664" strokeweight="2.5pt">
            <v:shadow color="#868686"/>
          </v:shape>
        </w:pict>
      </w:r>
      <w:r>
        <w:rPr>
          <w:noProof/>
          <w:lang w:eastAsia="tr-TR"/>
        </w:rPr>
        <w:pict>
          <v:rect id="_x0000_s1588" style="position:absolute;margin-left:60.8pt;margin-top:156.95pt;width:41.7pt;height:32.4pt;z-index:251628544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89" type="#_x0000_t13" style="position:absolute;margin-left:42.9pt;margin-top:127.75pt;width:16.75pt;height:11.65pt;z-index:251632640" strokeweight="2.5pt">
            <v:shadow color="#868686"/>
          </v:shape>
        </w:pict>
      </w:r>
      <w:r>
        <w:rPr>
          <w:noProof/>
          <w:lang w:eastAsia="tr-TR"/>
        </w:rPr>
        <w:pict>
          <v:shape id="_x0000_s1590" type="#_x0000_t13" style="position:absolute;margin-left:42.9pt;margin-top:85.75pt;width:16.75pt;height:11.65pt;z-index:251631616" strokeweight="2.5pt">
            <v:shadow color="#868686"/>
          </v:shape>
        </w:pict>
      </w:r>
      <w:r>
        <w:rPr>
          <w:noProof/>
          <w:lang w:eastAsia="tr-TR"/>
        </w:rPr>
        <w:pict>
          <v:rect id="_x0000_s1591" style="position:absolute;margin-left:1.2pt;margin-top:195.95pt;width:41.7pt;height:32.4pt;z-index:251629568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92" style="position:absolute;margin-left:1.2pt;margin-top:156.95pt;width:41.7pt;height:32.4pt;z-index:251627520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93" style="position:absolute;margin-left:59.65pt;margin-top:115.55pt;width:41.7pt;height:32.4pt;z-index:251626496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94" style="position:absolute;margin-left:1.2pt;margin-top:115.55pt;width:41.7pt;height:32.4pt;z-index:251625472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95" style="position:absolute;margin-left:.1pt;margin-top:74.75pt;width:41.7pt;height:32.4pt;z-index:251623424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96" style="position:absolute;margin-left:60.8pt;margin-top:74.75pt;width:41.7pt;height:32.4pt;z-index:251624448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group id="_x0000_s1597" style="position:absolute;margin-left:154.45pt;margin-top:37.55pt;width:182.45pt;height:32.9pt;z-index:251622400" coordorigin="1080,7020" coordsize="10286,704">
            <v:shape id="Freeform 3" o:spid="_x0000_s159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99" style="position:absolute;left:1080;top:7020;width:10286;height:704" coordorigin="1054,7115" coordsize="10286,704">
              <v:group id="Group 5" o:spid="_x0000_s1600" style="position:absolute;left:1080;top:7132;width:10260;height:652" coordorigin="751,4013" coordsize="9707,557">
                <v:rect id="Rectangle 6" o:spid="_x0000_s1601" style="position:absolute;left:751;top:4399;width:9707;height:171;visibility:visible" filled="f" strokecolor="#009dc7" strokeweight=".21847mm">
                  <v:path arrowok="t"/>
                </v:rect>
                <v:rect id="Rectangle 7" o:spid="_x0000_s1602" style="position:absolute;left:751;top:4185;width:9707;height:214;visibility:visible" filled="f" strokecolor="#009dc7" strokeweight=".21847mm">
                  <v:path arrowok="t"/>
                </v:rect>
                <v:rect id="Rectangle 8" o:spid="_x0000_s160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04" style="position:absolute;left:1054;top:7115;width:2293;height:687" coordorigin="1054,7115" coordsize="2293,687">
                <v:shape id="Freeform 10" o:spid="_x0000_s16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11" style="position:absolute;left:3162;top:7132;width:2293;height:687" coordorigin="1054,7115" coordsize="2293,687">
                <v:shape id="Freeform 17" o:spid="_x0000_s16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1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1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2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2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2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23" style="position:absolute;left:5298;top:7122;width:2293;height:687" coordorigin="1054,7115" coordsize="2293,687">
                <v:shape id="Freeform 29" o:spid="_x0000_s16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30" style="position:absolute;left:7390;top:7132;width:2293;height:687" coordorigin="1054,7115" coordsize="2293,687">
                <v:shape id="Freeform 36" o:spid="_x0000_s16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637" type="#_x0000_t13" style="position:absolute;margin-left:101.35pt;margin-top:47.35pt;width:49.75pt;height:11.65pt;z-index:251621376" strokeweight="2.5pt">
            <v:shadow color="#868686"/>
          </v:shape>
        </w:pict>
      </w:r>
      <w:r>
        <w:rPr>
          <w:noProof/>
          <w:lang w:eastAsia="tr-TR"/>
        </w:rPr>
        <w:pict>
          <v:shape id="_x0000_s1638" type="#_x0000_t13" style="position:absolute;margin-left:42.9pt;margin-top:47.35pt;width:16.75pt;height:11.65pt;z-index:251620352" strokeweight="2.5pt">
            <v:shadow color="#868686"/>
          </v:shape>
        </w:pict>
      </w:r>
      <w:r>
        <w:rPr>
          <w:noProof/>
          <w:lang w:eastAsia="tr-TR"/>
        </w:rPr>
        <w:pict>
          <v:group id="_x0000_s1639" style="position:absolute;margin-left:154.45pt;margin-top:-.25pt;width:182.45pt;height:32.9pt;z-index:251617280" coordorigin="1080,7020" coordsize="10286,704">
            <v:shape id="Freeform 3" o:spid="_x0000_s164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41" style="position:absolute;left:1080;top:7020;width:10286;height:704" coordorigin="1054,7115" coordsize="10286,704">
              <v:group id="Group 5" o:spid="_x0000_s1642" style="position:absolute;left:1080;top:7132;width:10260;height:652" coordorigin="751,4013" coordsize="9707,557">
                <v:rect id="Rectangle 6" o:spid="_x0000_s1643" style="position:absolute;left:751;top:4399;width:9707;height:171;visibility:visible" filled="f" strokecolor="#009dc7" strokeweight=".21847mm">
                  <v:path arrowok="t"/>
                </v:rect>
                <v:rect id="Rectangle 7" o:spid="_x0000_s1644" style="position:absolute;left:751;top:4185;width:9707;height:214;visibility:visible" filled="f" strokecolor="#009dc7" strokeweight=".21847mm">
                  <v:path arrowok="t"/>
                </v:rect>
                <v:rect id="Rectangle 8" o:spid="_x0000_s164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46" style="position:absolute;left:1054;top:7115;width:2293;height:687" coordorigin="1054,7115" coordsize="2293,687">
                <v:shape id="Freeform 10" o:spid="_x0000_s16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53" style="position:absolute;left:3162;top:7132;width:2293;height:687" coordorigin="1054,7115" coordsize="2293,687">
                <v:shape id="Freeform 17" o:spid="_x0000_s16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6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6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6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6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6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65" style="position:absolute;left:5298;top:7122;width:2293;height:687" coordorigin="1054,7115" coordsize="2293,687">
                <v:shape id="Freeform 29" o:spid="_x0000_s16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72" style="position:absolute;left:7390;top:7132;width:2293;height:687" coordorigin="1054,7115" coordsize="2293,687">
                <v:shape id="Freeform 36" o:spid="_x0000_s16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679" type="#_x0000_t13" style="position:absolute;margin-left:102.5pt;margin-top:12.35pt;width:49.75pt;height:11.65pt;z-index:251619328" strokeweight="2.5pt">
            <v:shadow color="#868686"/>
          </v:shape>
        </w:pict>
      </w:r>
      <w:r>
        <w:rPr>
          <w:noProof/>
          <w:lang w:eastAsia="tr-TR"/>
        </w:rPr>
        <w:pict>
          <v:shape id="_x0000_s1680" type="#_x0000_t13" style="position:absolute;margin-left:41.8pt;margin-top:12pt;width:16.75pt;height:11.65pt;z-index:251618304" strokeweight="2.5pt">
            <v:shadow color="#868686"/>
          </v:shape>
        </w:pict>
      </w:r>
      <w:r>
        <w:rPr>
          <w:noProof/>
          <w:lang w:eastAsia="tr-TR"/>
        </w:rPr>
        <w:pict>
          <v:rect id="_x0000_s1681" style="position:absolute;margin-left:59.65pt;margin-top:37.55pt;width:41.7pt;height:32.4pt;z-index:251616256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9B206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82" style="position:absolute;margin-left:-1.15pt;margin-top:37.55pt;width:41.7pt;height:32.4pt;z-index:251615232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D4060" w:rsidRPr="009B206B" w:rsidRDefault="006D4060" w:rsidP="009B206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83" style="position:absolute;margin-left:59.65pt;margin-top:-.25pt;width:41.7pt;height:32.4pt;z-index:251614208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683">
              <w:txbxContent>
                <w:p w:rsidR="006D4060" w:rsidRPr="009B206B" w:rsidRDefault="006D4060" w:rsidP="009B206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84" style="position:absolute;margin-left:-1.15pt;margin-top:-.25pt;width:41.7pt;height:32.4pt;z-index:251613184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684">
              <w:txbxContent>
                <w:p w:rsidR="006D4060" w:rsidRPr="009B206B" w:rsidRDefault="006D406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9B206B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</w:p>
              </w:txbxContent>
            </v:textbox>
          </v:rect>
        </w:pict>
      </w: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685" type="#_x0000_t75" alt="https://encrypted-tbn3.gstatic.com/images?q=tbn:ANd9GcSBHv7dxCHdEB5PWGvf4pvHzMrAuxmp7b59rtTQimqbIfiPT93E" style="position:absolute;margin-left:335.05pt;margin-top:2.9pt;width:150.3pt;height:445.2pt;z-index:251682816;visibility:visible">
            <v:imagedata r:id="rId7" o:title=""/>
          </v:shape>
        </w:pict>
      </w: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1A152A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Default="006D4060" w:rsidP="001A152A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686" type="#_x0000_t75" alt="https://encrypted-tbn2.gstatic.com/images?q=tbn:ANd9GcS5ptw1DwDh5vgxDrPzW6ay8ImB4tMyo8Nc5GPgheKkuo7M6lPl" style="position:absolute;margin-left:-35.75pt;margin-top:2.2pt;width:53.7pt;height:64.95pt;z-index:251685888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687" type="#_x0000_t75" alt="https://encrypted-tbn2.gstatic.com/images?q=tbn:ANd9GcS5ptw1DwDh5vgxDrPzW6ay8ImB4tMyo8Nc5GPgheKkuo7M6lPl" style="position:absolute;margin-left:420.85pt;margin-top:-1.4pt;width:64.5pt;height:69pt;z-index:251686912;visibility:visible">
            <v:imagedata r:id="rId6" o:title=""/>
          </v:shape>
        </w:pict>
      </w:r>
    </w:p>
    <w:p w:rsidR="006D4060" w:rsidRDefault="006D4060" w:rsidP="00D0544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Aşağıdaki Metinleri Okutturup Deftere Yazdıralım.</w:t>
      </w:r>
    </w:p>
    <w:p w:rsidR="006D4060" w:rsidRDefault="006D4060" w:rsidP="001A152A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688" style="position:absolute;margin-left:317.35pt;margin-top:34.35pt;width:71.4pt;height:29.4pt;z-index:251691008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6D4060" w:rsidRPr="00BD2E39" w:rsidRDefault="006D4060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BD2E39">
                    <w:rPr>
                      <w:rFonts w:ascii="Hand writing Mutlu" w:hAnsi="Hand writing Mutlu"/>
                      <w:sz w:val="32"/>
                      <w:szCs w:val="32"/>
                    </w:rPr>
                    <w:t>İn - in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689" type="#_x0000_t97" style="position:absolute;margin-left:214.15pt;margin-top:34.35pt;width:259.8pt;height:251.4pt;z-index:251689984" strokeweight="2.5pt">
            <v:shadow color="#868686"/>
            <v:textbox>
              <w:txbxContent>
                <w:p w:rsidR="006D4060" w:rsidRDefault="006D4060" w:rsidP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 teli itele in.</w:t>
                  </w:r>
                </w:p>
                <w:p w:rsidR="006D4060" w:rsidRDefault="006D4060" w:rsidP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 ala telle in.</w:t>
                  </w:r>
                </w:p>
                <w:p w:rsidR="006D4060" w:rsidRDefault="006D4060" w:rsidP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İn Tan aleti it in.</w:t>
                  </w:r>
                </w:p>
                <w:p w:rsidR="006D4060" w:rsidRDefault="006D4060" w:rsidP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Tan lila atleti ele in       </w:t>
                  </w:r>
                </w:p>
                <w:p w:rsidR="006D4060" w:rsidRPr="004545CA" w:rsidRDefault="006D4060" w:rsidP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 eli elle in.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690" type="#_x0000_t97" style="position:absolute;margin-left:-42.05pt;margin-top:45.15pt;width:259.8pt;height:245.4pt;z-index:251687936" strokeweight="2.5pt">
            <v:shadow color="#868686"/>
            <v:textbox>
              <w:txbxContent>
                <w:p w:rsidR="006D4060" w:rsidRDefault="006D406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545C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Tan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tatili an.</w:t>
                  </w:r>
                </w:p>
                <w:p w:rsidR="006D4060" w:rsidRDefault="006D406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An tatili Tan.</w:t>
                  </w:r>
                </w:p>
                <w:p w:rsidR="006D4060" w:rsidRDefault="006D406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 tatili anla.</w:t>
                  </w:r>
                </w:p>
                <w:p w:rsidR="006D4060" w:rsidRDefault="006D406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 tatili anlat.</w:t>
                  </w:r>
                </w:p>
                <w:p w:rsidR="006D4060" w:rsidRDefault="006D406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 an-anla-anlat.</w:t>
                  </w:r>
                </w:p>
                <w:p w:rsidR="006D4060" w:rsidRDefault="006D406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6D4060" w:rsidRPr="004545CA" w:rsidRDefault="006D406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691" style="position:absolute;margin-left:58.15pt;margin-top:45.15pt;width:86.4pt;height:28.2pt;z-index:251688960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6D4060" w:rsidRDefault="006D406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1A152A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1A152A">
                    <w:rPr>
                      <w:rFonts w:ascii="Hand writing Mutlu" w:hAnsi="Hand writing Mutlu"/>
                      <w:sz w:val="36"/>
                      <w:szCs w:val="36"/>
                    </w:rPr>
                    <w:t>Tan</w:t>
                  </w:r>
                </w:p>
                <w:p w:rsidR="006D4060" w:rsidRPr="001A152A" w:rsidRDefault="006D406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sz w:val="24"/>
          <w:szCs w:val="24"/>
        </w:rPr>
        <w:t xml:space="preserve">               ( Ön sayfadaki kelimeleri 2 gün boyunca ara ara okutturalım.Bu kelimelerin pekişmesini sağlayalım.)</w:t>
      </w:r>
      <w:r w:rsidRPr="004545CA">
        <w:rPr>
          <w:rFonts w:ascii="Hand writing Mutlu" w:hAnsi="Hand writing Mutlu"/>
          <w:noProof/>
          <w:sz w:val="36"/>
          <w:szCs w:val="36"/>
          <w:lang w:eastAsia="tr-TR"/>
        </w:rPr>
        <w:t xml:space="preserve"> </w:t>
      </w:r>
    </w:p>
    <w:p w:rsidR="006D4060" w:rsidRDefault="006D4060" w:rsidP="001A152A">
      <w:pPr>
        <w:rPr>
          <w:rFonts w:ascii="Comic Sans MS" w:hAnsi="Comic Sans MS"/>
          <w:sz w:val="24"/>
          <w:szCs w:val="24"/>
        </w:rPr>
      </w:pPr>
    </w:p>
    <w:p w:rsidR="006D4060" w:rsidRPr="00BD2E39" w:rsidRDefault="006D4060" w:rsidP="00BD2E39">
      <w:pPr>
        <w:rPr>
          <w:rFonts w:ascii="Comic Sans MS" w:hAnsi="Comic Sans MS"/>
          <w:sz w:val="24"/>
          <w:szCs w:val="24"/>
        </w:rPr>
      </w:pPr>
    </w:p>
    <w:p w:rsidR="006D4060" w:rsidRPr="00BD2E39" w:rsidRDefault="006D4060" w:rsidP="00BD2E39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692" type="#_x0000_t75" alt="https://encrypted-tbn1.gstatic.com/images?q=tbn:ANd9GcRcVm8D3rqYiRxaQCLbJhr_bsmxVqZk73jlVTckt6lLaf_ybBeR" style="position:absolute;margin-left:458.35pt;margin-top:1.6pt;width:38.1pt;height:49.8pt;rotation:-3174140fd;z-index:251706368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693" type="#_x0000_t75" alt="https://encrypted-tbn1.gstatic.com/images?q=tbn:ANd9GcRcVm8D3rqYiRxaQCLbJhr_bsmxVqZk73jlVTckt6lLaf_ybBeR" style="position:absolute;margin-left:-41.75pt;margin-top:28.6pt;width:21.9pt;height:41.4pt;z-index:251704320;visibility:visible">
            <v:imagedata r:id="rId9" o:title=""/>
          </v:shape>
        </w:pict>
      </w:r>
    </w:p>
    <w:p w:rsidR="006D4060" w:rsidRPr="00BD2E39" w:rsidRDefault="006D4060" w:rsidP="00BD2E39">
      <w:pPr>
        <w:rPr>
          <w:rFonts w:ascii="Comic Sans MS" w:hAnsi="Comic Sans MS"/>
          <w:sz w:val="24"/>
          <w:szCs w:val="24"/>
        </w:rPr>
      </w:pPr>
    </w:p>
    <w:p w:rsidR="006D4060" w:rsidRPr="00BD2E39" w:rsidRDefault="006D4060" w:rsidP="00BD2E39">
      <w:pPr>
        <w:rPr>
          <w:rFonts w:ascii="Comic Sans MS" w:hAnsi="Comic Sans MS"/>
          <w:sz w:val="24"/>
          <w:szCs w:val="24"/>
        </w:rPr>
      </w:pPr>
    </w:p>
    <w:p w:rsidR="006D4060" w:rsidRPr="00BD2E39" w:rsidRDefault="006D4060" w:rsidP="00BD2E39">
      <w:pPr>
        <w:rPr>
          <w:rFonts w:ascii="Comic Sans MS" w:hAnsi="Comic Sans MS"/>
          <w:sz w:val="24"/>
          <w:szCs w:val="24"/>
        </w:rPr>
      </w:pPr>
    </w:p>
    <w:p w:rsidR="006D4060" w:rsidRPr="00BD2E39" w:rsidRDefault="006D4060" w:rsidP="006752C0">
      <w:pPr>
        <w:jc w:val="right"/>
        <w:rPr>
          <w:rFonts w:ascii="Comic Sans MS" w:hAnsi="Comic Sans MS"/>
          <w:sz w:val="24"/>
          <w:szCs w:val="24"/>
        </w:rPr>
      </w:pPr>
    </w:p>
    <w:p w:rsidR="006D4060" w:rsidRDefault="006D4060" w:rsidP="00BD2E39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694" type="#_x0000_t75" alt="https://encrypted-tbn1.gstatic.com/images?q=tbn:ANd9GcRcVm8D3rqYiRxaQCLbJhr_bsmxVqZk73jlVTckt6lLaf_ybBeR" style="position:absolute;margin-left:460.8pt;margin-top:1.1pt;width:28.3pt;height:37.35pt;rotation:-3174140fd;z-index:251705344;visibility:visible">
            <v:imagedata r:id="rId10" o:title=""/>
          </v:shape>
        </w:pict>
      </w:r>
    </w:p>
    <w:p w:rsidR="006D4060" w:rsidRDefault="006D4060" w:rsidP="00BD2E39">
      <w:pPr>
        <w:tabs>
          <w:tab w:val="left" w:pos="3960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695" style="position:absolute;margin-left:314.35pt;margin-top:25.05pt;width:82.2pt;height:28.8pt;z-index:251695104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6D4060" w:rsidRPr="006752C0" w:rsidRDefault="006D4060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6752C0">
                    <w:rPr>
                      <w:rFonts w:ascii="Hand writing Mutlu" w:hAnsi="Hand writing Mutlu"/>
                      <w:sz w:val="32"/>
                      <w:szCs w:val="32"/>
                    </w:rPr>
                    <w:t>Anlat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696" type="#_x0000_t97" style="position:absolute;margin-left:209.35pt;margin-top:25.05pt;width:259.8pt;height:245.4pt;z-index:251694080" strokeweight="2.5pt">
            <v:shadow color="#868686"/>
            <v:textbox>
              <w:txbxContent>
                <w:p w:rsidR="006D4060" w:rsidRDefault="006D4060" w:rsidP="00D0544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Ali Tan</w:t>
                  </w:r>
                  <w:r>
                    <w:rPr>
                      <w:rFonts w:ascii="Times New Roman" w:hAnsi="Times New Roman"/>
                      <w:sz w:val="36"/>
                      <w:szCs w:val="36"/>
                    </w:rPr>
                    <w:t>’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 anlat.</w:t>
                  </w:r>
                </w:p>
                <w:p w:rsidR="006D4060" w:rsidRDefault="006D4060" w:rsidP="00D0544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</w:t>
                  </w:r>
                  <w:r>
                    <w:rPr>
                      <w:rFonts w:ascii="Times New Roman" w:hAnsi="Times New Roman"/>
                      <w:sz w:val="36"/>
                      <w:szCs w:val="36"/>
                    </w:rPr>
                    <w:t>’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 elli lale anlat.</w:t>
                  </w:r>
                </w:p>
                <w:p w:rsidR="006D4060" w:rsidRDefault="006D4060" w:rsidP="00D0544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Lila lale anlat.</w:t>
                  </w:r>
                </w:p>
                <w:p w:rsidR="006D4060" w:rsidRDefault="006D4060" w:rsidP="00D0544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Tin  tin laleli anlat.</w:t>
                  </w:r>
                </w:p>
                <w:p w:rsidR="006D4060" w:rsidRDefault="006D4060" w:rsidP="00D0544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 tin tin anlat.</w:t>
                  </w:r>
                </w:p>
                <w:p w:rsidR="006D4060" w:rsidRDefault="006D4060" w:rsidP="00D0544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6D4060" w:rsidRPr="004545CA" w:rsidRDefault="006D4060" w:rsidP="00D0544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697" style="position:absolute;margin-left:54.55pt;margin-top:25.05pt;width:72.6pt;height:28.8pt;z-index:251693056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6D4060" w:rsidRPr="00BD2E39" w:rsidRDefault="006D406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BD2E39">
                    <w:rPr>
                      <w:rFonts w:ascii="Hand writing Mutlu" w:hAnsi="Hand writing Mutlu"/>
                      <w:sz w:val="36"/>
                      <w:szCs w:val="36"/>
                    </w:rPr>
                    <w:t>Enli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698" type="#_x0000_t97" style="position:absolute;margin-left:-42.05pt;margin-top:25.05pt;width:259.8pt;height:245.4pt;z-index:251692032" strokeweight="2.5pt">
            <v:shadow color="#868686"/>
            <v:textbox>
              <w:txbxContent>
                <w:p w:rsidR="006D4060" w:rsidRDefault="006D4060" w:rsidP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Tan enli tel atlat.</w:t>
                  </w:r>
                </w:p>
                <w:p w:rsidR="006D4060" w:rsidRDefault="006D4060" w:rsidP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Talat</w:t>
                  </w:r>
                  <w:r>
                    <w:rPr>
                      <w:rFonts w:ascii="Times New Roman" w:hAnsi="Times New Roman"/>
                      <w:sz w:val="36"/>
                      <w:szCs w:val="36"/>
                    </w:rPr>
                    <w:t>’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 enli teli ilet.</w:t>
                  </w:r>
                </w:p>
                <w:p w:rsidR="006D4060" w:rsidRDefault="006D4060" w:rsidP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</w:t>
                  </w:r>
                  <w:r>
                    <w:rPr>
                      <w:rFonts w:ascii="Times New Roman" w:hAnsi="Times New Roman"/>
                      <w:sz w:val="36"/>
                      <w:szCs w:val="36"/>
                    </w:rPr>
                    <w:t>’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 enli teli inlet.</w:t>
                  </w:r>
                </w:p>
                <w:p w:rsidR="006D4060" w:rsidRDefault="006D4060" w:rsidP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İnlet Tan inlet.</w:t>
                  </w:r>
                </w:p>
                <w:p w:rsidR="006D4060" w:rsidRDefault="006D4060" w:rsidP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Enli teli inlet.</w:t>
                  </w:r>
                </w:p>
                <w:p w:rsidR="006D4060" w:rsidRDefault="006D4060" w:rsidP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6D4060" w:rsidRPr="004545CA" w:rsidRDefault="006D4060" w:rsidP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sz w:val="24"/>
          <w:szCs w:val="24"/>
        </w:rPr>
        <w:tab/>
      </w:r>
    </w:p>
    <w:p w:rsidR="006D4060" w:rsidRDefault="006D4060" w:rsidP="00BD2E39">
      <w:pPr>
        <w:tabs>
          <w:tab w:val="left" w:pos="3960"/>
        </w:tabs>
        <w:rPr>
          <w:rFonts w:ascii="Comic Sans MS" w:hAnsi="Comic Sans MS"/>
          <w:sz w:val="24"/>
          <w:szCs w:val="24"/>
        </w:rPr>
      </w:pPr>
    </w:p>
    <w:p w:rsidR="006D4060" w:rsidRPr="00BD2E39" w:rsidRDefault="006D4060" w:rsidP="00BD2E39">
      <w:pPr>
        <w:rPr>
          <w:rFonts w:ascii="Comic Sans MS" w:hAnsi="Comic Sans MS"/>
          <w:sz w:val="24"/>
          <w:szCs w:val="24"/>
        </w:rPr>
      </w:pPr>
    </w:p>
    <w:p w:rsidR="006D4060" w:rsidRDefault="006D4060" w:rsidP="00D05442">
      <w:pPr>
        <w:tabs>
          <w:tab w:val="left" w:pos="6432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699" type="#_x0000_t75" alt="https://encrypted-tbn1.gstatic.com/images?q=tbn:ANd9GcRcVm8D3rqYiRxaQCLbJhr_bsmxVqZk73jlVTckt6lLaf_ybBeR" style="position:absolute;margin-left:-42.05pt;margin-top:18.7pt;width:25.45pt;height:33pt;rotation:-578960fd;z-index:251703296;visibility:visible">
            <v:imagedata r:id="rId11" o:title=""/>
          </v:shape>
        </w:pict>
      </w:r>
      <w:r>
        <w:rPr>
          <w:noProof/>
          <w:lang w:eastAsia="tr-TR"/>
        </w:rPr>
        <w:pict>
          <v:shape id="_x0000_s1700" type="#_x0000_t75" alt="https://encrypted-tbn1.gstatic.com/images?q=tbn:ANd9GcRcVm8D3rqYiRxaQCLbJhr_bsmxVqZk73jlVTckt6lLaf_ybBeR" style="position:absolute;margin-left:454.75pt;margin-top:22.95pt;width:38.1pt;height:49.8pt;rotation:-3174140fd;z-index:251699200;visibility:visible">
            <v:imagedata r:id="rId8" o:title=""/>
          </v:shape>
        </w:pict>
      </w:r>
      <w:r>
        <w:rPr>
          <w:rFonts w:ascii="Comic Sans MS" w:hAnsi="Comic Sans MS"/>
          <w:sz w:val="24"/>
          <w:szCs w:val="24"/>
        </w:rPr>
        <w:tab/>
      </w:r>
    </w:p>
    <w:p w:rsidR="006D4060" w:rsidRDefault="006D4060" w:rsidP="006752C0">
      <w:pPr>
        <w:tabs>
          <w:tab w:val="left" w:pos="3108"/>
          <w:tab w:val="right" w:pos="907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6D4060" w:rsidRPr="00D05442" w:rsidRDefault="006D4060" w:rsidP="00D05442">
      <w:pPr>
        <w:rPr>
          <w:rFonts w:ascii="Comic Sans MS" w:hAnsi="Comic Sans MS"/>
          <w:sz w:val="24"/>
          <w:szCs w:val="24"/>
        </w:rPr>
      </w:pPr>
    </w:p>
    <w:p w:rsidR="006D4060" w:rsidRPr="00D05442" w:rsidRDefault="006D4060" w:rsidP="00D05442">
      <w:pPr>
        <w:rPr>
          <w:rFonts w:ascii="Comic Sans MS" w:hAnsi="Comic Sans MS"/>
          <w:sz w:val="24"/>
          <w:szCs w:val="24"/>
        </w:rPr>
      </w:pPr>
    </w:p>
    <w:p w:rsidR="006D4060" w:rsidRPr="00D05442" w:rsidRDefault="006D4060" w:rsidP="00D0544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701" type="#_x0000_t75" alt="https://encrypted-tbn1.gstatic.com/images?q=tbn:ANd9GcRcVm8D3rqYiRxaQCLbJhr_bsmxVqZk73jlVTckt6lLaf_ybBeR" style="position:absolute;margin-left:454.5pt;margin-top:8pt;width:38.1pt;height:49.8pt;rotation:-3174140fd;z-index:251700224;visibility:visible">
            <v:imagedata r:id="rId8" o:title=""/>
          </v:shape>
        </w:pict>
      </w:r>
    </w:p>
    <w:p w:rsidR="006D4060" w:rsidRDefault="006D4060" w:rsidP="00D05442">
      <w:pPr>
        <w:rPr>
          <w:rFonts w:ascii="Comic Sans MS" w:hAnsi="Comic Sans MS"/>
          <w:sz w:val="24"/>
          <w:szCs w:val="24"/>
        </w:rPr>
      </w:pPr>
    </w:p>
    <w:p w:rsidR="006D4060" w:rsidRPr="00D05442" w:rsidRDefault="006D4060" w:rsidP="00D05442">
      <w:pPr>
        <w:rPr>
          <w:rFonts w:ascii="Comic Sans MS" w:hAnsi="Comic Sans MS"/>
          <w:sz w:val="24"/>
          <w:szCs w:val="24"/>
        </w:rPr>
      </w:pPr>
    </w:p>
    <w:p w:rsidR="006D4060" w:rsidRDefault="006D4060" w:rsidP="00D0544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702" type="#_x0000_t98" style="position:absolute;margin-left:1.15pt;margin-top:7.35pt;width:407.4pt;height:173.4pt;z-index:251696128" strokeweight="2.5pt">
            <v:shadow color="#868686"/>
            <v:textbox>
              <w:txbxContent>
                <w:p w:rsidR="006D4060" w:rsidRDefault="006D4060" w:rsidP="006752C0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D05442">
                    <w:rPr>
                      <w:rFonts w:ascii="Hand writing Mutlu" w:hAnsi="Hand writing Mutlu"/>
                      <w:sz w:val="36"/>
                      <w:szCs w:val="36"/>
                    </w:rPr>
                    <w:t>Enli at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-</w:t>
                  </w:r>
                  <w:r w:rsidRPr="00D05442">
                    <w:rPr>
                      <w:rFonts w:ascii="Hand writing Mutlu" w:hAnsi="Hand writing Mutlu"/>
                      <w:sz w:val="36"/>
                      <w:szCs w:val="36"/>
                    </w:rPr>
                    <w:t>let.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       Ela an-la.</w:t>
                  </w:r>
                </w:p>
                <w:p w:rsidR="006D4060" w:rsidRDefault="006D4060" w:rsidP="006752C0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5-10-15 in-le.       Ata an-lat.</w:t>
                  </w:r>
                </w:p>
                <w:p w:rsidR="006D4060" w:rsidRDefault="006D4060" w:rsidP="006752C0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Lila an-ten.         Lale in-let.</w:t>
                  </w:r>
                </w:p>
                <w:p w:rsidR="006D4060" w:rsidRPr="00D05442" w:rsidRDefault="006D4060" w:rsidP="006752C0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Telli in.              Tan</w:t>
                  </w:r>
                  <w:r>
                    <w:rPr>
                      <w:rFonts w:ascii="Times New Roman" w:hAnsi="Times New Roman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ten tin</w:t>
                  </w:r>
                  <w:r w:rsidRPr="006752C0">
                    <w:rPr>
                      <w:rFonts w:ascii="Hand writing Mutlu" w:hAnsi="Hand writing Mutlu"/>
                      <w:sz w:val="36"/>
                      <w:szCs w:val="36"/>
                    </w:rPr>
                    <w:t>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hyperlink r:id="rId12" w:history="1">
        <w:r w:rsidRPr="003B345E">
          <w:rPr>
            <w:rStyle w:val="Hyperlink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6D4060" w:rsidRDefault="006D4060" w:rsidP="00D0544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703" type="#_x0000_t75" alt="https://encrypted-tbn1.gstatic.com/images?q=tbn:ANd9GcRcVm8D3rqYiRxaQCLbJhr_bsmxVqZk73jlVTckt6lLaf_ybBeR" style="position:absolute;margin-left:442.55pt;margin-top:27.1pt;width:38.1pt;height:49.8pt;rotation:-3174140fd;z-index:251701248;visibility:visible">
            <v:imagedata r:id="rId8" o:title="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04" type="#_x0000_t32" style="position:absolute;margin-left:196.15pt;margin-top:1.9pt;width:0;height:126.6pt;z-index:251697152" o:connectortype="straight" strokeweight="2.5pt">
            <v:shadow color="#868686"/>
          </v:shape>
        </w:pict>
      </w:r>
    </w:p>
    <w:p w:rsidR="006D4060" w:rsidRPr="00D05442" w:rsidRDefault="006D4060" w:rsidP="00D05442">
      <w:pPr>
        <w:tabs>
          <w:tab w:val="left" w:pos="3876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705" type="#_x0000_t75" alt="https://encrypted-tbn1.gstatic.com/images?q=tbn:ANd9GcRcVm8D3rqYiRxaQCLbJhr_bsmxVqZk73jlVTckt6lLaf_ybBeR" style="position:absolute;margin-left:-38.8pt;margin-top:35.05pt;width:31.7pt;height:41.15pt;rotation:-578960fd;z-index:251702272;visibility:visible">
            <v:imagedata r:id="rId13" o:title=""/>
          </v:shape>
        </w:pict>
      </w:r>
      <w:r>
        <w:rPr>
          <w:noProof/>
          <w:lang w:eastAsia="tr-TR"/>
        </w:rPr>
        <w:pict>
          <v:roundrect id="_x0000_s1706" style="position:absolute;margin-left:339.55pt;margin-top:102.3pt;width:157.8pt;height:30.6pt;z-index:251698176" arcsize="10923f" strokeweight="2.5pt">
            <v:shadow color="#868686"/>
            <v:textbox>
              <w:txbxContent>
                <w:p w:rsidR="006D4060" w:rsidRDefault="006D4060">
                  <w:r>
                    <w:t>Hanife İRİ 1-D Sınıf Öğrt.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4"/>
          <w:szCs w:val="24"/>
        </w:rPr>
        <w:tab/>
      </w:r>
    </w:p>
    <w:sectPr w:rsidR="006D4060" w:rsidRPr="00D05442" w:rsidSect="001A152A">
      <w:pgSz w:w="11906" w:h="16838"/>
      <w:pgMar w:top="568" w:right="1417" w:bottom="284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060" w:rsidRDefault="006D4060" w:rsidP="001A152A">
      <w:pPr>
        <w:spacing w:after="0" w:line="240" w:lineRule="auto"/>
      </w:pPr>
      <w:r>
        <w:separator/>
      </w:r>
    </w:p>
  </w:endnote>
  <w:endnote w:type="continuationSeparator" w:id="0">
    <w:p w:rsidR="006D4060" w:rsidRDefault="006D4060" w:rsidP="001A1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060" w:rsidRDefault="006D4060" w:rsidP="001A152A">
      <w:pPr>
        <w:spacing w:after="0" w:line="240" w:lineRule="auto"/>
      </w:pPr>
      <w:r>
        <w:separator/>
      </w:r>
    </w:p>
  </w:footnote>
  <w:footnote w:type="continuationSeparator" w:id="0">
    <w:p w:rsidR="006D4060" w:rsidRDefault="006D4060" w:rsidP="001A1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206B"/>
    <w:rsid w:val="000A5BFA"/>
    <w:rsid w:val="00104F51"/>
    <w:rsid w:val="0013317F"/>
    <w:rsid w:val="001A152A"/>
    <w:rsid w:val="002B5C71"/>
    <w:rsid w:val="003B345E"/>
    <w:rsid w:val="004117FB"/>
    <w:rsid w:val="004545CA"/>
    <w:rsid w:val="004F6B52"/>
    <w:rsid w:val="0051038F"/>
    <w:rsid w:val="006752C0"/>
    <w:rsid w:val="006D4060"/>
    <w:rsid w:val="009B206B"/>
    <w:rsid w:val="00AC7312"/>
    <w:rsid w:val="00BD2E39"/>
    <w:rsid w:val="00C42DD9"/>
    <w:rsid w:val="00CE4B3F"/>
    <w:rsid w:val="00D05442"/>
    <w:rsid w:val="00D20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5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A1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15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A1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A152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A1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A152A"/>
    <w:rPr>
      <w:rFonts w:cs="Times New Roman"/>
    </w:rPr>
  </w:style>
  <w:style w:type="character" w:styleId="Hyperlink">
    <w:name w:val="Hyperlink"/>
    <w:basedOn w:val="DefaultParagraphFont"/>
    <w:uiPriority w:val="99"/>
    <w:rsid w:val="004117F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81</Words>
  <Characters>462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HaNiFe</dc:creator>
  <cp:keywords>www.sorubak.com</cp:keywords>
  <dc:description>www.sorubak.com</dc:description>
  <cp:lastModifiedBy>edanur</cp:lastModifiedBy>
  <cp:revision>4</cp:revision>
  <dcterms:created xsi:type="dcterms:W3CDTF">2012-12-19T17:59:00Z</dcterms:created>
  <dcterms:modified xsi:type="dcterms:W3CDTF">2012-12-30T20:27:00Z</dcterms:modified>
  <cp:category>www.sorubak.com</cp:category>
</cp:coreProperties>
</file>