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7A4" w:rsidRDefault="005F77A4" w:rsidP="002F7B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</w:t>
      </w:r>
      <w:r w:rsidRPr="002F7BF6">
        <w:rPr>
          <w:rFonts w:ascii="Hand writing Mutlu" w:hAnsi="Hand writing Mutlu"/>
          <w:sz w:val="36"/>
          <w:szCs w:val="36"/>
        </w:rPr>
        <w:t>ı</w:t>
      </w:r>
      <w:r>
        <w:rPr>
          <w:sz w:val="28"/>
          <w:szCs w:val="28"/>
        </w:rPr>
        <w:t xml:space="preserve">  SESİ ÇALIŞMA SAYFASI                          ABDULLAH YAKUT</w:t>
      </w:r>
    </w:p>
    <w:p w:rsidR="005F77A4" w:rsidRDefault="005F77A4" w:rsidP="002F7BF6">
      <w:pPr>
        <w:rPr>
          <w:sz w:val="24"/>
          <w:szCs w:val="24"/>
        </w:rPr>
        <w:sectPr w:rsidR="005F77A4" w:rsidSect="002F7BF6">
          <w:pgSz w:w="11906" w:h="16838"/>
          <w:pgMar w:top="397" w:right="566" w:bottom="397" w:left="567" w:header="709" w:footer="709" w:gutter="0"/>
          <w:cols w:space="708"/>
          <w:rtlGutter/>
          <w:docGrid w:linePitch="360"/>
        </w:sectPr>
      </w:pPr>
      <w:r>
        <w:rPr>
          <w:sz w:val="28"/>
          <w:szCs w:val="28"/>
        </w:rPr>
        <w:t xml:space="preserve">                                             </w:t>
      </w:r>
      <w:r w:rsidRPr="002F7BF6">
        <w:rPr>
          <w:sz w:val="24"/>
          <w:szCs w:val="24"/>
        </w:rPr>
        <w:t>AŞAĞIDAKİ SÖZCÜKLERİ OKU, YANINA YAZ.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atlı</w:t>
      </w:r>
    </w:p>
    <w:p w:rsidR="005F77A4" w:rsidRPr="00D04666" w:rsidRDefault="005F77A4" w:rsidP="00D04666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attı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atkı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altı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takı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4C3DE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katı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arı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tatlı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karlı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martı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kına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Itır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kırma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artı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Irmak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kırk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Namık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 </w:t>
      </w:r>
    </w:p>
    <w:p w:rsidR="005F77A4" w:rsidRDefault="005F77A4" w:rsidP="00D046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takım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 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tırmık</w:t>
      </w:r>
    </w:p>
    <w:p w:rsidR="005F77A4" w:rsidRPr="004C3DE6" w:rsidRDefault="005F77A4" w:rsidP="002F7BF6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Akın</w:t>
      </w:r>
    </w:p>
    <w:p w:rsidR="005F77A4" w:rsidRPr="004C3DE6" w:rsidRDefault="005F77A4" w:rsidP="002F7BF6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akıllı</w:t>
      </w:r>
    </w:p>
    <w:p w:rsidR="005F77A4" w:rsidRPr="004C3DE6" w:rsidRDefault="005F77A4" w:rsidP="002F7BF6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Anıl</w:t>
      </w:r>
    </w:p>
    <w:p w:rsidR="005F77A4" w:rsidRPr="004C3DE6" w:rsidRDefault="005F77A4" w:rsidP="002F7BF6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kırma</w:t>
      </w:r>
    </w:p>
    <w:p w:rsidR="005F77A4" w:rsidRPr="004C3DE6" w:rsidRDefault="005F77A4" w:rsidP="002F7BF6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kalın</w:t>
      </w:r>
    </w:p>
    <w:p w:rsidR="005F77A4" w:rsidRPr="004C3DE6" w:rsidRDefault="005F77A4" w:rsidP="004C3DE6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  <w:sectPr w:rsidR="005F77A4" w:rsidSect="000F78F2">
          <w:type w:val="continuous"/>
          <w:pgSz w:w="11906" w:h="16838"/>
          <w:pgMar w:top="397" w:right="566" w:bottom="397" w:left="567" w:header="709" w:footer="709" w:gutter="0"/>
          <w:cols w:num="4" w:space="493"/>
          <w:docGrid w:linePitch="360"/>
        </w:sectPr>
      </w:pP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0.55pt;margin-top:15.2pt;width:214.05pt;height:40.6pt;z-index:251658240">
            <v:textbox style="mso-next-textbox:#_x0000_s1026">
              <w:txbxContent>
                <w:p w:rsidR="005F77A4" w:rsidRPr="00672FF5" w:rsidRDefault="005F77A4" w:rsidP="00672FF5">
                  <w:pPr>
                    <w:rPr>
                      <w:sz w:val="24"/>
                      <w:szCs w:val="24"/>
                    </w:rPr>
                  </w:pPr>
                  <w:r w:rsidRPr="00672FF5">
                    <w:rPr>
                      <w:sz w:val="24"/>
                      <w:szCs w:val="24"/>
                    </w:rPr>
                    <w:t>Cümleleri oku. 5 tanesini defterine yaz.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56"/>
          <w:szCs w:val="56"/>
        </w:rPr>
        <w:t xml:space="preserve"> Irmak tatlı elma al.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Namık atkını tak.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Akın kalemi kırma.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Tutku kırk tane nar al.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Mine ırmakta olta attı.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İrem altı kilo tatlı al.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Tarık altın taktı.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Melek takı taktı.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Kerem martı tuttu.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Ekrem akıllı ol.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Anıl etli mantı al.</w:t>
      </w:r>
    </w:p>
    <w:p w:rsidR="005F77A4" w:rsidRDefault="005F77A4" w:rsidP="002F7BF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Nermin kulaklık taktı.</w:t>
      </w:r>
    </w:p>
    <w:p w:rsidR="005F77A4" w:rsidRPr="00743595" w:rsidRDefault="005F77A4" w:rsidP="00606E7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56"/>
          <w:szCs w:val="56"/>
        </w:rPr>
        <w:t xml:space="preserve"> Eren kalemi kırma. </w:t>
      </w:r>
      <w:hyperlink r:id="rId4" w:history="1">
        <w:r w:rsidRPr="005C7997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Hand writing Mutlu" w:hAnsi="Hand writing Mutlu"/>
          <w:sz w:val="44"/>
          <w:szCs w:val="44"/>
        </w:rPr>
        <w:t xml:space="preserve"> </w:t>
      </w:r>
    </w:p>
    <w:p w:rsidR="005F77A4" w:rsidRPr="000256E6" w:rsidRDefault="005F77A4" w:rsidP="002F7BF6">
      <w:pPr>
        <w:rPr>
          <w:rFonts w:ascii="Hand writing Mutlu" w:hAnsi="Hand writing Mutlu"/>
          <w:sz w:val="56"/>
          <w:szCs w:val="56"/>
        </w:rPr>
      </w:pPr>
    </w:p>
    <w:sectPr w:rsidR="005F77A4" w:rsidRPr="000256E6" w:rsidSect="000256E6">
      <w:type w:val="continuous"/>
      <w:pgSz w:w="11906" w:h="16838"/>
      <w:pgMar w:top="709" w:right="566" w:bottom="397" w:left="567" w:header="709" w:footer="709" w:gutter="0"/>
      <w:cols w:space="49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7BF6"/>
    <w:rsid w:val="000256E6"/>
    <w:rsid w:val="000F78F2"/>
    <w:rsid w:val="002E4F78"/>
    <w:rsid w:val="002F7BF6"/>
    <w:rsid w:val="0035293F"/>
    <w:rsid w:val="004C3DE6"/>
    <w:rsid w:val="005C7997"/>
    <w:rsid w:val="005F77A4"/>
    <w:rsid w:val="00606E77"/>
    <w:rsid w:val="00672FF5"/>
    <w:rsid w:val="00717263"/>
    <w:rsid w:val="00743595"/>
    <w:rsid w:val="00C83594"/>
    <w:rsid w:val="00D04666"/>
    <w:rsid w:val="00DA599E"/>
    <w:rsid w:val="00E84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72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2F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06E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3</Pages>
  <Words>128</Words>
  <Characters>736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edanur</cp:lastModifiedBy>
  <cp:revision>2</cp:revision>
  <dcterms:created xsi:type="dcterms:W3CDTF">2012-12-23T07:33:00Z</dcterms:created>
  <dcterms:modified xsi:type="dcterms:W3CDTF">2012-12-30T20:17:00Z</dcterms:modified>
  <cp:category>www.sorubak.com</cp:category>
</cp:coreProperties>
</file>