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B92A40" w:rsidRPr="008E2784" w:rsidTr="008E2784">
        <w:trPr>
          <w:trHeight w:val="552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öl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öt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ön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ör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öm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ök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öy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ös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öd</w:t>
            </w:r>
          </w:p>
        </w:tc>
      </w:tr>
      <w:tr w:rsidR="00B92A40" w:rsidRPr="008E2784" w:rsidTr="008E2784">
        <w:trPr>
          <w:trHeight w:val="552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lö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tö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nö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rö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mö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kö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yö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sö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8E2784">
              <w:rPr>
                <w:rFonts w:ascii="Hand writing Mutlu" w:hAnsi="Hand writing Mutlu"/>
                <w:sz w:val="40"/>
                <w:szCs w:val="40"/>
              </w:rPr>
              <w:t>dö</w:t>
            </w:r>
          </w:p>
        </w:tc>
      </w:tr>
    </w:tbl>
    <w:p w:rsidR="00B92A40" w:rsidRPr="00033AB5" w:rsidRDefault="00B92A40" w:rsidP="00E305E1">
      <w:pPr>
        <w:pStyle w:val="NoSpacing"/>
        <w:rPr>
          <w:rFonts w:ascii="Tahoma" w:hAnsi="Tahoma" w:cs="Tahoma"/>
          <w:sz w:val="12"/>
          <w:szCs w:val="12"/>
        </w:rPr>
      </w:pPr>
      <w:r w:rsidRPr="00033AB5">
        <w:rPr>
          <w:rFonts w:ascii="Tahoma" w:hAnsi="Tahoma" w:cs="Tahoma"/>
        </w:rPr>
        <w:t xml:space="preserve">Sayın veli, önce yandaki hece tablosunu çocuğunuza iyice kavrayana kadar </w:t>
      </w:r>
      <w:r w:rsidRPr="00367E00">
        <w:rPr>
          <w:rFonts w:ascii="Tahoma" w:hAnsi="Tahoma" w:cs="Tahoma"/>
          <w:b/>
          <w:u w:val="single"/>
        </w:rPr>
        <w:t>çalıştırınız ve okutunuz</w:t>
      </w:r>
      <w:r w:rsidRPr="00033AB5">
        <w:rPr>
          <w:rFonts w:ascii="Tahoma" w:hAnsi="Tahoma" w:cs="Tahoma"/>
        </w:rPr>
        <w:t xml:space="preserve">. Daha sonra aşağıdaki kelimeleri </w:t>
      </w:r>
      <w:r w:rsidRPr="00033AB5">
        <w:rPr>
          <w:rFonts w:ascii="Tahoma" w:hAnsi="Tahoma" w:cs="Tahoma"/>
          <w:b/>
          <w:u w:val="single"/>
        </w:rPr>
        <w:t xml:space="preserve">1. sıradan </w:t>
      </w:r>
      <w:r w:rsidRPr="00BB54B8">
        <w:rPr>
          <w:rFonts w:ascii="Tahoma" w:hAnsi="Tahoma" w:cs="Tahoma"/>
          <w:b/>
          <w:u w:val="single"/>
        </w:rPr>
        <w:t>başlayarak</w:t>
      </w:r>
      <w:r w:rsidRPr="00BB54B8">
        <w:rPr>
          <w:rFonts w:ascii="Tahoma" w:hAnsi="Tahoma" w:cs="Tahoma"/>
          <w:b/>
        </w:rPr>
        <w:t xml:space="preserve">, </w:t>
      </w:r>
      <w:r w:rsidRPr="00BB54B8">
        <w:rPr>
          <w:rFonts w:ascii="Tahoma" w:hAnsi="Tahoma" w:cs="Tahoma"/>
          <w:b/>
          <w:u w:val="single"/>
        </w:rPr>
        <w:t>yukarıdan aşağıya doğru</w:t>
      </w:r>
      <w:r w:rsidRPr="00033AB5">
        <w:rPr>
          <w:rFonts w:ascii="Tahoma" w:hAnsi="Tahoma" w:cs="Tahoma"/>
        </w:rPr>
        <w:t xml:space="preserve"> sırası ile</w:t>
      </w:r>
      <w:r w:rsidRPr="00367E00">
        <w:rPr>
          <w:rFonts w:ascii="Tahoma" w:hAnsi="Tahoma" w:cs="Tahoma"/>
          <w:b/>
        </w:rPr>
        <w:t xml:space="preserve"> </w:t>
      </w:r>
      <w:r w:rsidRPr="00367E00">
        <w:rPr>
          <w:rFonts w:ascii="Tahoma" w:hAnsi="Tahoma" w:cs="Tahoma"/>
          <w:b/>
          <w:u w:val="single"/>
        </w:rPr>
        <w:t>hatasız ve makul bir hızda okuyana kadar</w:t>
      </w:r>
      <w:r w:rsidRPr="00367E00">
        <w:rPr>
          <w:rFonts w:ascii="Tahoma" w:hAnsi="Tahoma" w:cs="Tahoma"/>
          <w:b/>
        </w:rPr>
        <w:t xml:space="preserve"> </w:t>
      </w:r>
      <w:r w:rsidRPr="00033AB5">
        <w:rPr>
          <w:rFonts w:ascii="Tahoma" w:hAnsi="Tahoma" w:cs="Tahoma"/>
        </w:rPr>
        <w:t xml:space="preserve">okutunuz. En son olarak </w:t>
      </w:r>
      <w:r w:rsidRPr="00072ABE">
        <w:rPr>
          <w:rFonts w:ascii="Tahoma" w:hAnsi="Tahoma" w:cs="Tahoma"/>
          <w:b/>
          <w:u w:val="single"/>
        </w:rPr>
        <w:t xml:space="preserve">her sıradan 5’er kelimeyi </w:t>
      </w:r>
      <w:r w:rsidRPr="00367E00">
        <w:rPr>
          <w:rFonts w:ascii="Tahoma" w:hAnsi="Tahoma" w:cs="Tahoma"/>
          <w:b/>
        </w:rPr>
        <w:t xml:space="preserve">(8X5=40) </w:t>
      </w:r>
      <w:r w:rsidRPr="00367E00">
        <w:rPr>
          <w:rFonts w:ascii="Tahoma" w:hAnsi="Tahoma" w:cs="Tahoma"/>
        </w:rPr>
        <w:t>siz</w:t>
      </w:r>
      <w:r w:rsidRPr="00033AB5">
        <w:rPr>
          <w:rFonts w:ascii="Tahoma" w:hAnsi="Tahoma" w:cs="Tahoma"/>
        </w:rPr>
        <w:t xml:space="preserve"> okuyun çocuğunuz bakmadan </w:t>
      </w:r>
      <w:r w:rsidRPr="00072ABE">
        <w:rPr>
          <w:rFonts w:ascii="Tahoma" w:hAnsi="Tahoma" w:cs="Tahoma"/>
          <w:b/>
          <w:u w:val="single"/>
        </w:rPr>
        <w:t>Güzel Yazı Defterine</w:t>
      </w:r>
      <w:r w:rsidRPr="00033AB5">
        <w:rPr>
          <w:rFonts w:ascii="Tahoma" w:hAnsi="Tahoma" w:cs="Tahoma"/>
        </w:rPr>
        <w:t xml:space="preserve"> yazsın.</w:t>
      </w:r>
      <w:r w:rsidRPr="00033AB5">
        <w:rPr>
          <w:rFonts w:ascii="Tahoma" w:hAnsi="Tahoma" w:cs="Tahoma"/>
        </w:rPr>
        <w:br w:type="textWrapping" w:clear="all"/>
      </w:r>
    </w:p>
    <w:tbl>
      <w:tblPr>
        <w:tblpPr w:leftFromText="141" w:rightFromText="141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559"/>
        <w:gridCol w:w="1560"/>
        <w:gridCol w:w="1842"/>
        <w:gridCol w:w="1701"/>
        <w:gridCol w:w="1985"/>
        <w:gridCol w:w="2268"/>
        <w:gridCol w:w="2693"/>
      </w:tblGrid>
      <w:tr w:rsidR="00B92A40" w:rsidRPr="008E2784" w:rsidTr="008E2784">
        <w:trPr>
          <w:trHeight w:val="281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E2784">
              <w:rPr>
                <w:rFonts w:ascii="Tahoma" w:hAnsi="Tahoma" w:cs="Tahoma"/>
                <w:b/>
                <w:sz w:val="24"/>
                <w:szCs w:val="24"/>
              </w:rPr>
              <w:t>1. sıra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E2784">
              <w:rPr>
                <w:rFonts w:ascii="Tahoma" w:hAnsi="Tahoma" w:cs="Tahoma"/>
                <w:b/>
                <w:sz w:val="24"/>
                <w:szCs w:val="24"/>
              </w:rPr>
              <w:t>2. sıra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E2784">
              <w:rPr>
                <w:rFonts w:ascii="Tahoma" w:hAnsi="Tahoma" w:cs="Tahoma"/>
                <w:b/>
                <w:sz w:val="24"/>
                <w:szCs w:val="24"/>
              </w:rPr>
              <w:t>3. sıra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E2784">
              <w:rPr>
                <w:rFonts w:ascii="Tahoma" w:hAnsi="Tahoma" w:cs="Tahoma"/>
                <w:b/>
                <w:sz w:val="24"/>
                <w:szCs w:val="24"/>
              </w:rPr>
              <w:t>4. sıra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E2784">
              <w:rPr>
                <w:rFonts w:ascii="Tahoma" w:hAnsi="Tahoma" w:cs="Tahoma"/>
                <w:b/>
                <w:sz w:val="24"/>
                <w:szCs w:val="24"/>
              </w:rPr>
              <w:t>5. sıra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E2784">
              <w:rPr>
                <w:rFonts w:ascii="Tahoma" w:hAnsi="Tahoma" w:cs="Tahoma"/>
                <w:b/>
                <w:sz w:val="24"/>
                <w:szCs w:val="24"/>
              </w:rPr>
              <w:t>6. sıra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E2784">
              <w:rPr>
                <w:rFonts w:ascii="Tahoma" w:hAnsi="Tahoma" w:cs="Tahoma"/>
                <w:b/>
                <w:sz w:val="24"/>
                <w:szCs w:val="24"/>
              </w:rPr>
              <w:t>7. sıra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8E2784">
              <w:rPr>
                <w:rFonts w:ascii="Tahoma" w:hAnsi="Tahoma" w:cs="Tahoma"/>
                <w:b/>
                <w:sz w:val="24"/>
                <w:szCs w:val="24"/>
              </w:rPr>
              <w:t>8. sıra</w:t>
            </w:r>
          </w:p>
        </w:tc>
      </w:tr>
      <w:tr w:rsidR="00B92A40" w:rsidRPr="008E2784" w:rsidTr="008E2784">
        <w:trPr>
          <w:trHeight w:val="562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kök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ört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öder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örnek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köken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önleme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sökmek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reaktör</w:t>
            </w:r>
          </w:p>
        </w:tc>
      </w:tr>
      <w:tr w:rsidR="00B92A40" w:rsidRPr="008E2784" w:rsidTr="008E2784">
        <w:trPr>
          <w:trHeight w:val="552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köy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örs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öter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ördek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kötek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ötmedi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söylem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dedektör</w:t>
            </w:r>
          </w:p>
        </w:tc>
      </w:tr>
      <w:tr w:rsidR="00B92A40" w:rsidRPr="008E2784" w:rsidTr="008E2784">
        <w:trPr>
          <w:trHeight w:val="528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kör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öyle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öner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önlem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öteki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önerme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lösemi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yönetmen</w:t>
            </w:r>
          </w:p>
        </w:tc>
      </w:tr>
      <w:tr w:rsidR="00B92A40" w:rsidRPr="008E2784" w:rsidTr="008E2784">
        <w:trPr>
          <w:trHeight w:val="552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sök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örme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röle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ödlek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öneri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önemli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nankör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Ömer</w:t>
            </w:r>
          </w:p>
        </w:tc>
      </w:tr>
      <w:tr w:rsidR="00B92A40" w:rsidRPr="008E2784" w:rsidTr="008E2784">
        <w:trPr>
          <w:trHeight w:val="528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dön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örse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köse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dönek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önlem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kösele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amatör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Ömür</w:t>
            </w:r>
          </w:p>
        </w:tc>
      </w:tr>
      <w:tr w:rsidR="00B92A40" w:rsidRPr="008E2784" w:rsidTr="008E2784">
        <w:trPr>
          <w:trHeight w:val="552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dök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ötse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köle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bookmarkStart w:id="0" w:name="_GoBack"/>
            <w:bookmarkEnd w:id="0"/>
            <w:r w:rsidRPr="008E2784">
              <w:rPr>
                <w:rFonts w:ascii="Hand writing Mutlu" w:hAnsi="Hand writing Mutlu"/>
                <w:sz w:val="46"/>
                <w:szCs w:val="46"/>
              </w:rPr>
              <w:t>döker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yönet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köyler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armatör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Öner</w:t>
            </w:r>
          </w:p>
        </w:tc>
      </w:tr>
      <w:tr w:rsidR="00B92A40" w:rsidRPr="008E2784" w:rsidTr="008E2784">
        <w:trPr>
          <w:trHeight w:val="528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yön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önde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yöre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döner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yönel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kontör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asansör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Önay</w:t>
            </w:r>
          </w:p>
        </w:tc>
      </w:tr>
      <w:tr w:rsidR="00B92A40" w:rsidRPr="008E2784" w:rsidTr="008E2784">
        <w:trPr>
          <w:trHeight w:val="552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sön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ökse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köye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dönem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tören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köstek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rölanti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Döne</w:t>
            </w:r>
          </w:p>
        </w:tc>
      </w:tr>
      <w:tr w:rsidR="00B92A40" w:rsidRPr="008E2784" w:rsidTr="008E2784">
        <w:trPr>
          <w:trHeight w:val="552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öde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ötme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dört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dönme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rötar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yöntem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rötarlı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Döndü</w:t>
            </w:r>
          </w:p>
        </w:tc>
      </w:tr>
      <w:tr w:rsidR="00B92A40" w:rsidRPr="008E2784" w:rsidTr="008E2784">
        <w:trPr>
          <w:trHeight w:val="387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öne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önle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nötr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söner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möble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rektör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traktör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Önder</w:t>
            </w:r>
          </w:p>
        </w:tc>
      </w:tr>
      <w:tr w:rsidR="00B92A40" w:rsidRPr="008E2784" w:rsidTr="008E2784">
        <w:trPr>
          <w:trHeight w:val="552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önü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önde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ötmek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söyle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aktör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römork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monitör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Köksal</w:t>
            </w:r>
          </w:p>
        </w:tc>
      </w:tr>
      <w:tr w:rsidR="00B92A40" w:rsidRPr="008E2784" w:rsidTr="008E2784">
        <w:trPr>
          <w:trHeight w:val="85"/>
        </w:trPr>
        <w:tc>
          <w:tcPr>
            <w:tcW w:w="1384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 xml:space="preserve">ölü </w:t>
            </w:r>
          </w:p>
        </w:tc>
        <w:tc>
          <w:tcPr>
            <w:tcW w:w="1559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önem</w:t>
            </w:r>
          </w:p>
        </w:tc>
        <w:tc>
          <w:tcPr>
            <w:tcW w:w="1560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örmek</w:t>
            </w:r>
          </w:p>
        </w:tc>
        <w:tc>
          <w:tcPr>
            <w:tcW w:w="1842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sökme</w:t>
            </w:r>
          </w:p>
        </w:tc>
        <w:tc>
          <w:tcPr>
            <w:tcW w:w="1701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likör</w:t>
            </w:r>
          </w:p>
        </w:tc>
        <w:tc>
          <w:tcPr>
            <w:tcW w:w="1985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sönmek</w:t>
            </w:r>
          </w:p>
        </w:tc>
        <w:tc>
          <w:tcPr>
            <w:tcW w:w="2268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yönetim</w:t>
            </w:r>
          </w:p>
        </w:tc>
        <w:tc>
          <w:tcPr>
            <w:tcW w:w="2693" w:type="dxa"/>
          </w:tcPr>
          <w:p w:rsidR="00B92A40" w:rsidRPr="008E2784" w:rsidRDefault="00B92A40" w:rsidP="008E2784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8E2784">
              <w:rPr>
                <w:rFonts w:ascii="Hand writing Mutlu" w:hAnsi="Hand writing Mutlu"/>
                <w:sz w:val="46"/>
                <w:szCs w:val="46"/>
              </w:rPr>
              <w:t>Öymen</w:t>
            </w:r>
          </w:p>
        </w:tc>
      </w:tr>
    </w:tbl>
    <w:p w:rsidR="00B92A40" w:rsidRPr="001724E7" w:rsidRDefault="00B92A40" w:rsidP="00EE47C9">
      <w:pPr>
        <w:ind w:left="5664" w:firstLine="708"/>
        <w:jc w:val="center"/>
        <w:rPr>
          <w:rFonts w:ascii="Hand writing Mutlu" w:hAnsi="Hand writing Mutlu"/>
          <w:sz w:val="24"/>
          <w:szCs w:val="24"/>
        </w:rPr>
      </w:pPr>
      <w:hyperlink r:id="rId6" w:history="1">
        <w:r w:rsidRPr="00D54740">
          <w:rPr>
            <w:rStyle w:val="Hyperlink"/>
          </w:rPr>
          <w:t>www.sorubak.com</w:t>
        </w:r>
      </w:hyperlink>
    </w:p>
    <w:sectPr w:rsidR="00B92A40" w:rsidRPr="001724E7" w:rsidSect="000751E6">
      <w:pgSz w:w="16838" w:h="11906" w:orient="landscape"/>
      <w:pgMar w:top="567" w:right="567" w:bottom="0" w:left="102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A40" w:rsidRDefault="00B92A40" w:rsidP="00E305E1">
      <w:pPr>
        <w:spacing w:after="0" w:line="240" w:lineRule="auto"/>
      </w:pPr>
      <w:r>
        <w:separator/>
      </w:r>
    </w:p>
  </w:endnote>
  <w:endnote w:type="continuationSeparator" w:id="0">
    <w:p w:rsidR="00B92A40" w:rsidRDefault="00B92A40" w:rsidP="00E3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A40" w:rsidRDefault="00B92A40" w:rsidP="00E305E1">
      <w:pPr>
        <w:spacing w:after="0" w:line="240" w:lineRule="auto"/>
      </w:pPr>
      <w:r>
        <w:separator/>
      </w:r>
    </w:p>
  </w:footnote>
  <w:footnote w:type="continuationSeparator" w:id="0">
    <w:p w:rsidR="00B92A40" w:rsidRDefault="00B92A40" w:rsidP="00E30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F3E"/>
    <w:rsid w:val="00033AB5"/>
    <w:rsid w:val="00072ABE"/>
    <w:rsid w:val="000751E6"/>
    <w:rsid w:val="000A3786"/>
    <w:rsid w:val="000C2369"/>
    <w:rsid w:val="000D4AD8"/>
    <w:rsid w:val="000E077B"/>
    <w:rsid w:val="000F61F5"/>
    <w:rsid w:val="001008A1"/>
    <w:rsid w:val="00111EDE"/>
    <w:rsid w:val="00156A68"/>
    <w:rsid w:val="001724E7"/>
    <w:rsid w:val="00173231"/>
    <w:rsid w:val="0017346A"/>
    <w:rsid w:val="00193A9F"/>
    <w:rsid w:val="001A42F8"/>
    <w:rsid w:val="001C1D51"/>
    <w:rsid w:val="001D67DC"/>
    <w:rsid w:val="002133E4"/>
    <w:rsid w:val="0025497B"/>
    <w:rsid w:val="00283D6C"/>
    <w:rsid w:val="002A5962"/>
    <w:rsid w:val="002D256E"/>
    <w:rsid w:val="002F5FC5"/>
    <w:rsid w:val="0031487B"/>
    <w:rsid w:val="003332C2"/>
    <w:rsid w:val="00367E00"/>
    <w:rsid w:val="0039259F"/>
    <w:rsid w:val="003B4D83"/>
    <w:rsid w:val="003E59E4"/>
    <w:rsid w:val="00413724"/>
    <w:rsid w:val="004339D4"/>
    <w:rsid w:val="004B0B03"/>
    <w:rsid w:val="004D1614"/>
    <w:rsid w:val="004D5D8E"/>
    <w:rsid w:val="00512F3E"/>
    <w:rsid w:val="00515BFF"/>
    <w:rsid w:val="00557705"/>
    <w:rsid w:val="00591726"/>
    <w:rsid w:val="00593BE0"/>
    <w:rsid w:val="005C00A2"/>
    <w:rsid w:val="00602702"/>
    <w:rsid w:val="006262B4"/>
    <w:rsid w:val="00632B8F"/>
    <w:rsid w:val="0066343E"/>
    <w:rsid w:val="006F5DEF"/>
    <w:rsid w:val="007261AA"/>
    <w:rsid w:val="00736360"/>
    <w:rsid w:val="007A52E7"/>
    <w:rsid w:val="007D0EF5"/>
    <w:rsid w:val="007D2F3B"/>
    <w:rsid w:val="00810FD1"/>
    <w:rsid w:val="008146E0"/>
    <w:rsid w:val="008211D5"/>
    <w:rsid w:val="00823138"/>
    <w:rsid w:val="00856391"/>
    <w:rsid w:val="00872B81"/>
    <w:rsid w:val="008830C9"/>
    <w:rsid w:val="008E2784"/>
    <w:rsid w:val="009078BA"/>
    <w:rsid w:val="00970DEC"/>
    <w:rsid w:val="009823D4"/>
    <w:rsid w:val="00985735"/>
    <w:rsid w:val="00A15638"/>
    <w:rsid w:val="00A30B20"/>
    <w:rsid w:val="00A967E8"/>
    <w:rsid w:val="00AA7913"/>
    <w:rsid w:val="00AE7600"/>
    <w:rsid w:val="00B25383"/>
    <w:rsid w:val="00B3621E"/>
    <w:rsid w:val="00B92A40"/>
    <w:rsid w:val="00B93886"/>
    <w:rsid w:val="00BB54B8"/>
    <w:rsid w:val="00CA417A"/>
    <w:rsid w:val="00CB06A3"/>
    <w:rsid w:val="00CD1281"/>
    <w:rsid w:val="00CD7129"/>
    <w:rsid w:val="00D220EB"/>
    <w:rsid w:val="00D22205"/>
    <w:rsid w:val="00D36E7F"/>
    <w:rsid w:val="00D54740"/>
    <w:rsid w:val="00D81DE2"/>
    <w:rsid w:val="00D87709"/>
    <w:rsid w:val="00E305E1"/>
    <w:rsid w:val="00E9146A"/>
    <w:rsid w:val="00EA13E3"/>
    <w:rsid w:val="00EE47C9"/>
    <w:rsid w:val="00F459BF"/>
    <w:rsid w:val="00F46276"/>
    <w:rsid w:val="00F50A6A"/>
    <w:rsid w:val="00FF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614"/>
    <w:pPr>
      <w:spacing w:after="200" w:line="276" w:lineRule="auto"/>
    </w:pPr>
    <w:rPr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724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E30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05E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30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05E1"/>
    <w:rPr>
      <w:rFonts w:cs="Times New Roman"/>
    </w:rPr>
  </w:style>
  <w:style w:type="paragraph" w:styleId="NoSpacing">
    <w:name w:val="No Spacing"/>
    <w:uiPriority w:val="99"/>
    <w:qFormat/>
    <w:rsid w:val="00E305E1"/>
    <w:rPr>
      <w:lang w:eastAsia="zh-TW"/>
    </w:rPr>
  </w:style>
  <w:style w:type="character" w:styleId="Hyperlink">
    <w:name w:val="Hyperlink"/>
    <w:basedOn w:val="DefaultParagraphFont"/>
    <w:uiPriority w:val="99"/>
    <w:rsid w:val="00E914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1</Pages>
  <Words>164</Words>
  <Characters>938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ÜNALYILMAZ</dc:creator>
  <cp:keywords>www.sorubak.com</cp:keywords>
  <dc:description>www.sorubak.com</dc:description>
  <cp:lastModifiedBy>edanur</cp:lastModifiedBy>
  <cp:revision>28</cp:revision>
  <cp:lastPrinted>2011-12-13T19:56:00Z</cp:lastPrinted>
  <dcterms:created xsi:type="dcterms:W3CDTF">2013-01-06T21:44:00Z</dcterms:created>
  <dcterms:modified xsi:type="dcterms:W3CDTF">2013-01-19T11:44:00Z</dcterms:modified>
  <cp:category>www.sorubak.com</cp:category>
  <cp:version>www.sorubak.com</cp:version>
</cp:coreProperties>
</file>