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CB" w:rsidRDefault="00782DCB" w:rsidP="00E517CF">
      <w:pPr>
        <w:jc w:val="center"/>
      </w:pPr>
      <w:r>
        <w:rPr>
          <w:noProof/>
          <w:lang w:eastAsia="tr-TR"/>
        </w:rPr>
        <w:pict>
          <v:roundrect id="_x0000_s1026" style="position:absolute;left:0;text-align:left;margin-left:-2.35pt;margin-top:13.65pt;width:508.2pt;height:492pt;z-index:-251661312" arcsize="10923f" strokecolor="#4bacc6" strokeweight="2.5pt">
            <v:shadow color="#868686"/>
          </v:roundrect>
        </w:pict>
      </w:r>
      <w:r>
        <w:t>-ö SESİ OKUMA METİNLERİ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292.25pt;margin-top:17pt;width:189pt;height:132pt;z-index:251651072;visibility:visible">
            <v:imagedata r:id="rId4" o:title=""/>
          </v:shape>
        </w:pict>
      </w:r>
      <w:r w:rsidRPr="000307B9">
        <w:rPr>
          <w:rFonts w:ascii="Hand writing Mutlu" w:hAnsi="Hand writing Mutlu"/>
          <w:sz w:val="36"/>
          <w:szCs w:val="36"/>
        </w:rPr>
        <w:t xml:space="preserve">      Köy Yolu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Önder önerisini anlattı.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Köye yöneldik.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Önder, öndeydi.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8" o:spid="_x0000_s1028" type="#_x0000_t75" style="position:absolute;left:0;text-align:left;margin-left:437.75pt;margin-top:1.7pt;width:54.3pt;height:145.8pt;z-index:251653120;visibility:visible">
            <v:imagedata r:id="rId5" o:title=""/>
          </v:shape>
        </w:pict>
      </w:r>
      <w:r>
        <w:rPr>
          <w:noProof/>
          <w:lang w:eastAsia="tr-TR"/>
        </w:rPr>
        <w:pict>
          <v:shape id="il_fi" o:spid="_x0000_s1029" type="#_x0000_t75" alt="http://t0.gstatic.com/images?q=tbn:ANd9GcS-s2fJ37wfODyeZPEoVLiF3ADB9-wzeAufIzdrF2FrqxINlmghA8Dy0AlJmg" style="position:absolute;left:0;text-align:left;margin-left:306.95pt;margin-top:1.7pt;width:98.3pt;height:139.8pt;z-index:251652096;visibility:visible">
            <v:imagedata r:id="rId6" o:title=""/>
          </v:shape>
        </w:pict>
      </w:r>
      <w:r w:rsidRPr="000307B9">
        <w:rPr>
          <w:rFonts w:ascii="Hand writing Mutlu" w:hAnsi="Hand writing Mutlu"/>
          <w:sz w:val="36"/>
          <w:szCs w:val="36"/>
        </w:rPr>
        <w:t>El ele dere kenarına indiler.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Orada oyun oynadılar.</w:t>
      </w:r>
      <w:r w:rsidRPr="000307B9">
        <w:rPr>
          <w:rFonts w:ascii="Arial" w:hAnsi="Arial" w:cs="Arial"/>
          <w:sz w:val="36"/>
          <w:szCs w:val="36"/>
        </w:rPr>
        <w:t xml:space="preserve"> 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Ördeklere yem attılar.</w:t>
      </w:r>
      <w:r w:rsidRPr="000307B9">
        <w:rPr>
          <w:rFonts w:ascii="Arial" w:hAnsi="Arial" w:cs="Arial"/>
          <w:sz w:val="36"/>
          <w:szCs w:val="36"/>
        </w:rPr>
        <w:t xml:space="preserve"> 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Öner, dereye atladı.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9" o:spid="_x0000_s1030" type="#_x0000_t75" style="position:absolute;left:0;text-align:left;margin-left:306.95pt;margin-top:24.2pt;width:168.3pt;height:151.8pt;z-index:251654144;visibility:visible">
            <v:imagedata r:id="rId7" o:title=""/>
          </v:shape>
        </w:pict>
      </w:r>
      <w:r w:rsidRPr="000307B9">
        <w:rPr>
          <w:rFonts w:ascii="Hand writing Mutlu" w:hAnsi="Hand writing Mutlu"/>
          <w:sz w:val="36"/>
          <w:szCs w:val="36"/>
        </w:rPr>
        <w:t>Öteki kıyıda oturdu.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 xml:space="preserve">Önder, </w:t>
      </w:r>
      <w:r w:rsidRPr="000307B9">
        <w:rPr>
          <w:rFonts w:ascii="Times New Roman" w:hAnsi="Times New Roman"/>
          <w:sz w:val="36"/>
          <w:szCs w:val="36"/>
        </w:rPr>
        <w:t>“</w:t>
      </w:r>
      <w:r w:rsidRPr="000307B9">
        <w:rPr>
          <w:rFonts w:ascii="Hand writing Mutlu" w:hAnsi="Hand writing Mutlu"/>
          <w:sz w:val="36"/>
          <w:szCs w:val="36"/>
        </w:rPr>
        <w:t>Köye dönsek.</w:t>
      </w:r>
      <w:r w:rsidRPr="000307B9">
        <w:rPr>
          <w:rFonts w:ascii="Times New Roman" w:hAnsi="Times New Roman"/>
          <w:sz w:val="36"/>
          <w:szCs w:val="36"/>
        </w:rPr>
        <w:t>”</w:t>
      </w:r>
      <w:r w:rsidRPr="000307B9">
        <w:rPr>
          <w:rFonts w:ascii="Hand writing Mutlu" w:hAnsi="Hand writing Mutlu"/>
          <w:sz w:val="36"/>
          <w:szCs w:val="36"/>
        </w:rPr>
        <w:t xml:space="preserve"> dedi.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Önder traktöre oturdu.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Traktörden kalktı.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Kediyi tuttu.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Kediye adını sordu.</w:t>
      </w:r>
    </w:p>
    <w:p w:rsidR="00782DCB" w:rsidRPr="000307B9" w:rsidRDefault="00782DCB" w:rsidP="00043C1C">
      <w:pPr>
        <w:spacing w:line="192" w:lineRule="auto"/>
        <w:ind w:firstLine="851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Kedi, adını söylemedi.</w:t>
      </w:r>
    </w:p>
    <w:p w:rsidR="00782DCB" w:rsidRPr="000307B9" w:rsidRDefault="00782DCB" w:rsidP="000307B9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031" style="position:absolute;left:0;text-align:left;margin-left:-2.35pt;margin-top:.25pt;width:508.2pt;height:259.8pt;z-index:-251660288" arcsize="10923f" strokecolor="#c0504d" strokeweight="2.5pt">
            <v:shadow color="#868686"/>
          </v:roundrect>
        </w:pict>
      </w:r>
      <w:r>
        <w:rPr>
          <w:noProof/>
          <w:lang w:eastAsia="tr-TR"/>
        </w:rPr>
        <w:pict>
          <v:shape id="_x0000_s1032" type="#_x0000_t75" alt="http://1.bp.blogspot.com/_uTadIPVnF94/SvNmHnKBQ8I/AAAAAAAADY0/1axAaDdt91s/s320/Ataturk-logo-BF487F94B0-seeklogo_com.gif" style="position:absolute;left:0;text-align:left;margin-left:15.95pt;margin-top:30.85pt;width:190.5pt;height:190.2pt;z-index:251657216;visibility:visible">
            <v:imagedata r:id="rId8" o:title=""/>
          </v:shape>
        </w:pict>
      </w:r>
      <w:r w:rsidRPr="000307B9">
        <w:rPr>
          <w:rFonts w:ascii="Hand writing Mutlu" w:hAnsi="Hand writing Mutlu"/>
          <w:sz w:val="36"/>
          <w:szCs w:val="36"/>
        </w:rPr>
        <w:t xml:space="preserve">                              </w:t>
      </w:r>
      <w:r>
        <w:rPr>
          <w:rFonts w:ascii="Hand writing Mutlu" w:hAnsi="Hand writing Mutlu"/>
          <w:sz w:val="36"/>
          <w:szCs w:val="36"/>
        </w:rPr>
        <w:t xml:space="preserve">       </w:t>
      </w:r>
      <w:r w:rsidRPr="000307B9">
        <w:rPr>
          <w:rFonts w:ascii="Hand writing Mutlu" w:hAnsi="Hand writing Mutlu"/>
          <w:sz w:val="36"/>
          <w:szCs w:val="36"/>
        </w:rPr>
        <w:t>Atam</w:t>
      </w:r>
    </w:p>
    <w:p w:rsidR="00782DCB" w:rsidRPr="000307B9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Okulda törenlerde.</w:t>
      </w:r>
    </w:p>
    <w:p w:rsidR="00782DCB" w:rsidRPr="000307B9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Dururdum en önlerde.</w:t>
      </w:r>
    </w:p>
    <w:p w:rsidR="00782DCB" w:rsidRPr="000307B9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Okurdum andımı,</w:t>
      </w:r>
    </w:p>
    <w:p w:rsidR="00782DCB" w:rsidRPr="000307B9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Takılmadan önemle.</w:t>
      </w:r>
    </w:p>
    <w:p w:rsidR="00782DCB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 w:rsidRPr="000307B9">
        <w:rPr>
          <w:rFonts w:ascii="Hand writing Mutlu" w:hAnsi="Hand writing Mutlu"/>
          <w:sz w:val="36"/>
          <w:szCs w:val="36"/>
        </w:rPr>
        <w:t>Selam olsun sana Atam.</w:t>
      </w:r>
    </w:p>
    <w:p w:rsidR="00782DCB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İlkelerini anladım.</w:t>
      </w:r>
    </w:p>
    <w:p w:rsidR="00782DCB" w:rsidRDefault="00782DCB" w:rsidP="000307B9">
      <w:pPr>
        <w:spacing w:line="192" w:lineRule="auto"/>
        <w:ind w:firstLine="5245"/>
        <w:rPr>
          <w:rFonts w:ascii="Hand writing Mutlu" w:hAnsi="Hand writing Mutlu"/>
          <w:sz w:val="36"/>
          <w:szCs w:val="36"/>
        </w:rPr>
        <w:sectPr w:rsidR="00782DCB" w:rsidSect="00D77214">
          <w:pgSz w:w="11906" w:h="16838"/>
          <w:pgMar w:top="567" w:right="567" w:bottom="567" w:left="851" w:header="709" w:footer="709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708"/>
          <w:docGrid w:linePitch="360"/>
        </w:sectPr>
      </w:pPr>
      <w:r>
        <w:rPr>
          <w:rFonts w:ascii="Hand writing Mutlu" w:hAnsi="Hand writing Mutlu"/>
          <w:sz w:val="36"/>
          <w:szCs w:val="36"/>
        </w:rPr>
        <w:t>Tek seni örnek aldım.</w:t>
      </w:r>
    </w:p>
    <w:p w:rsidR="00782DCB" w:rsidRPr="00693D8D" w:rsidRDefault="00782DCB" w:rsidP="00693D8D">
      <w:pPr>
        <w:spacing w:line="192" w:lineRule="auto"/>
        <w:rPr>
          <w:rFonts w:ascii="Hand writing Mutlu" w:hAnsi="Hand writing Mutlu"/>
        </w:rPr>
      </w:pPr>
      <w:r>
        <w:rPr>
          <w:noProof/>
          <w:lang w:eastAsia="tr-TR"/>
        </w:rPr>
        <w:pict>
          <v:roundrect id="_x0000_s1033" style="position:absolute;margin-left:3.65pt;margin-top:20.25pt;width:225.6pt;height:251.4pt;z-index:-251658240" arcsize="10923f" strokecolor="#9bbb59" strokeweight="5pt">
            <v:stroke linestyle="thickThin"/>
            <v:shadow color="#868686"/>
          </v:roundrect>
        </w:pict>
      </w:r>
    </w:p>
    <w:p w:rsidR="00782DCB" w:rsidRDefault="00782DCB" w:rsidP="00693D8D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Atkı Ör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Ninem atkı örer.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Torunu Önder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örer.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Atkı desenli oldu.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Ninem atkıyı taktı.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Önder mutlu oldu.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Ninesine sarıldı.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18"/>
          <w:szCs w:val="18"/>
        </w:rPr>
      </w:pPr>
    </w:p>
    <w:p w:rsidR="00782DCB" w:rsidRPr="00693D8D" w:rsidRDefault="00782DCB" w:rsidP="002135D7">
      <w:pPr>
        <w:spacing w:line="192" w:lineRule="auto"/>
        <w:ind w:firstLine="284"/>
        <w:rPr>
          <w:rFonts w:ascii="Hand writing Mutlu" w:hAnsi="Hand writing Mutlu"/>
          <w:sz w:val="18"/>
          <w:szCs w:val="18"/>
        </w:rPr>
      </w:pPr>
      <w:r>
        <w:rPr>
          <w:noProof/>
          <w:lang w:eastAsia="tr-TR"/>
        </w:rPr>
        <w:pict>
          <v:roundrect id="_x0000_s1034" style="position:absolute;left:0;text-align:left;margin-left:3.65pt;margin-top:17.95pt;width:229.8pt;height:265.2pt;z-index:-251657216" arcsize="10923f" strokecolor="#4bacc6" strokeweight="5pt">
            <v:stroke linestyle="thickThin"/>
            <v:shadow color="#868686"/>
          </v:roundrect>
        </w:pic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Sarı Ördek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Minik ördek suda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Sakin sakin dolanır.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Suya dalar kanatlanır.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Ördek önde ilerler.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Annesi ona dur der.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Ördek annesini dinle.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Söylediklerini unutma.</w:t>
      </w:r>
    </w:p>
    <w:p w:rsidR="00782DCB" w:rsidRPr="00693D8D" w:rsidRDefault="00782DCB" w:rsidP="002135D7">
      <w:pPr>
        <w:spacing w:line="192" w:lineRule="auto"/>
        <w:ind w:firstLine="284"/>
        <w:rPr>
          <w:rFonts w:ascii="Hand writing Mutlu" w:hAnsi="Hand writing Mutlu"/>
          <w:sz w:val="18"/>
          <w:szCs w:val="18"/>
        </w:rPr>
      </w:pPr>
      <w:hyperlink r:id="rId9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  <w:r>
        <w:rPr>
          <w:noProof/>
          <w:lang w:eastAsia="tr-TR"/>
        </w:rPr>
        <w:pict>
          <v:roundrect id="_x0000_s1035" style="position:absolute;left:0;text-align:left;margin-left:3.65pt;margin-top:8.4pt;width:236.4pt;height:183pt;z-index:-251656192;mso-position-horizontal-relative:text;mso-position-vertical-relative:text" arcsize="10923f" strokecolor="#f79646" strokeweight="5pt">
            <v:stroke linestyle="thickThin"/>
            <v:shadow color="#868686"/>
          </v:roundrect>
        </w:pic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Mum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Mum yaktım sönmedi.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köye dönmedi.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döner ekmek yedi.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 sende ye demedi.</w:t>
      </w:r>
    </w:p>
    <w:p w:rsidR="00782DCB" w:rsidRDefault="00782DCB" w:rsidP="002135D7">
      <w:pPr>
        <w:spacing w:line="192" w:lineRule="auto"/>
        <w:ind w:firstLine="284"/>
        <w:rPr>
          <w:rFonts w:ascii="Hand writing Mutlu" w:hAnsi="Hand writing Mutlu"/>
          <w:sz w:val="36"/>
          <w:szCs w:val="36"/>
        </w:rPr>
      </w:pPr>
    </w:p>
    <w:p w:rsidR="00782DCB" w:rsidRPr="00693D8D" w:rsidRDefault="00782DCB" w:rsidP="002135D7">
      <w:pPr>
        <w:spacing w:line="192" w:lineRule="auto"/>
        <w:ind w:firstLine="284"/>
        <w:rPr>
          <w:rFonts w:ascii="Hand writing Mutlu" w:hAnsi="Hand writing Mutlu"/>
        </w:rPr>
      </w:pPr>
      <w:r>
        <w:rPr>
          <w:noProof/>
          <w:lang w:eastAsia="tr-TR"/>
        </w:rPr>
        <w:pict>
          <v:roundrect id="_x0000_s1036" style="position:absolute;left:0;text-align:left;margin-left:-11.05pt;margin-top:15.45pt;width:225.6pt;height:177pt;z-index:-251655168" arcsize="10923f" strokecolor="#4f81bd" strokeweight="5pt">
            <v:stroke linestyle="thickThin"/>
            <v:shadow color="#868686"/>
          </v:roundrect>
        </w:pic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Tekir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Kedimin adı Tekir,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Aksilikte örnektir.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 ona yelek örer.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Tekirim tek tek söker.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037" style="position:absolute;margin-left:-11.05pt;margin-top:26.1pt;width:225.6pt;height:174pt;z-index:-251654144" arcsize="10923f" strokecolor="#9bbb59" strokeweight="5pt">
            <v:stroke linestyle="thickThin"/>
            <v:shadow color="#868686"/>
          </v:roundrect>
        </w:pic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Annem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 atkı örmedi.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ör demedi.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Söyle Ayten söyle.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 niye ör demedi.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038" style="position:absolute;margin-left:-14.65pt;margin-top:26.85pt;width:236.4pt;height:175.2pt;z-index:-251653120" arcsize="10923f" strokecolor="#c0504d" strokeweight="5pt">
            <v:stroke linestyle="thickThin"/>
            <v:shadow color="#868686"/>
          </v:roundrect>
        </w:pic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Kanarya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Ötme kanaryam ötme.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Yemleri yara dökme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Derdini Kerem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 söyle.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Sarı kediye söyleme.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039" style="position:absolute;margin-left:-11.05pt;margin-top:19.2pt;width:241.2pt;height:171pt;z-index:-251652096" arcsize="10923f" strokecolor="#8064a2" strokeweight="5pt">
            <v:stroke linestyle="thickThin"/>
            <v:shadow color="#868686"/>
          </v:roundrect>
        </w:pic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Döner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Köksal döner alıyor.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Selin sıranın arkasında.</w:t>
      </w:r>
    </w:p>
    <w:p w:rsidR="00782DC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Ekmek arası döner aldılar.</w:t>
      </w:r>
    </w:p>
    <w:p w:rsidR="00782DCB" w:rsidRPr="00CF744B" w:rsidRDefault="00782DCB" w:rsidP="00CF744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Yanına da ayran.</w:t>
      </w:r>
    </w:p>
    <w:sectPr w:rsidR="00782DCB" w:rsidRPr="00CF744B" w:rsidSect="00693D8D">
      <w:type w:val="continuous"/>
      <w:pgSz w:w="11906" w:h="16838"/>
      <w:pgMar w:top="567" w:right="567" w:bottom="567" w:left="851" w:header="709" w:footer="709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7CF"/>
    <w:rsid w:val="00003B1B"/>
    <w:rsid w:val="000307B9"/>
    <w:rsid w:val="00043C1C"/>
    <w:rsid w:val="001E172F"/>
    <w:rsid w:val="002135D7"/>
    <w:rsid w:val="00275BFF"/>
    <w:rsid w:val="0029051E"/>
    <w:rsid w:val="002B29DF"/>
    <w:rsid w:val="002E4F78"/>
    <w:rsid w:val="00431C6A"/>
    <w:rsid w:val="00693D8D"/>
    <w:rsid w:val="00717263"/>
    <w:rsid w:val="00782DCB"/>
    <w:rsid w:val="009C0482"/>
    <w:rsid w:val="009F0E46"/>
    <w:rsid w:val="00A65B70"/>
    <w:rsid w:val="00A7553C"/>
    <w:rsid w:val="00CF744B"/>
    <w:rsid w:val="00D37650"/>
    <w:rsid w:val="00D77214"/>
    <w:rsid w:val="00E517CF"/>
    <w:rsid w:val="00F0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72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F0E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204</Words>
  <Characters>1168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5</cp:revision>
  <dcterms:created xsi:type="dcterms:W3CDTF">2013-01-10T16:17:00Z</dcterms:created>
  <dcterms:modified xsi:type="dcterms:W3CDTF">2013-01-26T16:34:00Z</dcterms:modified>
  <cp:category>www.sorubak.com</cp:category>
  <cp:contentType>www.sorubak.com</cp:contentType>
  <cp:contentStatus>www.sorubak.com</cp:contentStatus>
  <cp:version>www.sorubak.com</cp:version>
</cp:coreProperties>
</file>