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EB4" w:rsidRDefault="00DB0EB4" w:rsidP="00943EAA">
      <w:pPr>
        <w:pStyle w:val="NoSpacing"/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0 Resim" o:spid="_x0000_s1026" type="#_x0000_t75" alt="palyaço.gif" style="position:absolute;margin-left:312.75pt;margin-top:-25.5pt;width:189pt;height:260.25pt;z-index:-251655680;visibility:visible" stroked="t" strokecolor="windowText" strokeweight="1.25pt">
            <v:stroke dashstyle="dash" endcap="square"/>
            <v:imagedata r:id="rId5" o:title=""/>
          </v:shape>
        </w:pict>
      </w:r>
      <w:r>
        <w:rPr>
          <w:noProof/>
          <w:lang w:eastAsia="tr-TR"/>
        </w:rPr>
        <w:pict>
          <v:line id="Düz Bağlayıcı 1" o:spid="_x0000_s1027" style="position:absolute;flip:y;z-index:251658752;visibility:visible" from="261pt,-36pt" to="262.5pt,2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" strokeweight="2pt">
            <v:shadow on="t" color="black" opacity="24903f" origin=",.5" offset="0,.55556mm"/>
          </v:line>
        </w:pict>
      </w:r>
      <w:r>
        <w:rPr>
          <w:rFonts w:ascii="Hand writing Mutlu" w:hAnsi="Hand writing Mutlu"/>
          <w:sz w:val="48"/>
          <w:szCs w:val="48"/>
        </w:rPr>
        <w:t xml:space="preserve">      NALAN               </w:t>
      </w:r>
    </w:p>
    <w:p w:rsidR="00DB0EB4" w:rsidRDefault="00DB0EB4" w:rsidP="00F33CDE">
      <w:pPr>
        <w:pStyle w:val="NoSpacing"/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Resim 25" o:spid="_x0000_s1028" type="#_x0000_t75" alt="j0112354" style="position:absolute;margin-left:0;margin-top:-5.2pt;width:19.5pt;height:27.05pt;z-index:-251661824;visibility:visible">
            <v:imagedata r:id="rId6" o:title=""/>
          </v:shape>
        </w:pict>
      </w:r>
      <w:r>
        <w:rPr>
          <w:rFonts w:ascii="Hand writing Mutlu" w:hAnsi="Hand writing Mutlu"/>
          <w:sz w:val="48"/>
          <w:szCs w:val="48"/>
        </w:rPr>
        <w:t xml:space="preserve">  ile </w:t>
      </w:r>
      <w:r w:rsidRPr="00601C88">
        <w:rPr>
          <w:noProof/>
          <w:lang w:eastAsia="tr-TR"/>
        </w:rPr>
        <w:pict>
          <v:shape id="Resim 1" o:spid="_x0000_i1027" type="#_x0000_t75" alt="MC900193530[1]" style="width:36.75pt;height:21pt;visibility:visible">
            <v:imagedata r:id="rId7" o:title=""/>
          </v:shape>
        </w:pict>
      </w:r>
      <w:r>
        <w:rPr>
          <w:rFonts w:ascii="Hand writing Mutlu" w:hAnsi="Hand writing Mutlu"/>
          <w:sz w:val="48"/>
          <w:szCs w:val="48"/>
        </w:rPr>
        <w:t xml:space="preserve">alan Altan              </w:t>
      </w:r>
    </w:p>
    <w:p w:rsidR="00DB0EB4" w:rsidRDefault="00DB0EB4" w:rsidP="00F33CDE">
      <w:pPr>
        <w:pStyle w:val="NoSpacing"/>
        <w:spacing w:line="192" w:lineRule="auto"/>
        <w:rPr>
          <w:rFonts w:ascii="Hand writing Mutlu" w:hAnsi="Hand writing Mutlu"/>
          <w:sz w:val="48"/>
          <w:szCs w:val="48"/>
        </w:rPr>
      </w:pPr>
      <w:r>
        <w:pict>
          <v:shape id="Resim 45" o:spid="_x0000_i1028" type="#_x0000_t75" alt="Açıklama: https://encrypted-tbn0.gstatic.com/images?q=tbn:ANd9GcRQLBPpKvwiqR78M-LE_d8sS8P8-6jMTVREwKRLWISgwXfLu3NvFw" style="width:42pt;height:33.75pt;visibility:visible">
            <v:imagedata r:id="rId8" o:title=""/>
          </v:shape>
        </w:pict>
      </w:r>
      <w:r>
        <w:rPr>
          <w:rFonts w:ascii="Hand writing Mutlu" w:hAnsi="Hand writing Mutlu"/>
          <w:sz w:val="48"/>
          <w:szCs w:val="48"/>
        </w:rPr>
        <w:t xml:space="preserve">ile </w:t>
      </w:r>
      <w:r w:rsidRPr="00601C88">
        <w:rPr>
          <w:noProof/>
          <w:lang w:eastAsia="tr-TR"/>
        </w:rPr>
        <w:pict>
          <v:shape id="Resim 56" o:spid="_x0000_i1029" type="#_x0000_t75" alt="https://encrypted-tbn1.gstatic.com/images?q=tbn:ANd9GcR_6EIuDBtvq_kfCo1kCMMGXunJQQCW4n1l05RYN8rtDtCcTWRm" style="width:47.25pt;height:23.25pt;visibility:visible">
            <v:imagedata r:id="rId9" o:title=""/>
          </v:shape>
        </w:pict>
      </w:r>
      <w:r>
        <w:rPr>
          <w:rFonts w:ascii="Hand writing Mutlu" w:hAnsi="Hand writing Mutlu"/>
          <w:sz w:val="48"/>
          <w:szCs w:val="48"/>
        </w:rPr>
        <w:t xml:space="preserve">alan Tan </w:t>
      </w:r>
    </w:p>
    <w:p w:rsidR="00DB0EB4" w:rsidRDefault="00DB0EB4" w:rsidP="00F33CDE">
      <w:pPr>
        <w:pStyle w:val="NoSpacing"/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il_fi" o:spid="_x0000_s1029" type="#_x0000_t75" alt="http://designchapel.com/blog/wp-content/uploads/2008/07/black-pencil.jpg" style="position:absolute;margin-left:6pt;margin-top:2.7pt;width:7.9pt;height:25.4pt;rotation:10247806fd;z-index:-251660800;visibility:visible">
            <v:imagedata r:id="rId10" r:href="rId11" croptop="2591f" cropbottom="5182f" cropleft="35385f" cropright="11547f"/>
          </v:shape>
        </w:pict>
      </w:r>
      <w:r>
        <w:rPr>
          <w:rFonts w:ascii="Hand writing Mutlu" w:hAnsi="Hand writing Mutlu"/>
          <w:sz w:val="48"/>
          <w:szCs w:val="48"/>
        </w:rPr>
        <w:t xml:space="preserve">  ile </w:t>
      </w:r>
      <w:r w:rsidRPr="00601C88">
        <w:rPr>
          <w:noProof/>
          <w:lang w:eastAsia="tr-TR"/>
        </w:rPr>
        <w:pict>
          <v:shape id="Resim 12" o:spid="_x0000_i1030" type="#_x0000_t75" alt="silgi" style="width:40.5pt;height:30.75pt;visibility:visible">
            <v:imagedata r:id="rId12" o:title=""/>
          </v:shape>
        </w:pict>
      </w:r>
      <w:r>
        <w:rPr>
          <w:rFonts w:ascii="Hand writing Mutlu" w:hAnsi="Hand writing Mutlu"/>
          <w:sz w:val="48"/>
          <w:szCs w:val="48"/>
        </w:rPr>
        <w:t>alan Atilla</w:t>
      </w:r>
    </w:p>
    <w:p w:rsidR="00DB0EB4" w:rsidRDefault="00DB0EB4" w:rsidP="00F33CDE">
      <w:pPr>
        <w:pStyle w:val="NoSpacing"/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Atlat Atilla atlat.</w:t>
      </w:r>
    </w:p>
    <w:p w:rsidR="00DB0EB4" w:rsidRDefault="00DB0EB4" w:rsidP="00845168">
      <w:pPr>
        <w:pStyle w:val="NoSpacing"/>
        <w:numPr>
          <w:ilvl w:val="0"/>
          <w:numId w:val="1"/>
        </w:num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atan Tan.</w:t>
      </w:r>
    </w:p>
    <w:p w:rsidR="00DB0EB4" w:rsidRDefault="00DB0EB4" w:rsidP="00845168">
      <w:pPr>
        <w:pStyle w:val="NoSpacing"/>
        <w:numPr>
          <w:ilvl w:val="0"/>
          <w:numId w:val="1"/>
        </w:numPr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Alan Nalan.</w:t>
      </w:r>
    </w:p>
    <w:p w:rsidR="00DB0EB4" w:rsidRDefault="00DB0EB4" w:rsidP="002B5433">
      <w:pPr>
        <w:pStyle w:val="NoSpacing"/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line id="Düz Bağlayıcı 2" o:spid="_x0000_s1030" style="position:absolute;z-index:251659776;visibility:visible" from="-35.25pt,25.65pt" to="561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" strokeweight="2pt">
            <v:shadow on="t" color="black" opacity="24903f" origin=",.5" offset="0,.55556mm"/>
          </v:line>
        </w:pict>
      </w:r>
    </w:p>
    <w:p w:rsidR="00DB0EB4" w:rsidRDefault="00DB0EB4" w:rsidP="002B5433">
      <w:pPr>
        <w:pStyle w:val="NoSpacing"/>
        <w:spacing w:line="192" w:lineRule="auto"/>
        <w:rPr>
          <w:rFonts w:ascii="Hand writing Mutlu" w:hAnsi="Hand writing Mutlu"/>
          <w:sz w:val="48"/>
          <w:szCs w:val="48"/>
        </w:rPr>
      </w:pPr>
    </w:p>
    <w:p w:rsidR="00DB0EB4" w:rsidRDefault="00DB0EB4" w:rsidP="00C47CB9">
      <w:pPr>
        <w:pStyle w:val="NoSpacing"/>
        <w:spacing w:line="192" w:lineRule="auto"/>
        <w:ind w:left="720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         NiL</w:t>
      </w:r>
    </w:p>
    <w:p w:rsidR="00DB0EB4" w:rsidRDefault="00DB0EB4" w:rsidP="002B5433">
      <w:pPr>
        <w:pStyle w:val="NoSpacing"/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pict>
          <v:shape id="Resim 40" o:spid="_x0000_s1031" type="#_x0000_t75" alt="http://t2.gstatic.com/images?q=tbn:ANd9GcT4xnxfjtLMmRqwJo5RUNbdf5oR3aYOKVXnYNingf-WgYlJ2vqF" href="http://www.google.com.tr/imgres?q=pasta+karikat%C3%BCr&amp;hl=tr&amp;sa=X&amp;biw=1336&amp;bih=654&amp;tbm=isch&amp;prmd=imvns&amp;tbnid=h2QKCJrqVFBC1M:&amp;imgrefurl=http://www.ondokuz.net/f188/dogum-gunun-kutlu-olsun-byasil-25003/&amp;docid=VSkhrfZa9T124M&amp;imgurl=http://img236.imageshack.us/img236/9859/byasildoumgnan9.gif&amp;w=216&amp;h=238&amp;ei=aAaUUMPfIdC10QXC54G4BA&amp;zoom=1&amp;iact=hc&amp;vpx=986&amp;vpy=349&amp;dur=1954&amp;hovh=190&amp;hovw=172&amp;tx=105&amp;ty=119&amp;sig=100704322158404816687&amp;page=3&amp;tbnh=152&amp;tbnw=135&amp;start=46&amp;ndsp=26&amp;ved=1t:429,r:37,s:20,i:2" style="position:absolute;margin-left:162.75pt;margin-top:26.45pt;width:28.5pt;height:27pt;z-index:-251658752;visibility:visible" o:button="t">
            <v:fill o:detectmouseclick="t"/>
            <v:imagedata r:id="rId13" o:title=""/>
          </v:shape>
        </w:pict>
      </w:r>
      <w:r>
        <w:rPr>
          <w:noProof/>
          <w:lang w:eastAsia="tr-TR"/>
        </w:rPr>
        <w:pict>
          <v:shape id="Resim 81" o:spid="_x0000_s1032" type="#_x0000_t75" alt="j0290740" style="position:absolute;margin-left:41.25pt;margin-top:26.45pt;width:18pt;height:30pt;z-index:-251659776;visibility:visible">
            <v:imagedata r:id="rId14" o:title=""/>
          </v:shape>
        </w:pict>
      </w:r>
    </w:p>
    <w:p w:rsidR="00DB0EB4" w:rsidRDefault="00DB0EB4" w:rsidP="002B5433">
      <w:pPr>
        <w:pStyle w:val="NoSpacing"/>
        <w:spacing w:line="192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Ali</w:t>
      </w:r>
      <w:r>
        <w:rPr>
          <w:rFonts w:ascii="Times New Roman" w:hAnsi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nin    Lale</w:t>
      </w:r>
      <w:r>
        <w:rPr>
          <w:rFonts w:ascii="Times New Roman" w:hAnsi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nin.</w:t>
      </w:r>
    </w:p>
    <w:p w:rsidR="00DB0EB4" w:rsidRDefault="00DB0EB4" w:rsidP="002B5433">
      <w:pPr>
        <w:pStyle w:val="NoSpacing"/>
        <w:spacing w:line="192" w:lineRule="auto"/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Nil ninenin elini elle</w:t>
      </w:r>
    </w:p>
    <w:p w:rsidR="00DB0EB4" w:rsidRDefault="00DB0EB4" w:rsidP="002B5433">
      <w:pPr>
        <w:pStyle w:val="NoSpacing"/>
        <w:spacing w:line="192" w:lineRule="auto"/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İnal 10 tane ilan al.</w:t>
      </w:r>
    </w:p>
    <w:p w:rsidR="00DB0EB4" w:rsidRDefault="00DB0EB4" w:rsidP="002B5433">
      <w:pPr>
        <w:pStyle w:val="NoSpacing"/>
        <w:spacing w:line="192" w:lineRule="auto"/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Nail ata 18 nal al, nalla.</w:t>
      </w:r>
    </w:p>
    <w:p w:rsidR="00DB0EB4" w:rsidRDefault="00DB0EB4" w:rsidP="002B5433">
      <w:pPr>
        <w:pStyle w:val="NoSpacing"/>
        <w:spacing w:line="192" w:lineRule="auto"/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Nalan etini, naneni al.</w:t>
      </w:r>
    </w:p>
    <w:p w:rsidR="00DB0EB4" w:rsidRDefault="00DB0EB4" w:rsidP="002B5433">
      <w:pPr>
        <w:pStyle w:val="NoSpacing"/>
        <w:spacing w:line="192" w:lineRule="auto"/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Tan aletini, atletini al.</w:t>
      </w:r>
    </w:p>
    <w:p w:rsidR="00DB0EB4" w:rsidRDefault="00DB0EB4" w:rsidP="002B5433">
      <w:pPr>
        <w:pStyle w:val="NoSpacing"/>
        <w:spacing w:line="192" w:lineRule="auto"/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Altan </w:t>
      </w:r>
      <w:r w:rsidRPr="00601C88">
        <w:rPr>
          <w:noProof/>
          <w:lang w:eastAsia="tr-TR"/>
        </w:rPr>
        <w:pict>
          <v:shape id="il_fi" o:spid="_x0000_i1033" type="#_x0000_t75" alt="http://www.afilifilintalar.com/af/depo/2010/02/saz.jpg" style="width:58.5pt;height:30.75pt;visibility:visible">
            <v:imagedata r:id="rId15" o:title=""/>
          </v:shape>
        </w:pict>
      </w:r>
      <w:r>
        <w:rPr>
          <w:rFonts w:ascii="Hand writing Mutlu" w:hAnsi="Hand writing Mutlu"/>
          <w:sz w:val="48"/>
          <w:szCs w:val="48"/>
        </w:rPr>
        <w:t>telini telle.</w:t>
      </w:r>
    </w:p>
    <w:p w:rsidR="00DB0EB4" w:rsidRDefault="00DB0EB4" w:rsidP="002B5433">
      <w:pPr>
        <w:pStyle w:val="NoSpacing"/>
        <w:spacing w:line="192" w:lineRule="auto"/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İnal attan atla.</w:t>
      </w:r>
    </w:p>
    <w:p w:rsidR="00DB0EB4" w:rsidRDefault="00DB0EB4" w:rsidP="002B5433">
      <w:pPr>
        <w:pStyle w:val="NoSpacing"/>
        <w:spacing w:line="192" w:lineRule="auto"/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Neli nine neli ?</w:t>
      </w:r>
    </w:p>
    <w:p w:rsidR="00DB0EB4" w:rsidRDefault="00DB0EB4" w:rsidP="002B5433">
      <w:pPr>
        <w:pStyle w:val="NoSpacing"/>
        <w:spacing w:line="192" w:lineRule="auto"/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Naneli Ali naneli.</w:t>
      </w:r>
    </w:p>
    <w:p w:rsidR="00DB0EB4" w:rsidRDefault="00DB0EB4" w:rsidP="002B5433">
      <w:pPr>
        <w:pStyle w:val="NoSpacing"/>
        <w:spacing w:line="192" w:lineRule="auto"/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Nil elini ne etti</w:t>
      </w:r>
      <w:bookmarkStart w:id="0" w:name="_GoBack"/>
      <w:bookmarkEnd w:id="0"/>
      <w:r>
        <w:rPr>
          <w:rFonts w:ascii="Hand writing Mutlu" w:hAnsi="Hand writing Mutlu"/>
          <w:sz w:val="48"/>
          <w:szCs w:val="48"/>
        </w:rPr>
        <w:t>n ?</w:t>
      </w:r>
    </w:p>
    <w:p w:rsidR="00DB0EB4" w:rsidRDefault="00DB0EB4" w:rsidP="002B5433">
      <w:pPr>
        <w:pStyle w:val="NoSpacing"/>
        <w:spacing w:line="192" w:lineRule="auto"/>
        <w:ind w:left="-567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        Nalan ne ittin ?</w:t>
      </w:r>
    </w:p>
    <w:p w:rsidR="00DB0EB4" w:rsidRDefault="00DB0EB4" w:rsidP="00383642">
      <w:pPr>
        <w:tabs>
          <w:tab w:val="left" w:pos="2535"/>
          <w:tab w:val="center" w:pos="4536"/>
        </w:tabs>
        <w:rPr>
          <w:sz w:val="36"/>
          <w:szCs w:val="36"/>
        </w:rPr>
      </w:pPr>
      <w:r>
        <w:rPr>
          <w:sz w:val="48"/>
          <w:szCs w:val="48"/>
        </w:rPr>
        <w:t xml:space="preserve"> </w:t>
      </w:r>
      <w:r>
        <w:rPr>
          <w:sz w:val="48"/>
          <w:szCs w:val="48"/>
        </w:rPr>
        <w:tab/>
      </w:r>
      <w:hyperlink r:id="rId16" w:history="1">
        <w:r w:rsidRPr="00532F6C">
          <w:rPr>
            <w:rStyle w:val="Hyperlink"/>
            <w:rFonts w:ascii="Hand writing Mutlu" w:hAnsi="Hand writing Mutlu"/>
          </w:rPr>
          <w:t>www.sorubak.com</w:t>
        </w:r>
      </w:hyperlink>
      <w:r>
        <w:t xml:space="preserve"> </w:t>
      </w:r>
    </w:p>
    <w:p w:rsidR="00DB0EB4" w:rsidRPr="00C76B96" w:rsidRDefault="00DB0EB4" w:rsidP="00C76B96">
      <w:pPr>
        <w:pStyle w:val="NoSpacing"/>
        <w:tabs>
          <w:tab w:val="left" w:pos="780"/>
        </w:tabs>
        <w:spacing w:line="192" w:lineRule="auto"/>
        <w:rPr>
          <w:b/>
          <w:sz w:val="26"/>
          <w:szCs w:val="26"/>
        </w:rPr>
      </w:pPr>
      <w:r w:rsidRPr="00C76B96">
        <w:rPr>
          <w:b/>
          <w:sz w:val="26"/>
          <w:szCs w:val="26"/>
        </w:rPr>
        <w:t xml:space="preserve"> METİNLERİ  </w:t>
      </w:r>
      <w:r w:rsidRPr="00C76B96">
        <w:rPr>
          <w:b/>
          <w:sz w:val="26"/>
          <w:szCs w:val="26"/>
          <w:u w:val="single"/>
        </w:rPr>
        <w:t>TAKILMADAN (HIZLI) OKUYUNCAYA KADAR OKU.</w:t>
      </w:r>
      <w:r w:rsidRPr="00C76B96">
        <w:rPr>
          <w:b/>
          <w:sz w:val="26"/>
          <w:szCs w:val="26"/>
        </w:rPr>
        <w:t xml:space="preserve">  ‘’Nİ’’METNİNİ ANNEN SÖYLESİN SEN DEFTERİNE YAZ…OKUMALAR YAVAŞLADI.O YÜZDEN HER ZAMANKİNDEN </w:t>
      </w:r>
      <w:r w:rsidRPr="00C76B96">
        <w:rPr>
          <w:b/>
          <w:sz w:val="26"/>
          <w:szCs w:val="26"/>
          <w:u w:val="single"/>
        </w:rPr>
        <w:t>DAHA ÇOK OKU.</w:t>
      </w:r>
    </w:p>
    <w:sectPr w:rsidR="00DB0EB4" w:rsidRPr="00C76B96" w:rsidSect="00943E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alt="Açıklama: https://encrypted-tbn0.gstatic.com/images?q=tbn:ANd9GcRQLBPpKvwiqR78M-LE_d8sS8P8-6jMTVREwKRLWISgwXfLu3NvFw" style="width:82.5pt;height:64.5pt;visibility:visible" o:bullet="t">
        <v:imagedata r:id="rId1" o:title=""/>
      </v:shape>
    </w:pict>
  </w:numPicBullet>
  <w:numPicBullet w:numPicBulletId="1">
    <w:pict>
      <v:shape id="_x0000_i1026" type="#_x0000_t75" alt="Açıklama: C:\Users\ADMIN\AppData\Local\Microsoft\Windows\Temporary Internet Files\Content.IE5\WDLY012Y\MP900404946[1].jpg" style="width:32.25pt;height:24.75pt;visibility:visible" o:bullet="t">
        <v:imagedata r:id="rId2" o:title=""/>
      </v:shape>
    </w:pict>
  </w:numPicBullet>
  <w:abstractNum w:abstractNumId="0">
    <w:nsid w:val="62540492"/>
    <w:multiLevelType w:val="hybridMultilevel"/>
    <w:tmpl w:val="1F30BD64"/>
    <w:lvl w:ilvl="0" w:tplc="3488CA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30B3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C44A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DABD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98FA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203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963E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21C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034C1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77A3"/>
    <w:rsid w:val="000077A3"/>
    <w:rsid w:val="000E6FFA"/>
    <w:rsid w:val="002B5433"/>
    <w:rsid w:val="00383642"/>
    <w:rsid w:val="00532F6C"/>
    <w:rsid w:val="00601C88"/>
    <w:rsid w:val="00700397"/>
    <w:rsid w:val="00746600"/>
    <w:rsid w:val="00775AAC"/>
    <w:rsid w:val="00817444"/>
    <w:rsid w:val="00845168"/>
    <w:rsid w:val="00847EAE"/>
    <w:rsid w:val="00943EAA"/>
    <w:rsid w:val="009709B6"/>
    <w:rsid w:val="00B4208F"/>
    <w:rsid w:val="00BE7C60"/>
    <w:rsid w:val="00C47CB9"/>
    <w:rsid w:val="00C76B96"/>
    <w:rsid w:val="00DB0EB4"/>
    <w:rsid w:val="00E701AA"/>
    <w:rsid w:val="00F33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9B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0077A3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70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701A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836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5.wmf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4.wmf"/><Relationship Id="rId11" Type="http://schemas.openxmlformats.org/officeDocument/2006/relationships/image" Target="http://designchapel.com/blog/wp-content/uploads/2008/07/black-pencil.jpg" TargetMode="External"/><Relationship Id="rId5" Type="http://schemas.openxmlformats.org/officeDocument/2006/relationships/image" Target="media/image3.png"/><Relationship Id="rId15" Type="http://schemas.openxmlformats.org/officeDocument/2006/relationships/image" Target="media/image11.jpeg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image" Target="media/image10.w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109</Words>
  <Characters>625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edanur</cp:lastModifiedBy>
  <cp:revision>9</cp:revision>
  <dcterms:created xsi:type="dcterms:W3CDTF">2012-12-11T22:13:00Z</dcterms:created>
  <dcterms:modified xsi:type="dcterms:W3CDTF">2012-12-23T21:30:00Z</dcterms:modified>
  <cp:category>www.sorubak.com</cp:category>
</cp:coreProperties>
</file>