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57"/>
        <w:gridCol w:w="1458"/>
        <w:gridCol w:w="1458"/>
      </w:tblGrid>
      <w:tr w:rsidR="007F39AD" w:rsidRPr="00E0502F" w:rsidTr="00E0502F">
        <w:trPr>
          <w:trHeight w:val="557"/>
        </w:trPr>
        <w:tc>
          <w:tcPr>
            <w:tcW w:w="1457" w:type="dxa"/>
          </w:tcPr>
          <w:p w:rsidR="007F39AD" w:rsidRPr="00E0502F" w:rsidRDefault="007F39AD" w:rsidP="00E0502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0502F">
              <w:rPr>
                <w:rFonts w:ascii="Hand writing Mutlu" w:hAnsi="Hand writing Mutlu"/>
                <w:sz w:val="40"/>
                <w:szCs w:val="40"/>
              </w:rPr>
              <w:t>en</w:t>
            </w:r>
          </w:p>
        </w:tc>
        <w:tc>
          <w:tcPr>
            <w:tcW w:w="1458" w:type="dxa"/>
          </w:tcPr>
          <w:p w:rsidR="007F39AD" w:rsidRPr="00E0502F" w:rsidRDefault="007F39AD" w:rsidP="00E0502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0502F">
              <w:rPr>
                <w:rFonts w:ascii="Hand writing Mutlu" w:hAnsi="Hand writing Mutlu"/>
                <w:sz w:val="40"/>
                <w:szCs w:val="40"/>
              </w:rPr>
              <w:t>an</w:t>
            </w:r>
          </w:p>
        </w:tc>
        <w:tc>
          <w:tcPr>
            <w:tcW w:w="1458" w:type="dxa"/>
          </w:tcPr>
          <w:p w:rsidR="007F39AD" w:rsidRPr="00E0502F" w:rsidRDefault="007F39AD" w:rsidP="00E0502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margin-left:81.9pt;margin-top:-2.2pt;width:243.75pt;height:159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" strokeweight=".5pt">
                  <v:textbox>
                    <w:txbxContent>
                      <w:p w:rsidR="007F39AD" w:rsidRPr="00747632" w:rsidRDefault="007F39AD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r w:rsidRPr="00747632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Anla Ela anla.</w:t>
                        </w:r>
                      </w:p>
                      <w:p w:rsidR="007F39AD" w:rsidRPr="00747632" w:rsidRDefault="007F39AD" w:rsidP="003E7FB8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r w:rsidRPr="00747632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Ela anla. Ali anla.</w:t>
                        </w:r>
                      </w:p>
                      <w:p w:rsidR="007F39AD" w:rsidRPr="00747632" w:rsidRDefault="007F39AD">
                        <w:pPr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</w:pPr>
                        <w:r w:rsidRPr="00747632">
                          <w:rPr>
                            <w:rFonts w:ascii="Hand writing Mutlu" w:hAnsi="Hand writing Mutlu"/>
                            <w:sz w:val="44"/>
                            <w:szCs w:val="44"/>
                          </w:rPr>
                          <w:t>Anla Atilla anla.</w:t>
                        </w:r>
                      </w:p>
                    </w:txbxContent>
                  </v:textbox>
                </v:shape>
              </w:pict>
            </w:r>
            <w:r w:rsidRPr="00E0502F">
              <w:rPr>
                <w:rFonts w:ascii="Hand writing Mutlu" w:hAnsi="Hand writing Mutlu"/>
                <w:sz w:val="40"/>
                <w:szCs w:val="40"/>
              </w:rPr>
              <w:t>in</w:t>
            </w:r>
          </w:p>
        </w:tc>
      </w:tr>
      <w:tr w:rsidR="007F39AD" w:rsidRPr="00E0502F" w:rsidTr="00E0502F">
        <w:trPr>
          <w:trHeight w:val="557"/>
        </w:trPr>
        <w:tc>
          <w:tcPr>
            <w:tcW w:w="1457" w:type="dxa"/>
          </w:tcPr>
          <w:p w:rsidR="007F39AD" w:rsidRPr="00E0502F" w:rsidRDefault="007F39AD" w:rsidP="00E0502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0502F">
              <w:rPr>
                <w:rFonts w:ascii="Hand writing Mutlu" w:hAnsi="Hand writing Mutlu"/>
                <w:sz w:val="40"/>
                <w:szCs w:val="40"/>
              </w:rPr>
              <w:t>ene</w:t>
            </w:r>
          </w:p>
        </w:tc>
        <w:tc>
          <w:tcPr>
            <w:tcW w:w="1458" w:type="dxa"/>
          </w:tcPr>
          <w:p w:rsidR="007F39AD" w:rsidRPr="00E0502F" w:rsidRDefault="007F39AD" w:rsidP="00E0502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0502F">
              <w:rPr>
                <w:rFonts w:ascii="Hand writing Mutlu" w:hAnsi="Hand writing Mutlu"/>
                <w:sz w:val="40"/>
                <w:szCs w:val="40"/>
              </w:rPr>
              <w:t>ana</w:t>
            </w:r>
          </w:p>
        </w:tc>
        <w:tc>
          <w:tcPr>
            <w:tcW w:w="1458" w:type="dxa"/>
          </w:tcPr>
          <w:p w:rsidR="007F39AD" w:rsidRPr="00E0502F" w:rsidRDefault="007F39AD" w:rsidP="00E0502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0502F">
              <w:rPr>
                <w:rFonts w:ascii="Hand writing Mutlu" w:hAnsi="Hand writing Mutlu"/>
                <w:sz w:val="40"/>
                <w:szCs w:val="40"/>
              </w:rPr>
              <w:t>ini</w:t>
            </w:r>
          </w:p>
        </w:tc>
      </w:tr>
      <w:tr w:rsidR="007F39AD" w:rsidRPr="00E0502F" w:rsidTr="00E0502F">
        <w:trPr>
          <w:trHeight w:val="557"/>
        </w:trPr>
        <w:tc>
          <w:tcPr>
            <w:tcW w:w="1457" w:type="dxa"/>
          </w:tcPr>
          <w:p w:rsidR="007F39AD" w:rsidRPr="00E0502F" w:rsidRDefault="007F39AD" w:rsidP="00E0502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0502F">
              <w:rPr>
                <w:rFonts w:ascii="Hand writing Mutlu" w:hAnsi="Hand writing Mutlu"/>
                <w:sz w:val="40"/>
                <w:szCs w:val="40"/>
              </w:rPr>
              <w:t>ne</w:t>
            </w:r>
          </w:p>
        </w:tc>
        <w:tc>
          <w:tcPr>
            <w:tcW w:w="1458" w:type="dxa"/>
          </w:tcPr>
          <w:p w:rsidR="007F39AD" w:rsidRPr="00E0502F" w:rsidRDefault="007F39AD" w:rsidP="00E0502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0502F">
              <w:rPr>
                <w:rFonts w:ascii="Hand writing Mutlu" w:hAnsi="Hand writing Mutlu"/>
                <w:sz w:val="40"/>
                <w:szCs w:val="40"/>
              </w:rPr>
              <w:t>na</w:t>
            </w:r>
          </w:p>
        </w:tc>
        <w:tc>
          <w:tcPr>
            <w:tcW w:w="1458" w:type="dxa"/>
          </w:tcPr>
          <w:p w:rsidR="007F39AD" w:rsidRPr="00E0502F" w:rsidRDefault="007F39AD" w:rsidP="00E0502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0502F">
              <w:rPr>
                <w:rFonts w:ascii="Hand writing Mutlu" w:hAnsi="Hand writing Mutlu"/>
                <w:sz w:val="40"/>
                <w:szCs w:val="40"/>
              </w:rPr>
              <w:t>ni</w:t>
            </w:r>
          </w:p>
        </w:tc>
      </w:tr>
      <w:tr w:rsidR="007F39AD" w:rsidRPr="00E0502F" w:rsidTr="00E0502F">
        <w:trPr>
          <w:trHeight w:val="557"/>
        </w:trPr>
        <w:tc>
          <w:tcPr>
            <w:tcW w:w="1457" w:type="dxa"/>
          </w:tcPr>
          <w:p w:rsidR="007F39AD" w:rsidRPr="00E0502F" w:rsidRDefault="007F39AD" w:rsidP="00E0502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0502F">
              <w:rPr>
                <w:rFonts w:ascii="Hand writing Mutlu" w:hAnsi="Hand writing Mutlu"/>
                <w:sz w:val="40"/>
                <w:szCs w:val="40"/>
              </w:rPr>
              <w:t>nel</w:t>
            </w:r>
          </w:p>
        </w:tc>
        <w:tc>
          <w:tcPr>
            <w:tcW w:w="1458" w:type="dxa"/>
          </w:tcPr>
          <w:p w:rsidR="007F39AD" w:rsidRPr="00E0502F" w:rsidRDefault="007F39AD" w:rsidP="00E0502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0502F">
              <w:rPr>
                <w:rFonts w:ascii="Hand writing Mutlu" w:hAnsi="Hand writing Mutlu"/>
                <w:sz w:val="40"/>
                <w:szCs w:val="40"/>
              </w:rPr>
              <w:t>nal</w:t>
            </w:r>
          </w:p>
        </w:tc>
        <w:tc>
          <w:tcPr>
            <w:tcW w:w="1458" w:type="dxa"/>
          </w:tcPr>
          <w:p w:rsidR="007F39AD" w:rsidRPr="00E0502F" w:rsidRDefault="007F39AD" w:rsidP="00E0502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0502F">
              <w:rPr>
                <w:rFonts w:ascii="Hand writing Mutlu" w:hAnsi="Hand writing Mutlu"/>
                <w:sz w:val="40"/>
                <w:szCs w:val="40"/>
              </w:rPr>
              <w:t>Nil</w:t>
            </w:r>
          </w:p>
        </w:tc>
      </w:tr>
      <w:tr w:rsidR="007F39AD" w:rsidRPr="00E0502F" w:rsidTr="00E0502F">
        <w:trPr>
          <w:trHeight w:val="557"/>
        </w:trPr>
        <w:tc>
          <w:tcPr>
            <w:tcW w:w="1457" w:type="dxa"/>
          </w:tcPr>
          <w:p w:rsidR="007F39AD" w:rsidRPr="00E0502F" w:rsidRDefault="007F39AD" w:rsidP="00E0502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0502F">
              <w:rPr>
                <w:rFonts w:ascii="Hand writing Mutlu" w:hAnsi="Hand writing Mutlu"/>
                <w:sz w:val="40"/>
                <w:szCs w:val="40"/>
              </w:rPr>
              <w:t>net</w:t>
            </w:r>
          </w:p>
        </w:tc>
        <w:tc>
          <w:tcPr>
            <w:tcW w:w="1458" w:type="dxa"/>
          </w:tcPr>
          <w:p w:rsidR="007F39AD" w:rsidRPr="00E0502F" w:rsidRDefault="007F39AD" w:rsidP="00E0502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0502F">
              <w:rPr>
                <w:rFonts w:ascii="Hand writing Mutlu" w:hAnsi="Hand writing Mutlu"/>
                <w:sz w:val="40"/>
                <w:szCs w:val="40"/>
              </w:rPr>
              <w:t>nat</w:t>
            </w:r>
          </w:p>
        </w:tc>
        <w:tc>
          <w:tcPr>
            <w:tcW w:w="1458" w:type="dxa"/>
          </w:tcPr>
          <w:p w:rsidR="007F39AD" w:rsidRPr="00E0502F" w:rsidRDefault="007F39AD" w:rsidP="00E0502F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E0502F">
              <w:rPr>
                <w:rFonts w:ascii="Hand writing Mutlu" w:hAnsi="Hand writing Mutlu"/>
                <w:sz w:val="40"/>
                <w:szCs w:val="40"/>
              </w:rPr>
              <w:t>nit</w:t>
            </w:r>
          </w:p>
        </w:tc>
      </w:tr>
    </w:tbl>
    <w:p w:rsidR="007F39AD" w:rsidRDefault="007F39AD">
      <w:r>
        <w:rPr>
          <w:noProof/>
          <w:lang w:eastAsia="tr-TR"/>
        </w:rPr>
        <w:pict>
          <v:shape id="Metin Kutusu 5" o:spid="_x0000_s1027" type="#_x0000_t202" style="position:absolute;margin-left:227.65pt;margin-top:10.2pt;width:249pt;height:271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" strokeweight=".5pt">
            <v:textbox>
              <w:txbxContent>
                <w:p w:rsidR="007F39AD" w:rsidRPr="003E7FB8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3E7FB8">
                    <w:rPr>
                      <w:rFonts w:ascii="Hand writing Mutlu" w:hAnsi="Hand writing Mutlu"/>
                      <w:sz w:val="40"/>
                      <w:szCs w:val="40"/>
                    </w:rPr>
                    <w:t>Atilla anlat.</w:t>
                  </w:r>
                </w:p>
                <w:p w:rsidR="007F39AD" w:rsidRPr="003E7FB8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3E7FB8">
                    <w:rPr>
                      <w:rFonts w:ascii="Hand writing Mutlu" w:hAnsi="Hand writing Mutlu"/>
                      <w:sz w:val="40"/>
                      <w:szCs w:val="40"/>
                    </w:rPr>
                    <w:t>Tane tane anlat.</w:t>
                  </w:r>
                </w:p>
                <w:p w:rsidR="007F39AD" w:rsidRPr="003E7FB8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3E7FB8">
                    <w:rPr>
                      <w:rFonts w:ascii="Hand writing Mutlu" w:hAnsi="Hand writing Mutlu"/>
                      <w:sz w:val="40"/>
                      <w:szCs w:val="40"/>
                    </w:rPr>
                    <w:t>Ali anlat.</w:t>
                  </w:r>
                </w:p>
                <w:p w:rsidR="007F39AD" w:rsidRPr="003E7FB8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3E7FB8">
                    <w:rPr>
                      <w:rFonts w:ascii="Hand writing Mutlu" w:hAnsi="Hand writing Mutlu"/>
                      <w:sz w:val="40"/>
                      <w:szCs w:val="40"/>
                    </w:rPr>
                    <w:t>Anlat Ela anlat.</w:t>
                  </w:r>
                </w:p>
                <w:p w:rsidR="007F39AD" w:rsidRPr="003E7FB8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3E7FB8">
                    <w:rPr>
                      <w:rFonts w:ascii="Hand writing Mutlu" w:hAnsi="Hand writing Mutlu"/>
                      <w:sz w:val="40"/>
                      <w:szCs w:val="40"/>
                    </w:rPr>
                    <w:t>Anne, tane tane anlat.</w:t>
                  </w:r>
                </w:p>
                <w:p w:rsidR="007F39AD" w:rsidRPr="003E7FB8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3E7FB8">
                    <w:rPr>
                      <w:rFonts w:ascii="Hand writing Mutlu" w:hAnsi="Hand writing Mutlu"/>
                      <w:sz w:val="40"/>
                      <w:szCs w:val="40"/>
                    </w:rPr>
                    <w:t>Nine, tane tane anlat.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8" type="#_x0000_t202" style="position:absolute;margin-left:-10.85pt;margin-top:10.2pt;width:226.5pt;height:271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" strokeweight=".5pt">
            <v:textbox>
              <w:txbxContent>
                <w:p w:rsidR="007F39AD" w:rsidRPr="003E7FB8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3E7FB8">
                    <w:rPr>
                      <w:rFonts w:ascii="Hand writing Mutlu" w:hAnsi="Hand writing Mutlu"/>
                      <w:sz w:val="40"/>
                      <w:szCs w:val="40"/>
                    </w:rPr>
                    <w:t>Nane al, nane tat.</w:t>
                  </w:r>
                </w:p>
                <w:p w:rsidR="007F39AD" w:rsidRPr="003E7FB8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3E7FB8">
                    <w:rPr>
                      <w:rFonts w:ascii="Hand writing Mutlu" w:hAnsi="Hand writing Mutlu"/>
                      <w:sz w:val="40"/>
                      <w:szCs w:val="40"/>
                    </w:rPr>
                    <w:t>Anne, nane al.</w:t>
                  </w:r>
                </w:p>
                <w:p w:rsidR="007F39AD" w:rsidRPr="003E7FB8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3E7FB8">
                    <w:rPr>
                      <w:rFonts w:ascii="Hand writing Mutlu" w:hAnsi="Hand writing Mutlu"/>
                      <w:sz w:val="40"/>
                      <w:szCs w:val="40"/>
                    </w:rPr>
                    <w:t>Al anne al.</w:t>
                  </w:r>
                </w:p>
                <w:p w:rsidR="007F39AD" w:rsidRPr="003E7FB8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3E7FB8">
                    <w:rPr>
                      <w:rFonts w:ascii="Hand writing Mutlu" w:hAnsi="Hand writing Mutlu"/>
                      <w:sz w:val="40"/>
                      <w:szCs w:val="40"/>
                    </w:rPr>
                    <w:t>Al anne nane al.</w:t>
                  </w:r>
                </w:p>
                <w:p w:rsidR="007F39AD" w:rsidRPr="003E7FB8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3E7FB8">
                    <w:rPr>
                      <w:rFonts w:ascii="Hand writing Mutlu" w:hAnsi="Hand writing Mutlu"/>
                      <w:sz w:val="40"/>
                      <w:szCs w:val="40"/>
                    </w:rPr>
                    <w:t>Anne nane tat.</w:t>
                  </w:r>
                </w:p>
                <w:p w:rsidR="007F39AD" w:rsidRPr="003E7FB8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3E7FB8">
                    <w:rPr>
                      <w:rFonts w:ascii="Hand writing Mutlu" w:hAnsi="Hand writing Mutlu"/>
                      <w:sz w:val="40"/>
                      <w:szCs w:val="40"/>
                    </w:rPr>
                    <w:t>Tat anne tat.</w:t>
                  </w:r>
                </w:p>
              </w:txbxContent>
            </v:textbox>
          </v:shape>
        </w:pict>
      </w:r>
    </w:p>
    <w:p w:rsidR="007F39AD" w:rsidRDefault="007F39AD"/>
    <w:p w:rsidR="007F39AD" w:rsidRPr="004F2C53" w:rsidRDefault="007F39AD" w:rsidP="004F2C53"/>
    <w:p w:rsidR="007F39AD" w:rsidRPr="004F2C53" w:rsidRDefault="007F39AD" w:rsidP="004F2C53"/>
    <w:p w:rsidR="007F39AD" w:rsidRPr="004F2C53" w:rsidRDefault="007F39AD" w:rsidP="004F2C53"/>
    <w:p w:rsidR="007F39AD" w:rsidRDefault="007F39AD" w:rsidP="004F2C53"/>
    <w:p w:rsidR="007F39AD" w:rsidRDefault="007F39AD" w:rsidP="004F2C53">
      <w:pPr>
        <w:jc w:val="center"/>
      </w:pPr>
    </w:p>
    <w:p w:rsidR="007F39AD" w:rsidRPr="004F2C53" w:rsidRDefault="007F39AD" w:rsidP="004F2C53"/>
    <w:p w:rsidR="007F39AD" w:rsidRPr="004F2C53" w:rsidRDefault="007F39AD" w:rsidP="004F2C53"/>
    <w:p w:rsidR="007F39AD" w:rsidRPr="004F2C53" w:rsidRDefault="007F39AD" w:rsidP="004F2C53"/>
    <w:p w:rsidR="007F39AD" w:rsidRPr="004F2C53" w:rsidRDefault="007F39AD" w:rsidP="004F2C53"/>
    <w:p w:rsidR="007F39AD" w:rsidRPr="004F2C53" w:rsidRDefault="007F39AD" w:rsidP="004F2C53">
      <w:r>
        <w:rPr>
          <w:noProof/>
          <w:lang w:eastAsia="tr-TR"/>
        </w:rPr>
        <w:pict>
          <v:shape id="Metin Kutusu 4" o:spid="_x0000_s1029" type="#_x0000_t202" style="position:absolute;margin-left:227.65pt;margin-top:13.1pt;width:270pt;height:325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" strokeweight=".5pt">
            <v:textbox>
              <w:txbxContent>
                <w:p w:rsidR="007F39AD" w:rsidRPr="003E7FB8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r w:rsidRPr="003E7FB8">
                    <w:rPr>
                      <w:rFonts w:ascii="Hand writing Mutlu" w:hAnsi="Hand writing Mutlu"/>
                      <w:sz w:val="40"/>
                      <w:szCs w:val="40"/>
                    </w:rPr>
                    <w:t>Nalan nal al.</w:t>
                  </w:r>
                </w:p>
                <w:p w:rsidR="007F39AD" w:rsidRPr="003E7FB8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r w:rsidRPr="003E7FB8">
                    <w:rPr>
                      <w:rFonts w:ascii="Hand writing Mutlu" w:hAnsi="Hand writing Mutlu"/>
                      <w:sz w:val="40"/>
                      <w:szCs w:val="40"/>
                    </w:rPr>
                    <w:t>Nalan et al.</w:t>
                  </w:r>
                </w:p>
                <w:p w:rsidR="007F39AD" w:rsidRPr="003E7FB8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r w:rsidRPr="003E7FB8">
                    <w:rPr>
                      <w:rFonts w:ascii="Hand writing Mutlu" w:hAnsi="Hand writing Mutlu"/>
                      <w:sz w:val="40"/>
                      <w:szCs w:val="40"/>
                    </w:rPr>
                    <w:t>Nalan et al, tat.</w:t>
                  </w:r>
                </w:p>
                <w:p w:rsidR="007F39AD" w:rsidRPr="003E7FB8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r w:rsidRPr="003E7FB8">
                    <w:rPr>
                      <w:rFonts w:ascii="Hand writing Mutlu" w:hAnsi="Hand writing Mutlu"/>
                      <w:sz w:val="40"/>
                      <w:szCs w:val="40"/>
                    </w:rPr>
                    <w:t>Nal al, nane al.</w:t>
                  </w:r>
                </w:p>
                <w:p w:rsidR="007F39AD" w:rsidRPr="003E7FB8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r w:rsidRPr="003E7FB8">
                    <w:rPr>
                      <w:rFonts w:ascii="Hand writing Mutlu" w:hAnsi="Hand writing Mutlu"/>
                      <w:sz w:val="40"/>
                      <w:szCs w:val="40"/>
                    </w:rPr>
                    <w:t>Nane al, et al.</w:t>
                  </w:r>
                </w:p>
                <w:p w:rsidR="007F39AD" w:rsidRPr="003E7FB8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r w:rsidRPr="003E7FB8">
                    <w:rPr>
                      <w:rFonts w:ascii="Hand writing Mutlu" w:hAnsi="Hand writing Mutlu"/>
                      <w:sz w:val="40"/>
                      <w:szCs w:val="40"/>
                    </w:rPr>
                    <w:t>Nalan nane al, tat.</w:t>
                  </w:r>
                </w:p>
                <w:p w:rsidR="007F39AD" w:rsidRPr="003E7FB8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r w:rsidRPr="003E7FB8">
                    <w:rPr>
                      <w:rFonts w:ascii="Hand writing Mutlu" w:hAnsi="Hand writing Mutlu"/>
                      <w:sz w:val="40"/>
                      <w:szCs w:val="40"/>
                    </w:rPr>
                    <w:t>Nalan et al, tat.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30" type="#_x0000_t202" style="position:absolute;margin-left:-30.35pt;margin-top:13.1pt;width:246pt;height:325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" strokeweight=".5pt">
            <v:textbox>
              <w:txbxContent>
                <w:p w:rsidR="007F39AD" w:rsidRPr="003E7FB8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Pr="003E7FB8">
                    <w:rPr>
                      <w:rFonts w:ascii="Hand writing Mutlu" w:hAnsi="Hand writing Mutlu"/>
                      <w:sz w:val="40"/>
                      <w:szCs w:val="40"/>
                    </w:rPr>
                    <w:t>Nine nal al.</w:t>
                  </w:r>
                </w:p>
                <w:p w:rsidR="007F39AD" w:rsidRPr="003E7FB8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Pr="003E7FB8">
                    <w:rPr>
                      <w:rFonts w:ascii="Hand writing Mutlu" w:hAnsi="Hand writing Mutlu"/>
                      <w:sz w:val="40"/>
                      <w:szCs w:val="40"/>
                    </w:rPr>
                    <w:t>Anne nal al.</w:t>
                  </w:r>
                </w:p>
                <w:p w:rsidR="007F39AD" w:rsidRPr="003E7FB8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Pr="003E7FB8">
                    <w:rPr>
                      <w:rFonts w:ascii="Hand writing Mutlu" w:hAnsi="Hand writing Mutlu"/>
                      <w:sz w:val="40"/>
                      <w:szCs w:val="40"/>
                    </w:rPr>
                    <w:t>Nine 2 tane nal al.</w:t>
                  </w:r>
                </w:p>
                <w:p w:rsidR="007F39AD" w:rsidRPr="003E7FB8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Pr="003E7FB8">
                    <w:rPr>
                      <w:rFonts w:ascii="Hand writing Mutlu" w:hAnsi="Hand writing Mutlu"/>
                      <w:sz w:val="40"/>
                      <w:szCs w:val="40"/>
                    </w:rPr>
                    <w:t>Nine 8 tane nal al.</w:t>
                  </w:r>
                </w:p>
                <w:p w:rsidR="007F39AD" w:rsidRPr="003E7FB8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Pr="003E7FB8">
                    <w:rPr>
                      <w:rFonts w:ascii="Hand writing Mutlu" w:hAnsi="Hand writing Mutlu"/>
                      <w:sz w:val="40"/>
                      <w:szCs w:val="40"/>
                    </w:rPr>
                    <w:t>5 tane nal al.</w:t>
                  </w:r>
                </w:p>
                <w:p w:rsidR="007F39AD" w:rsidRPr="003E7FB8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Pr="003E7FB8">
                    <w:rPr>
                      <w:rFonts w:ascii="Hand writing Mutlu" w:hAnsi="Hand writing Mutlu"/>
                      <w:sz w:val="40"/>
                      <w:szCs w:val="40"/>
                    </w:rPr>
                    <w:t>Ali, ata nal al.</w:t>
                  </w:r>
                </w:p>
                <w:p w:rsidR="007F39AD" w:rsidRPr="003E7FB8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Pr="003E7FB8">
                    <w:rPr>
                      <w:rFonts w:ascii="Hand writing Mutlu" w:hAnsi="Hand writing Mutlu"/>
                      <w:sz w:val="40"/>
                      <w:szCs w:val="40"/>
                    </w:rPr>
                    <w:t>Atilla, ata nal al.</w:t>
                  </w:r>
                </w:p>
              </w:txbxContent>
            </v:textbox>
          </v:shape>
        </w:pict>
      </w:r>
    </w:p>
    <w:p w:rsidR="007F39AD" w:rsidRPr="004F2C53" w:rsidRDefault="007F39AD" w:rsidP="004F2C53"/>
    <w:p w:rsidR="007F39AD" w:rsidRPr="004F2C53" w:rsidRDefault="007F39AD" w:rsidP="004F2C53"/>
    <w:p w:rsidR="007F39AD" w:rsidRPr="004F2C53" w:rsidRDefault="007F39AD" w:rsidP="004F2C53"/>
    <w:p w:rsidR="007F39AD" w:rsidRPr="004F2C53" w:rsidRDefault="007F39AD" w:rsidP="004F2C53"/>
    <w:p w:rsidR="007F39AD" w:rsidRPr="004F2C53" w:rsidRDefault="007F39AD" w:rsidP="004F2C53"/>
    <w:p w:rsidR="007F39AD" w:rsidRPr="004F2C53" w:rsidRDefault="007F39AD" w:rsidP="004F2C53"/>
    <w:p w:rsidR="007F39AD" w:rsidRPr="004F2C53" w:rsidRDefault="007F39AD" w:rsidP="004F2C53"/>
    <w:p w:rsidR="007F39AD" w:rsidRPr="004F2C53" w:rsidRDefault="007F39AD" w:rsidP="004F2C53"/>
    <w:p w:rsidR="007F39AD" w:rsidRPr="004F2C53" w:rsidRDefault="007F39AD" w:rsidP="004F2C53"/>
    <w:p w:rsidR="007F39AD" w:rsidRPr="004F2C53" w:rsidRDefault="007F39AD" w:rsidP="004F2C53"/>
    <w:p w:rsidR="007F39AD" w:rsidRPr="004F2C53" w:rsidRDefault="007F39AD" w:rsidP="004F2C53"/>
    <w:p w:rsidR="007F39AD" w:rsidRPr="004F2C53" w:rsidRDefault="007F39AD" w:rsidP="004F2C53"/>
    <w:p w:rsidR="007F39AD" w:rsidRDefault="007F39AD" w:rsidP="004F2C53"/>
    <w:p w:rsidR="007F39AD" w:rsidRDefault="007F39AD" w:rsidP="004F2C53">
      <w:r>
        <w:rPr>
          <w:noProof/>
          <w:lang w:eastAsia="tr-TR"/>
        </w:rPr>
        <w:pict>
          <v:shape id="Metin Kutusu 6" o:spid="_x0000_s1031" type="#_x0000_t202" style="position:absolute;margin-left:-42.35pt;margin-top:-3.2pt;width:260.25pt;height:684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" strokeweight=".5pt">
            <v:textbox>
              <w:txbxContent>
                <w:p w:rsidR="007F39AD" w:rsidRPr="0029782C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Anne, elli tane </w:t>
                  </w:r>
                  <w:r w:rsidRPr="00E0502F">
                    <w:rPr>
                      <w:noProof/>
                      <w:sz w:val="40"/>
                      <w:szCs w:val="40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7" o:spid="_x0000_i1032" type="#_x0000_t75" style="width:32.25pt;height:32.25pt;visibility:visible">
                        <v:imagedata r:id="rId4" o:title=""/>
                      </v:shape>
                    </w:pict>
                  </w: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al.</w:t>
                  </w:r>
                </w:p>
                <w:p w:rsidR="007F39AD" w:rsidRPr="0029782C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Anne, elli tane </w:t>
                  </w:r>
                  <w:r w:rsidRPr="00E0502F">
                    <w:rPr>
                      <w:rFonts w:ascii="Hand writing Mutlu" w:hAnsi="Hand writing Mutlu"/>
                      <w:noProof/>
                      <w:sz w:val="40"/>
                      <w:szCs w:val="40"/>
                      <w:lang w:eastAsia="tr-TR"/>
                    </w:rPr>
                    <w:pict>
                      <v:shape id="Resim 8" o:spid="_x0000_i1033" type="#_x0000_t75" style="width:28.5pt;height:28.5pt;visibility:visible">
                        <v:imagedata r:id="rId5" o:title=""/>
                      </v:shape>
                    </w:pict>
                  </w: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al.</w:t>
                  </w:r>
                </w:p>
                <w:p w:rsidR="007F39AD" w:rsidRPr="0029782C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>Anne, elli tane nane al.</w:t>
                  </w:r>
                </w:p>
                <w:p w:rsidR="007F39AD" w:rsidRPr="0029782C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>Elli tane et al.</w:t>
                  </w:r>
                </w:p>
                <w:p w:rsidR="007F39AD" w:rsidRPr="0029782C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On </w:t>
                  </w: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tane 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Pr="00E0502F">
                    <w:rPr>
                      <w:rFonts w:ascii="Hand writing Mutlu" w:hAnsi="Hand writing Mutlu"/>
                      <w:noProof/>
                      <w:sz w:val="40"/>
                      <w:szCs w:val="40"/>
                      <w:lang w:eastAsia="tr-TR"/>
                    </w:rPr>
                    <w:pict>
                      <v:shape id="Resim 10" o:spid="_x0000_i1034" type="#_x0000_t75" style="width:32.25pt;height:32.25pt;visibility:visible">
                        <v:imagedata r:id="rId5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>al.</w:t>
                  </w:r>
                </w:p>
                <w:p w:rsidR="007F39AD" w:rsidRPr="0029782C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>Elli tane et al, tat.</w:t>
                  </w:r>
                </w:p>
                <w:p w:rsidR="007F39AD" w:rsidRPr="0029782C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>Nine nane tat.</w:t>
                  </w:r>
                </w:p>
                <w:p w:rsidR="007F39AD" w:rsidRPr="0029782C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>Nane tat nine.</w:t>
                  </w:r>
                </w:p>
                <w:p w:rsidR="007F39AD" w:rsidRPr="0029782C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>Nine elli tane et al.</w:t>
                  </w:r>
                </w:p>
                <w:p w:rsidR="007F39AD" w:rsidRDefault="007F39AD" w:rsidP="0029782C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Nine 4 tane </w:t>
                  </w:r>
                  <w:r w:rsidRPr="00E0502F">
                    <w:rPr>
                      <w:rFonts w:ascii="Hand writing Mutlu" w:hAnsi="Hand writing Mutlu"/>
                      <w:noProof/>
                      <w:sz w:val="40"/>
                      <w:szCs w:val="40"/>
                      <w:lang w:eastAsia="tr-TR"/>
                    </w:rPr>
                    <w:pict>
                      <v:shape id="_x0000_i1035" type="#_x0000_t75" style="width:32.25pt;height:32.25pt;visibility:visible">
                        <v:imagedata r:id="rId5" o:title=""/>
                      </v:shape>
                    </w:pict>
                  </w: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al.</w:t>
                  </w:r>
                  <w:r w:rsidRPr="0029782C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</w:p>
                <w:p w:rsidR="007F39AD" w:rsidRPr="0029782C" w:rsidRDefault="007F39AD" w:rsidP="0029782C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Nine, taneli </w:t>
                  </w:r>
                  <w:r w:rsidRPr="00E0502F">
                    <w:rPr>
                      <w:rFonts w:ascii="Hand writing Mutlu" w:hAnsi="Hand writing Mutlu"/>
                      <w:noProof/>
                      <w:sz w:val="40"/>
                      <w:szCs w:val="40"/>
                      <w:lang w:eastAsia="tr-TR"/>
                    </w:rPr>
                    <w:pict>
                      <v:shape id="Resim 13" o:spid="_x0000_i1036" type="#_x0000_t75" style="width:34.5pt;height:33pt;visibility:visible">
                        <v:imagedata r:id="rId6" o:title=""/>
                      </v:shape>
                    </w:pict>
                  </w: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>al.</w:t>
                  </w:r>
                </w:p>
                <w:p w:rsidR="007F39AD" w:rsidRDefault="007F39AD" w:rsidP="0029782C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Nine, taneli </w:t>
                  </w:r>
                  <w:r w:rsidRPr="00E0502F">
                    <w:rPr>
                      <w:rFonts w:ascii="Hand writing Mutlu" w:hAnsi="Hand writing Mutlu"/>
                      <w:noProof/>
                      <w:sz w:val="40"/>
                      <w:szCs w:val="40"/>
                      <w:lang w:eastAsia="tr-TR"/>
                    </w:rPr>
                    <w:pict>
                      <v:shape id="Resim 14" o:spid="_x0000_i1037" type="#_x0000_t75" style="width:34.5pt;height:33pt;visibility:visible">
                        <v:imagedata r:id="rId6" o:title=""/>
                      </v:shape>
                    </w:pict>
                  </w: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>al, tat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7F39AD" w:rsidRDefault="007F39AD" w:rsidP="0029782C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Anne tane tane  </w:t>
                  </w:r>
                  <w:r w:rsidRPr="00E0502F">
                    <w:rPr>
                      <w:rFonts w:ascii="Hand writing Mutlu" w:hAnsi="Hand writing Mutlu"/>
                      <w:noProof/>
                      <w:sz w:val="40"/>
                      <w:szCs w:val="40"/>
                      <w:lang w:eastAsia="tr-TR"/>
                    </w:rPr>
                    <w:pict>
                      <v:shape id="_x0000_i1038" type="#_x0000_t75" style="width:34.5pt;height:33pt;visibility:visible">
                        <v:imagedata r:id="rId6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al.</w:t>
                  </w:r>
                </w:p>
                <w:p w:rsidR="007F39AD" w:rsidRPr="0029782C" w:rsidRDefault="007F39AD" w:rsidP="0029782C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" o:spid="_x0000_s1032" type="#_x0000_t202" style="position:absolute;margin-left:249.4pt;margin-top:-3.2pt;width:254.25pt;height:684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" strokeweight=".5pt">
            <v:textbox>
              <w:txbxContent>
                <w:p w:rsidR="007F39AD" w:rsidRPr="0029782C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>Anne atlet al.</w:t>
                  </w:r>
                </w:p>
                <w:p w:rsidR="007F39AD" w:rsidRPr="0029782C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>Anne, elli tane atlet al.</w:t>
                  </w:r>
                </w:p>
                <w:p w:rsidR="007F39AD" w:rsidRPr="0029782C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>3 tane atlet al.</w:t>
                  </w:r>
                </w:p>
                <w:p w:rsidR="007F39AD" w:rsidRPr="0029782C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>Al anne atlet al.</w:t>
                  </w:r>
                </w:p>
                <w:p w:rsidR="007F39AD" w:rsidRPr="0029782C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>Laleli atlet al.</w:t>
                  </w:r>
                </w:p>
                <w:p w:rsidR="007F39AD" w:rsidRPr="0029782C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>Anne, laleli atlet al.</w:t>
                  </w:r>
                </w:p>
                <w:p w:rsidR="007F39AD" w:rsidRPr="0029782C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>Nine, laleli atlet al.</w:t>
                  </w:r>
                </w:p>
                <w:p w:rsidR="007F39AD" w:rsidRPr="0029782C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>Ata, Talat</w:t>
                  </w:r>
                  <w:r w:rsidRPr="0029782C">
                    <w:rPr>
                      <w:rFonts w:ascii="Times New Roman" w:hAnsi="Times New Roman"/>
                      <w:sz w:val="40"/>
                      <w:szCs w:val="40"/>
                    </w:rPr>
                    <w:t>’</w:t>
                  </w: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>a atlet al.</w:t>
                  </w:r>
                </w:p>
                <w:p w:rsidR="007F39AD" w:rsidRPr="0029782C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>Talat</w:t>
                  </w:r>
                  <w:r w:rsidRPr="0029782C">
                    <w:rPr>
                      <w:rFonts w:ascii="Times New Roman" w:hAnsi="Times New Roman"/>
                      <w:sz w:val="40"/>
                      <w:szCs w:val="40"/>
                    </w:rPr>
                    <w:t>’</w:t>
                  </w: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>a laleli atlet al.</w:t>
                  </w:r>
                </w:p>
                <w:p w:rsidR="007F39AD" w:rsidRDefault="007F39AD" w:rsidP="0029782C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>Laleli laleli laleli</w:t>
                  </w:r>
                  <w:r w:rsidRPr="0029782C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</w:p>
                <w:p w:rsidR="007F39AD" w:rsidRPr="0029782C" w:rsidRDefault="007F39AD" w:rsidP="0029782C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Anne, taneli </w:t>
                  </w:r>
                  <w:r w:rsidRPr="00E0502F">
                    <w:rPr>
                      <w:rFonts w:ascii="Hand writing Mutlu" w:hAnsi="Hand writing Mutlu"/>
                      <w:noProof/>
                      <w:sz w:val="40"/>
                      <w:szCs w:val="40"/>
                      <w:lang w:eastAsia="tr-TR"/>
                    </w:rPr>
                    <w:pict>
                      <v:shape id="Resim 15" o:spid="_x0000_i1042" type="#_x0000_t75" style="width:36.75pt;height:27.75pt;visibility:visible">
                        <v:imagedata r:id="rId7" o:title=""/>
                      </v:shape>
                    </w:pict>
                  </w: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>al.</w:t>
                  </w:r>
                </w:p>
                <w:p w:rsidR="007F39AD" w:rsidRPr="0029782C" w:rsidRDefault="007F39AD" w:rsidP="0029782C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Taneli </w:t>
                  </w:r>
                  <w:r w:rsidRPr="00E0502F">
                    <w:rPr>
                      <w:rFonts w:ascii="Hand writing Mutlu" w:hAnsi="Hand writing Mutlu"/>
                      <w:noProof/>
                      <w:sz w:val="40"/>
                      <w:szCs w:val="40"/>
                      <w:lang w:eastAsia="tr-TR"/>
                    </w:rPr>
                    <w:pict>
                      <v:shape id="Resim 16" o:spid="_x0000_i1043" type="#_x0000_t75" style="width:36.75pt;height:27.75pt;visibility:visible">
                        <v:imagedata r:id="rId7" o:title=""/>
                      </v:shape>
                    </w:pict>
                  </w: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>al.</w:t>
                  </w:r>
                </w:p>
                <w:p w:rsidR="007F39AD" w:rsidRDefault="007F39AD" w:rsidP="0029782C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29782C">
                    <w:rPr>
                      <w:rFonts w:ascii="Hand writing Mutlu" w:hAnsi="Hand writing Mutlu"/>
                      <w:sz w:val="40"/>
                      <w:szCs w:val="40"/>
                    </w:rPr>
                    <w:t>Taneli taneli taneli</w:t>
                  </w:r>
                </w:p>
                <w:p w:rsidR="007F39AD" w:rsidRPr="0029782C" w:rsidRDefault="007F39AD" w:rsidP="0029782C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Nalan taneli </w:t>
                  </w:r>
                  <w:r w:rsidRPr="00E0502F">
                    <w:rPr>
                      <w:rFonts w:ascii="Hand writing Mutlu" w:hAnsi="Hand writing Mutlu"/>
                      <w:noProof/>
                      <w:sz w:val="40"/>
                      <w:szCs w:val="40"/>
                      <w:lang w:eastAsia="tr-TR"/>
                    </w:rPr>
                    <w:pict>
                      <v:shape id="_x0000_i1044" type="#_x0000_t75" style="width:36.75pt;height:27.75pt;visibility:visible">
                        <v:imagedata r:id="rId7" o:title=""/>
                      </v:shape>
                    </w:pic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al.</w:t>
                  </w:r>
                </w:p>
                <w:p w:rsidR="007F39AD" w:rsidRPr="0029782C" w:rsidRDefault="007F39A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7F39AD" w:rsidRDefault="007F39AD" w:rsidP="004F2C53"/>
    <w:p w:rsidR="007F39AD" w:rsidRPr="002A38AB" w:rsidRDefault="007F39AD" w:rsidP="002A38AB"/>
    <w:p w:rsidR="007F39AD" w:rsidRPr="002A38AB" w:rsidRDefault="007F39AD" w:rsidP="002A38AB"/>
    <w:p w:rsidR="007F39AD" w:rsidRPr="002A38AB" w:rsidRDefault="007F39AD" w:rsidP="002A38AB"/>
    <w:p w:rsidR="007F39AD" w:rsidRPr="002A38AB" w:rsidRDefault="007F39AD" w:rsidP="002A38AB"/>
    <w:p w:rsidR="007F39AD" w:rsidRPr="002A38AB" w:rsidRDefault="007F39AD" w:rsidP="002A38AB"/>
    <w:p w:rsidR="007F39AD" w:rsidRPr="002A38AB" w:rsidRDefault="007F39AD" w:rsidP="002A38AB"/>
    <w:p w:rsidR="007F39AD" w:rsidRPr="002A38AB" w:rsidRDefault="007F39AD" w:rsidP="002A38AB"/>
    <w:p w:rsidR="007F39AD" w:rsidRPr="002A38AB" w:rsidRDefault="007F39AD" w:rsidP="002A38AB"/>
    <w:p w:rsidR="007F39AD" w:rsidRPr="002A38AB" w:rsidRDefault="007F39AD" w:rsidP="002A38AB"/>
    <w:p w:rsidR="007F39AD" w:rsidRPr="002A38AB" w:rsidRDefault="007F39AD" w:rsidP="002A38AB"/>
    <w:p w:rsidR="007F39AD" w:rsidRPr="002A38AB" w:rsidRDefault="007F39AD" w:rsidP="002A38AB"/>
    <w:p w:rsidR="007F39AD" w:rsidRPr="002A38AB" w:rsidRDefault="007F39AD" w:rsidP="002A38AB"/>
    <w:p w:rsidR="007F39AD" w:rsidRPr="002A38AB" w:rsidRDefault="007F39AD" w:rsidP="002A38AB"/>
    <w:p w:rsidR="007F39AD" w:rsidRPr="002A38AB" w:rsidRDefault="007F39AD" w:rsidP="002A38AB"/>
    <w:p w:rsidR="007F39AD" w:rsidRPr="002A38AB" w:rsidRDefault="007F39AD" w:rsidP="002A38AB"/>
    <w:p w:rsidR="007F39AD" w:rsidRDefault="007F39AD" w:rsidP="002A38AB"/>
    <w:p w:rsidR="007F39AD" w:rsidRPr="002A38AB" w:rsidRDefault="007F39AD" w:rsidP="00487A49">
      <w:pPr>
        <w:tabs>
          <w:tab w:val="left" w:pos="5505"/>
        </w:tabs>
      </w:pPr>
      <w:r>
        <w:rPr>
          <w:noProof/>
          <w:lang w:eastAsia="tr-TR"/>
        </w:rPr>
        <w:pict>
          <v:shape id="Metin Kutusu 12" o:spid="_x0000_s1033" type="#_x0000_t202" style="position:absolute;margin-left:367.15pt;margin-top:298.6pt;width:132pt;height:36.7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" strokecolor="white" strokeweight=".5pt">
            <v:textbox>
              <w:txbxContent>
                <w:p w:rsidR="007F39AD" w:rsidRPr="00906B64" w:rsidRDefault="007F39AD" w:rsidP="0029782C">
                  <w:pPr>
                    <w:pStyle w:val="NoSpacing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906B64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İbrahim Bekteş</w:t>
                  </w:r>
                </w:p>
                <w:p w:rsidR="007F39AD" w:rsidRPr="00906B64" w:rsidRDefault="007F39AD" w:rsidP="0029782C">
                  <w:pPr>
                    <w:pStyle w:val="NoSpacing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906B64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1/A sınıf öğretmeni</w:t>
                  </w:r>
                </w:p>
                <w:p w:rsidR="007F39AD" w:rsidRPr="001E6A77" w:rsidRDefault="007F39AD" w:rsidP="001E6A77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7F39AD" w:rsidRPr="001E6A77" w:rsidRDefault="007F39AD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34" style="position:absolute;margin-left:-42.35pt;margin-top:249.85pt;width:537.75pt;height:64.5pt;z-index:251660800" strokecolor="white">
            <v:textbox>
              <w:txbxContent>
                <w:p w:rsidR="007F39AD" w:rsidRDefault="007F39AD" w:rsidP="00C019CE">
                  <w:pPr>
                    <w:tabs>
                      <w:tab w:val="left" w:pos="1935"/>
                      <w:tab w:val="left" w:pos="3345"/>
                    </w:tabs>
                    <w:jc w:val="center"/>
                    <w:rPr>
                      <w:b/>
                      <w:bCs/>
                      <w:color w:val="808080"/>
                      <w:sz w:val="20"/>
                      <w:szCs w:val="20"/>
                    </w:rPr>
                  </w:pPr>
                  <w:r w:rsidRPr="00460F39">
                    <w:rPr>
                      <w:b/>
                      <w:i/>
                      <w:sz w:val="28"/>
                      <w:szCs w:val="28"/>
                    </w:rPr>
                    <w:t>Sayın veli</w:t>
                  </w:r>
                  <w:r w:rsidRPr="00460F39">
                    <w:rPr>
                      <w:i/>
                    </w:rPr>
                    <w:t xml:space="preserve"> ;</w:t>
                  </w:r>
                  <w:r>
                    <w:t xml:space="preserve"> </w:t>
                  </w:r>
                  <w:r w:rsidRPr="00460F39">
                    <w:rPr>
                      <w:i/>
                      <w:sz w:val="24"/>
                      <w:szCs w:val="24"/>
                    </w:rPr>
                    <w:t>Öğrencimizin okumasının gelişmesi ve ilerlemesi için bol bol okutalım. Okurken sizin gözetiminizde okumasını sağlayın.  Okumadan sonra sizin seçtiğiniz 5 tane cümleyi siz söyleyin bakmadan defterine yazmasını sağlayalım.</w:t>
                  </w:r>
                  <w:r>
                    <w:rPr>
                      <w:i/>
                      <w:sz w:val="24"/>
                      <w:szCs w:val="24"/>
                    </w:rPr>
                    <w:t xml:space="preserve"> </w:t>
                  </w:r>
                  <w:hyperlink r:id="rId8" w:history="1">
                    <w:r w:rsidRPr="006F246D">
                      <w:rPr>
                        <w:rStyle w:val="Hyperlink"/>
                        <w:b/>
                        <w:bCs/>
                        <w:sz w:val="20"/>
                        <w:szCs w:val="20"/>
                      </w:rPr>
                      <w:t>www.sorubak.com</w:t>
                    </w:r>
                  </w:hyperlink>
                  <w:r>
                    <w:rPr>
                      <w:b/>
                      <w:bCs/>
                      <w:color w:val="808080"/>
                      <w:sz w:val="20"/>
                      <w:szCs w:val="20"/>
                    </w:rPr>
                    <w:t xml:space="preserve"> </w:t>
                  </w:r>
                </w:p>
                <w:p w:rsidR="007F39AD" w:rsidRDefault="007F39AD"/>
              </w:txbxContent>
            </v:textbox>
          </v:rect>
        </w:pict>
      </w:r>
      <w:r>
        <w:tab/>
      </w:r>
      <w:bookmarkStart w:id="0" w:name="_GoBack"/>
      <w:bookmarkEnd w:id="0"/>
    </w:p>
    <w:sectPr w:rsidR="007F39AD" w:rsidRPr="002A38AB" w:rsidSect="004F2C53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81"/>
  <w:drawingGridVerticalSpacing w:val="51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2C53"/>
    <w:rsid w:val="001E6A77"/>
    <w:rsid w:val="0029782C"/>
    <w:rsid w:val="002A38AB"/>
    <w:rsid w:val="003610AB"/>
    <w:rsid w:val="003E4CDE"/>
    <w:rsid w:val="003E7FB8"/>
    <w:rsid w:val="00460F39"/>
    <w:rsid w:val="00487A49"/>
    <w:rsid w:val="004F2C53"/>
    <w:rsid w:val="006F246D"/>
    <w:rsid w:val="00747632"/>
    <w:rsid w:val="007F39AD"/>
    <w:rsid w:val="00906B64"/>
    <w:rsid w:val="00AC10D4"/>
    <w:rsid w:val="00C019CE"/>
    <w:rsid w:val="00D700A8"/>
    <w:rsid w:val="00E0502F"/>
    <w:rsid w:val="00E6361D"/>
    <w:rsid w:val="00EE71F5"/>
    <w:rsid w:val="00F42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0D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F2C5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E6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6A7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29782C"/>
    <w:rPr>
      <w:lang w:eastAsia="en-US"/>
    </w:rPr>
  </w:style>
  <w:style w:type="character" w:styleId="Hyperlink">
    <w:name w:val="Hyperlink"/>
    <w:basedOn w:val="DefaultParagraphFont"/>
    <w:uiPriority w:val="99"/>
    <w:rsid w:val="00C019C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16</Words>
  <Characters>97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Berra</dc:creator>
  <cp:keywords>www.sorubak.com</cp:keywords>
  <dc:description>www.sorubak.com</dc:description>
  <cp:lastModifiedBy>edanur</cp:lastModifiedBy>
  <cp:revision>9</cp:revision>
  <dcterms:created xsi:type="dcterms:W3CDTF">2012-12-11T23:11:00Z</dcterms:created>
  <dcterms:modified xsi:type="dcterms:W3CDTF">2012-12-12T19:22:00Z</dcterms:modified>
  <cp:category>www.sorubak.com</cp:category>
  <cp:version>www.sorubak.com</cp:version>
</cp:coreProperties>
</file>