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right" w:tblpY="451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17"/>
        <w:gridCol w:w="5579"/>
        <w:gridCol w:w="1799"/>
      </w:tblGrid>
      <w:tr w:rsidR="009A3578" w:rsidRPr="00C74A17" w:rsidTr="00C74A17">
        <w:trPr>
          <w:trHeight w:val="159"/>
        </w:trPr>
        <w:tc>
          <w:tcPr>
            <w:tcW w:w="1551" w:type="pct"/>
          </w:tcPr>
          <w:p w:rsidR="009A3578" w:rsidRPr="00C74A17" w:rsidRDefault="009A3578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</w:t>
            </w:r>
            <w:r w:rsidRPr="00C74A17">
              <w:rPr>
                <w:sz w:val="18"/>
                <w:szCs w:val="18"/>
              </w:rPr>
              <w:t>ADI          :</w:t>
            </w:r>
          </w:p>
        </w:tc>
        <w:tc>
          <w:tcPr>
            <w:tcW w:w="2608" w:type="pct"/>
            <w:tcBorders>
              <w:bottom w:val="nil"/>
            </w:tcBorders>
          </w:tcPr>
          <w:p w:rsidR="009A3578" w:rsidRPr="00C74A17" w:rsidRDefault="009A3578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74A17">
              <w:rPr>
                <w:b/>
                <w:sz w:val="18"/>
                <w:szCs w:val="18"/>
              </w:rPr>
              <w:t>PAMUKKALE ORTAOKULU</w:t>
            </w:r>
          </w:p>
        </w:tc>
        <w:tc>
          <w:tcPr>
            <w:tcW w:w="841" w:type="pct"/>
            <w:vMerge w:val="restart"/>
          </w:tcPr>
          <w:p w:rsidR="009A3578" w:rsidRPr="00343422" w:rsidRDefault="009A357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343422">
              <w:rPr>
                <w:b/>
                <w:sz w:val="20"/>
                <w:szCs w:val="20"/>
              </w:rPr>
              <w:t>5-</w:t>
            </w:r>
            <w:r>
              <w:rPr>
                <w:b/>
                <w:sz w:val="20"/>
                <w:szCs w:val="20"/>
              </w:rPr>
              <w:t>B</w:t>
            </w:r>
            <w:r w:rsidRPr="00343422">
              <w:rPr>
                <w:b/>
                <w:sz w:val="20"/>
                <w:szCs w:val="20"/>
              </w:rPr>
              <w:t xml:space="preserve"> SINIFI</w:t>
            </w:r>
          </w:p>
          <w:p w:rsidR="009A3578" w:rsidRPr="00C74A17" w:rsidRDefault="009A3578" w:rsidP="00321EE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10</w:t>
            </w:r>
            <w:r w:rsidRPr="003434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Oca</w:t>
            </w:r>
            <w:r w:rsidRPr="00343422">
              <w:rPr>
                <w:sz w:val="20"/>
                <w:szCs w:val="20"/>
              </w:rPr>
              <w:t>k 201</w:t>
            </w:r>
            <w:r>
              <w:rPr>
                <w:sz w:val="20"/>
                <w:szCs w:val="20"/>
              </w:rPr>
              <w:t>3</w:t>
            </w:r>
          </w:p>
        </w:tc>
      </w:tr>
      <w:tr w:rsidR="009A3578" w:rsidRPr="00C74A17" w:rsidTr="00C74A17">
        <w:trPr>
          <w:trHeight w:val="159"/>
        </w:trPr>
        <w:tc>
          <w:tcPr>
            <w:tcW w:w="1551" w:type="pct"/>
          </w:tcPr>
          <w:p w:rsidR="009A3578" w:rsidRPr="00C74A17" w:rsidRDefault="009A3578">
            <w:pPr>
              <w:spacing w:line="276" w:lineRule="auto"/>
              <w:rPr>
                <w:sz w:val="18"/>
                <w:szCs w:val="18"/>
              </w:rPr>
            </w:pPr>
            <w:r w:rsidRPr="00C74A17">
              <w:rPr>
                <w:sz w:val="18"/>
                <w:szCs w:val="18"/>
              </w:rPr>
              <w:t>SOYADI  :</w:t>
            </w:r>
          </w:p>
        </w:tc>
        <w:tc>
          <w:tcPr>
            <w:tcW w:w="2608" w:type="pct"/>
            <w:tcBorders>
              <w:top w:val="nil"/>
              <w:bottom w:val="nil"/>
            </w:tcBorders>
          </w:tcPr>
          <w:p w:rsidR="009A3578" w:rsidRPr="00C74A17" w:rsidRDefault="009A3578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74A17">
              <w:rPr>
                <w:b/>
                <w:sz w:val="18"/>
                <w:szCs w:val="18"/>
              </w:rPr>
              <w:t>SOSYAL BİLGİLER</w:t>
            </w:r>
          </w:p>
        </w:tc>
        <w:tc>
          <w:tcPr>
            <w:tcW w:w="0" w:type="auto"/>
            <w:vMerge/>
            <w:vAlign w:val="center"/>
          </w:tcPr>
          <w:p w:rsidR="009A3578" w:rsidRPr="00C74A17" w:rsidRDefault="009A3578">
            <w:pPr>
              <w:rPr>
                <w:sz w:val="18"/>
                <w:szCs w:val="18"/>
              </w:rPr>
            </w:pPr>
          </w:p>
        </w:tc>
      </w:tr>
      <w:tr w:rsidR="009A3578" w:rsidRPr="00C74A17" w:rsidTr="00C74A17">
        <w:trPr>
          <w:trHeight w:val="238"/>
        </w:trPr>
        <w:tc>
          <w:tcPr>
            <w:tcW w:w="1551" w:type="pct"/>
          </w:tcPr>
          <w:p w:rsidR="009A3578" w:rsidRPr="00C74A17" w:rsidRDefault="009A3578" w:rsidP="00C74A17">
            <w:pPr>
              <w:spacing w:line="276" w:lineRule="auto"/>
              <w:rPr>
                <w:sz w:val="18"/>
                <w:szCs w:val="18"/>
              </w:rPr>
            </w:pPr>
            <w:r w:rsidRPr="00C74A17">
              <w:rPr>
                <w:sz w:val="18"/>
                <w:szCs w:val="18"/>
              </w:rPr>
              <w:t>SINIFI     : 5               NO:</w:t>
            </w:r>
          </w:p>
        </w:tc>
        <w:tc>
          <w:tcPr>
            <w:tcW w:w="2608" w:type="pct"/>
            <w:tcBorders>
              <w:top w:val="nil"/>
            </w:tcBorders>
          </w:tcPr>
          <w:p w:rsidR="009A3578" w:rsidRPr="00C74A17" w:rsidRDefault="009A3578">
            <w:pPr>
              <w:spacing w:line="276" w:lineRule="auto"/>
              <w:rPr>
                <w:b/>
                <w:sz w:val="18"/>
                <w:szCs w:val="18"/>
              </w:rPr>
            </w:pPr>
            <w:r w:rsidRPr="00C74A17">
              <w:rPr>
                <w:b/>
                <w:sz w:val="18"/>
                <w:szCs w:val="18"/>
              </w:rPr>
              <w:t>2012-2013 EĞİTİM-ÖĞRETİM YILI I. DÖNEM II</w:t>
            </w:r>
            <w:r>
              <w:rPr>
                <w:b/>
                <w:sz w:val="18"/>
                <w:szCs w:val="18"/>
              </w:rPr>
              <w:t>I</w:t>
            </w:r>
            <w:r w:rsidRPr="00C74A17">
              <w:rPr>
                <w:b/>
                <w:sz w:val="18"/>
                <w:szCs w:val="18"/>
              </w:rPr>
              <w:t>. SINAV</w:t>
            </w:r>
          </w:p>
        </w:tc>
        <w:tc>
          <w:tcPr>
            <w:tcW w:w="0" w:type="auto"/>
            <w:vMerge/>
            <w:vAlign w:val="center"/>
          </w:tcPr>
          <w:p w:rsidR="009A3578" w:rsidRPr="00C74A17" w:rsidRDefault="009A3578">
            <w:pPr>
              <w:rPr>
                <w:sz w:val="18"/>
                <w:szCs w:val="18"/>
              </w:rPr>
            </w:pPr>
          </w:p>
        </w:tc>
      </w:tr>
    </w:tbl>
    <w:p w:rsidR="009A3578" w:rsidRDefault="009A3578" w:rsidP="00C61E5C">
      <w:pPr>
        <w:jc w:val="center"/>
        <w:rPr>
          <w:b/>
          <w:sz w:val="22"/>
          <w:szCs w:val="22"/>
        </w:rPr>
      </w:pPr>
      <w:r w:rsidRPr="00C61E5C">
        <w:rPr>
          <w:b/>
          <w:sz w:val="22"/>
          <w:szCs w:val="22"/>
        </w:rPr>
        <w:t>SORULAR</w:t>
      </w:r>
    </w:p>
    <w:p w:rsidR="009A3578" w:rsidRDefault="009A3578" w:rsidP="00C61E5C">
      <w:pPr>
        <w:rPr>
          <w:b/>
          <w:sz w:val="22"/>
          <w:szCs w:val="22"/>
        </w:rPr>
        <w:sectPr w:rsidR="009A3578" w:rsidSect="00C61E5C">
          <w:pgSz w:w="11906" w:h="16838"/>
          <w:pgMar w:top="567" w:right="680" w:bottom="828" w:left="794" w:header="709" w:footer="709" w:gutter="0"/>
          <w:cols w:space="708"/>
          <w:docGrid w:linePitch="360"/>
        </w:sectPr>
      </w:pPr>
      <w:hyperlink r:id="rId4" w:history="1">
        <w:r w:rsidRPr="00036201">
          <w:rPr>
            <w:rStyle w:val="Hyperlink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9A3578" w:rsidRDefault="009A3578" w:rsidP="00C61E5C">
      <w:pPr>
        <w:rPr>
          <w:b/>
          <w:sz w:val="22"/>
          <w:szCs w:val="22"/>
        </w:rPr>
        <w:sectPr w:rsidR="009A3578" w:rsidSect="00C61E5C">
          <w:type w:val="continuous"/>
          <w:pgSz w:w="11906" w:h="16838"/>
          <w:pgMar w:top="567" w:right="680" w:bottom="828" w:left="794" w:header="709" w:footer="709" w:gutter="0"/>
          <w:cols w:num="2" w:space="709"/>
          <w:docGrid w:linePitch="360"/>
        </w:sectPr>
      </w:pPr>
    </w:p>
    <w:p w:rsidR="009A3578" w:rsidRPr="00A058BA" w:rsidRDefault="009A3578" w:rsidP="007F0312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S-1</w:t>
      </w:r>
      <w:r w:rsidRPr="00A058BA">
        <w:rPr>
          <w:b/>
          <w:bCs/>
          <w:sz w:val="22"/>
          <w:szCs w:val="22"/>
        </w:rPr>
        <w:t xml:space="preserve"> Türkiye’nin turizm değeri ve bulundukları illere ilişkin aşağıda verilen eşleştirmelerden hangisi </w:t>
      </w:r>
      <w:r w:rsidRPr="00A058BA">
        <w:rPr>
          <w:b/>
          <w:bCs/>
          <w:sz w:val="22"/>
          <w:szCs w:val="22"/>
          <w:u w:val="single"/>
        </w:rPr>
        <w:t>yanlıştır?</w:t>
      </w:r>
    </w:p>
    <w:p w:rsidR="009A3578" w:rsidRPr="00A058BA" w:rsidRDefault="009A3578" w:rsidP="007F0312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A) Mevlana Türbesi ─ Konya</w:t>
      </w:r>
    </w:p>
    <w:p w:rsidR="009A3578" w:rsidRPr="00A058BA" w:rsidRDefault="009A3578" w:rsidP="007F0312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B) Kız kulesi ─ İstanbul</w:t>
      </w:r>
    </w:p>
    <w:p w:rsidR="009A3578" w:rsidRPr="00A058BA" w:rsidRDefault="009A3578" w:rsidP="007F0312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C) Pamukkale ─ Denizli</w:t>
      </w:r>
    </w:p>
    <w:p w:rsidR="009A3578" w:rsidRPr="00A058BA" w:rsidRDefault="009A3578" w:rsidP="0019763A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D) Peri bacaları ─ Antalya</w:t>
      </w:r>
    </w:p>
    <w:p w:rsidR="009A3578" w:rsidRPr="00A058BA" w:rsidRDefault="009A3578" w:rsidP="00975519">
      <w:pPr>
        <w:jc w:val="both"/>
        <w:rPr>
          <w:b/>
          <w:bCs/>
          <w:sz w:val="22"/>
          <w:szCs w:val="22"/>
        </w:rPr>
      </w:pPr>
    </w:p>
    <w:p w:rsidR="009A3578" w:rsidRPr="00A058BA" w:rsidRDefault="009A3578" w:rsidP="00975519">
      <w:pPr>
        <w:jc w:val="both"/>
        <w:rPr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S2-</w:t>
      </w:r>
      <w:r w:rsidRPr="00A058BA">
        <w:rPr>
          <w:b/>
          <w:bCs/>
          <w:sz w:val="22"/>
          <w:szCs w:val="22"/>
        </w:rPr>
        <w:t xml:space="preserve"> </w:t>
      </w:r>
      <w:r w:rsidRPr="00A058BA">
        <w:rPr>
          <w:bCs/>
          <w:sz w:val="22"/>
          <w:szCs w:val="22"/>
        </w:rPr>
        <w:t>İlköğretim 5. sınıfta okuyan Ayşe, okulun tiyatro kulübüne oyuncu olarak katılıyor. Hafta sonları da mahallelerindeki basketbol oyun sahasında anne, baba ve kardeşiyle birlikte basketbol oynuyor.</w:t>
      </w:r>
    </w:p>
    <w:p w:rsidR="009A3578" w:rsidRPr="00A058BA" w:rsidRDefault="009A3578" w:rsidP="00975519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</w:rPr>
        <w:t xml:space="preserve">Yukarıdaki açıklamada Ayşe’nin aşağıda verilen gruplardan hangisine katıldığı </w:t>
      </w:r>
      <w:r w:rsidRPr="00A058BA">
        <w:rPr>
          <w:b/>
          <w:bCs/>
          <w:sz w:val="22"/>
          <w:szCs w:val="22"/>
          <w:u w:val="single"/>
        </w:rPr>
        <w:t>belirtilmemiştir?</w:t>
      </w:r>
    </w:p>
    <w:p w:rsidR="009A3578" w:rsidRPr="00A058BA" w:rsidRDefault="009A3578" w:rsidP="00975519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A) Mahalle arkadaşlığı</w:t>
      </w:r>
      <w:r w:rsidRPr="00A058BA">
        <w:rPr>
          <w:bCs/>
          <w:sz w:val="22"/>
          <w:szCs w:val="22"/>
        </w:rPr>
        <w:tab/>
      </w:r>
      <w:r w:rsidRPr="00A058BA">
        <w:rPr>
          <w:bCs/>
          <w:sz w:val="22"/>
          <w:szCs w:val="22"/>
        </w:rPr>
        <w:tab/>
        <w:t>B) Okul</w:t>
      </w:r>
    </w:p>
    <w:p w:rsidR="009A3578" w:rsidRPr="00A058BA" w:rsidRDefault="009A3578" w:rsidP="00975519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 xml:space="preserve">C) Aile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A058BA">
        <w:rPr>
          <w:bCs/>
          <w:sz w:val="22"/>
          <w:szCs w:val="22"/>
        </w:rPr>
        <w:t>D) Okul tiyatro kulübü</w:t>
      </w:r>
    </w:p>
    <w:p w:rsidR="009A3578" w:rsidRPr="00A058BA" w:rsidRDefault="009A3578" w:rsidP="00975519">
      <w:pPr>
        <w:jc w:val="both"/>
        <w:rPr>
          <w:bCs/>
          <w:sz w:val="22"/>
          <w:szCs w:val="22"/>
        </w:rPr>
      </w:pPr>
    </w:p>
    <w:p w:rsidR="009A3578" w:rsidRPr="00A058BA" w:rsidRDefault="009A3578" w:rsidP="00C14D64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S3-</w:t>
      </w:r>
      <w:r w:rsidRPr="00A058BA">
        <w:rPr>
          <w:bCs/>
          <w:sz w:val="22"/>
          <w:szCs w:val="22"/>
        </w:rPr>
        <w:t xml:space="preserve"> </w:t>
      </w:r>
      <w:r w:rsidRPr="00A058BA">
        <w:rPr>
          <w:b/>
          <w:bCs/>
          <w:sz w:val="22"/>
          <w:szCs w:val="22"/>
        </w:rPr>
        <w:t>Aşağıdakilerden hangisi çocuk haklarındandır?</w:t>
      </w:r>
    </w:p>
    <w:p w:rsidR="009A3578" w:rsidRPr="00A058BA" w:rsidRDefault="009A3578" w:rsidP="00C14D64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A) Okuldaki ve sınıftaki eşyaları koruma</w:t>
      </w:r>
    </w:p>
    <w:p w:rsidR="009A3578" w:rsidRPr="00A058BA" w:rsidRDefault="009A3578" w:rsidP="00C14D64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B) Çevreyi temiz tutmaya özen gösterme</w:t>
      </w:r>
    </w:p>
    <w:p w:rsidR="009A3578" w:rsidRPr="00A058BA" w:rsidRDefault="009A3578" w:rsidP="00C14D64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C) Düşüncelerini, sınıfta özgürce ifade etme</w:t>
      </w:r>
    </w:p>
    <w:p w:rsidR="009A3578" w:rsidRPr="00A058BA" w:rsidRDefault="009A3578" w:rsidP="00C14D64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D) Derslere düzenli olarak çalışma</w:t>
      </w:r>
    </w:p>
    <w:p w:rsidR="009A3578" w:rsidRPr="00A058BA" w:rsidRDefault="009A3578" w:rsidP="007F0312">
      <w:pPr>
        <w:jc w:val="both"/>
        <w:rPr>
          <w:sz w:val="22"/>
          <w:szCs w:val="22"/>
        </w:rPr>
      </w:pPr>
    </w:p>
    <w:p w:rsidR="009A3578" w:rsidRPr="00A058BA" w:rsidRDefault="009A3578" w:rsidP="00E16FC4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S4-</w:t>
      </w:r>
      <w:r w:rsidRPr="00A058BA">
        <w:rPr>
          <w:bCs/>
          <w:sz w:val="22"/>
          <w:szCs w:val="22"/>
        </w:rPr>
        <w:t xml:space="preserve"> </w:t>
      </w:r>
      <w:r w:rsidRPr="00A058BA">
        <w:rPr>
          <w:b/>
          <w:bCs/>
          <w:sz w:val="22"/>
          <w:szCs w:val="22"/>
        </w:rPr>
        <w:t xml:space="preserve">Aşağıdaki sivil toplum örgütlerinden hangisinin etkinlikte bulunduğu alan </w:t>
      </w:r>
      <w:r w:rsidRPr="00A058BA">
        <w:rPr>
          <w:b/>
          <w:bCs/>
          <w:sz w:val="22"/>
          <w:szCs w:val="22"/>
          <w:u w:val="single"/>
        </w:rPr>
        <w:t>yanlış</w:t>
      </w:r>
      <w:r w:rsidRPr="00A058BA">
        <w:rPr>
          <w:b/>
          <w:bCs/>
          <w:sz w:val="22"/>
          <w:szCs w:val="22"/>
        </w:rPr>
        <w:t xml:space="preserve"> verilmiştir?</w:t>
      </w:r>
    </w:p>
    <w:p w:rsidR="009A3578" w:rsidRPr="00A058BA" w:rsidRDefault="009A3578" w:rsidP="00E16FC4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A) Millî Eğitim Vakfı – Eğitimin desteklenmesi</w:t>
      </w:r>
    </w:p>
    <w:p w:rsidR="009A3578" w:rsidRPr="00A058BA" w:rsidRDefault="009A3578" w:rsidP="00E16FC4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B) Eğitim Gönüllüleri Derneği – Doğal afetlerde ilk yardım</w:t>
      </w:r>
    </w:p>
    <w:p w:rsidR="009A3578" w:rsidRPr="00A058BA" w:rsidRDefault="009A3578" w:rsidP="00E16FC4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C) TEMA Vakfı – Çevrenin korunması</w:t>
      </w:r>
    </w:p>
    <w:p w:rsidR="009A3578" w:rsidRPr="00A058BA" w:rsidRDefault="009A3578" w:rsidP="00E16FC4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D) Yeşilay – Sağlık hizmetlerinin desteklenmesi</w:t>
      </w:r>
    </w:p>
    <w:p w:rsidR="009A3578" w:rsidRPr="00A058BA" w:rsidRDefault="009A3578" w:rsidP="00E16FC4">
      <w:pPr>
        <w:jc w:val="both"/>
        <w:rPr>
          <w:bCs/>
          <w:sz w:val="22"/>
          <w:szCs w:val="22"/>
        </w:rPr>
      </w:pPr>
    </w:p>
    <w:p w:rsidR="009A3578" w:rsidRPr="00A058BA" w:rsidRDefault="009A3578" w:rsidP="00E56A0C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S5-</w:t>
      </w:r>
      <w:r w:rsidRPr="00A058BA">
        <w:rPr>
          <w:bCs/>
          <w:sz w:val="22"/>
          <w:szCs w:val="22"/>
        </w:rPr>
        <w:t xml:space="preserve"> </w:t>
      </w:r>
      <w:r w:rsidRPr="00A058BA">
        <w:rPr>
          <w:b/>
          <w:bCs/>
          <w:sz w:val="22"/>
          <w:szCs w:val="22"/>
        </w:rPr>
        <w:t>Aşağıdakilerden hangisi eğitim alanında hizmet veren sivil toplum örgütüdür?</w:t>
      </w:r>
    </w:p>
    <w:p w:rsidR="009A3578" w:rsidRPr="00A058BA" w:rsidRDefault="009A3578" w:rsidP="00E56A0C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A) Darüşşafaka</w:t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  <w:t>B) Tema</w:t>
      </w:r>
    </w:p>
    <w:p w:rsidR="009A3578" w:rsidRPr="00A058BA" w:rsidRDefault="009A3578" w:rsidP="00E56A0C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 xml:space="preserve">C) Çekül </w:t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  <w:t>D) Lösev</w:t>
      </w:r>
    </w:p>
    <w:p w:rsidR="009A3578" w:rsidRPr="00A058BA" w:rsidRDefault="009A3578" w:rsidP="00E56A0C">
      <w:pPr>
        <w:jc w:val="both"/>
        <w:rPr>
          <w:sz w:val="22"/>
          <w:szCs w:val="22"/>
        </w:rPr>
      </w:pPr>
    </w:p>
    <w:p w:rsidR="009A3578" w:rsidRPr="00A058BA" w:rsidRDefault="009A3578" w:rsidP="008C6E15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S6-</w:t>
      </w:r>
      <w:r w:rsidRPr="00A058BA">
        <w:rPr>
          <w:b/>
          <w:bCs/>
          <w:sz w:val="22"/>
          <w:szCs w:val="22"/>
        </w:rPr>
        <w:t xml:space="preserve"> Aşağıdakilerden hangisi kadınlara siyasal hakların verilmesiyle ilgilidir?</w:t>
      </w:r>
    </w:p>
    <w:p w:rsidR="009A3578" w:rsidRPr="00A058BA" w:rsidRDefault="009A3578" w:rsidP="008C6E15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A) İzmir İktisat Kongresi’nin toplanması</w:t>
      </w:r>
    </w:p>
    <w:p w:rsidR="009A3578" w:rsidRPr="00A058BA" w:rsidRDefault="009A3578" w:rsidP="008C6E15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B) Halifeliğin kaldırılması</w:t>
      </w:r>
    </w:p>
    <w:p w:rsidR="009A3578" w:rsidRPr="00A058BA" w:rsidRDefault="009A3578" w:rsidP="008C6E15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C) Medenî Kanun’un kabul edilmesi</w:t>
      </w:r>
    </w:p>
    <w:p w:rsidR="009A3578" w:rsidRPr="00A058BA" w:rsidRDefault="009A3578" w:rsidP="008C6E15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D) Milletvekili seçme ve seçilme hakkının tanınması</w:t>
      </w:r>
    </w:p>
    <w:p w:rsidR="009A3578" w:rsidRPr="00A058BA" w:rsidRDefault="009A3578" w:rsidP="008C6E15">
      <w:pPr>
        <w:jc w:val="both"/>
        <w:rPr>
          <w:bCs/>
          <w:sz w:val="22"/>
          <w:szCs w:val="22"/>
        </w:rPr>
      </w:pPr>
    </w:p>
    <w:p w:rsidR="009A3578" w:rsidRPr="00A058BA" w:rsidRDefault="009A3578" w:rsidP="007A5BB8">
      <w:pPr>
        <w:jc w:val="both"/>
        <w:rPr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S7-</w:t>
      </w:r>
      <w:r w:rsidRPr="00A058BA">
        <w:rPr>
          <w:bCs/>
          <w:sz w:val="22"/>
          <w:szCs w:val="22"/>
        </w:rPr>
        <w:t xml:space="preserve"> I- Türk Dil Kurumunun kurulması</w:t>
      </w:r>
    </w:p>
    <w:p w:rsidR="009A3578" w:rsidRPr="00A058BA" w:rsidRDefault="009A3578" w:rsidP="007A5BB8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 xml:space="preserve">     II- Tevhid-i Tedrisat Kanunu’nun kabul edilmesi</w:t>
      </w:r>
    </w:p>
    <w:p w:rsidR="009A3578" w:rsidRPr="00A058BA" w:rsidRDefault="009A3578" w:rsidP="007A5BB8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 xml:space="preserve">    III- Uluslararası Ölçü Birimlerinin kabulü</w:t>
      </w:r>
    </w:p>
    <w:p w:rsidR="009A3578" w:rsidRPr="00A058BA" w:rsidRDefault="009A3578" w:rsidP="007A5BB8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 xml:space="preserve">    IV- Halifeliğin kaldırılması</w:t>
      </w:r>
    </w:p>
    <w:p w:rsidR="009A3578" w:rsidRPr="00A058BA" w:rsidRDefault="009A3578" w:rsidP="007A5BB8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</w:rPr>
        <w:t>Yukarıdaki inkılaplardan hangileri “Laiklik ilkesi” doğrultusunda yapılmıştır?</w:t>
      </w:r>
    </w:p>
    <w:p w:rsidR="009A3578" w:rsidRPr="00A058BA" w:rsidRDefault="009A3578" w:rsidP="007A5BB8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A) II – IV</w:t>
      </w:r>
      <w:r w:rsidRPr="00A058BA">
        <w:rPr>
          <w:bCs/>
          <w:sz w:val="22"/>
          <w:szCs w:val="22"/>
        </w:rPr>
        <w:tab/>
      </w:r>
      <w:r w:rsidRPr="00A058BA">
        <w:rPr>
          <w:bCs/>
          <w:sz w:val="22"/>
          <w:szCs w:val="22"/>
        </w:rPr>
        <w:tab/>
      </w:r>
      <w:r w:rsidRPr="00A058BA">
        <w:rPr>
          <w:bCs/>
          <w:sz w:val="22"/>
          <w:szCs w:val="22"/>
        </w:rPr>
        <w:tab/>
        <w:t>B) Yalnız IV</w:t>
      </w:r>
    </w:p>
    <w:p w:rsidR="009A3578" w:rsidRPr="00A058BA" w:rsidRDefault="009A3578" w:rsidP="007A5BB8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 xml:space="preserve">C) Yalnız I </w:t>
      </w:r>
      <w:r w:rsidRPr="00A058BA">
        <w:rPr>
          <w:bCs/>
          <w:sz w:val="22"/>
          <w:szCs w:val="22"/>
        </w:rPr>
        <w:tab/>
      </w:r>
      <w:r w:rsidRPr="00A058BA">
        <w:rPr>
          <w:bCs/>
          <w:sz w:val="22"/>
          <w:szCs w:val="22"/>
        </w:rPr>
        <w:tab/>
      </w:r>
      <w:r w:rsidRPr="00A058BA">
        <w:rPr>
          <w:bCs/>
          <w:sz w:val="22"/>
          <w:szCs w:val="22"/>
        </w:rPr>
        <w:tab/>
        <w:t>D) I – III – IV</w:t>
      </w:r>
    </w:p>
    <w:p w:rsidR="009A3578" w:rsidRPr="00A058BA" w:rsidRDefault="009A3578" w:rsidP="008C6E15">
      <w:pPr>
        <w:jc w:val="both"/>
        <w:rPr>
          <w:sz w:val="22"/>
          <w:szCs w:val="22"/>
        </w:rPr>
      </w:pPr>
    </w:p>
    <w:p w:rsidR="009A3578" w:rsidRDefault="009A3578" w:rsidP="004E1347">
      <w:pPr>
        <w:jc w:val="both"/>
        <w:rPr>
          <w:b/>
          <w:bCs/>
          <w:sz w:val="22"/>
          <w:szCs w:val="22"/>
          <w:u w:val="single"/>
        </w:rPr>
      </w:pPr>
    </w:p>
    <w:p w:rsidR="009A3578" w:rsidRDefault="009A3578" w:rsidP="004E1347">
      <w:pPr>
        <w:jc w:val="both"/>
        <w:rPr>
          <w:b/>
          <w:bCs/>
          <w:sz w:val="22"/>
          <w:szCs w:val="22"/>
          <w:u w:val="single"/>
        </w:rPr>
      </w:pPr>
    </w:p>
    <w:p w:rsidR="009A3578" w:rsidRPr="00A058BA" w:rsidRDefault="009A3578" w:rsidP="004E1347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S8-</w:t>
      </w:r>
      <w:r w:rsidRPr="00A058BA">
        <w:rPr>
          <w:bCs/>
          <w:sz w:val="22"/>
          <w:szCs w:val="22"/>
        </w:rPr>
        <w:t xml:space="preserve"> </w:t>
      </w:r>
      <w:r w:rsidRPr="00A058BA">
        <w:rPr>
          <w:b/>
          <w:bCs/>
          <w:sz w:val="22"/>
          <w:szCs w:val="22"/>
        </w:rPr>
        <w:t xml:space="preserve">Aşağıdakilerden hangisi Atatürkçü Düşünce Sistemi için </w:t>
      </w:r>
      <w:r w:rsidRPr="00A058BA">
        <w:rPr>
          <w:b/>
          <w:bCs/>
          <w:sz w:val="22"/>
          <w:szCs w:val="22"/>
          <w:u w:val="single"/>
        </w:rPr>
        <w:t>söylenemez?</w:t>
      </w:r>
    </w:p>
    <w:p w:rsidR="009A3578" w:rsidRPr="00A058BA" w:rsidRDefault="009A3578" w:rsidP="004E1347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A) Akla ve bilime dayanır.</w:t>
      </w:r>
    </w:p>
    <w:p w:rsidR="009A3578" w:rsidRPr="00A058BA" w:rsidRDefault="009A3578" w:rsidP="004E1347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B) Vicdan ve düşünce hürriyetine saygılıdır.</w:t>
      </w:r>
    </w:p>
    <w:p w:rsidR="009A3578" w:rsidRPr="00A058BA" w:rsidRDefault="009A3578" w:rsidP="004E1347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C) Bölgesel barışı yeterli görür.</w:t>
      </w:r>
    </w:p>
    <w:p w:rsidR="009A3578" w:rsidRDefault="009A3578" w:rsidP="00674EB5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D) Millî birlik ve bütünlüğe önem verir.</w:t>
      </w:r>
    </w:p>
    <w:p w:rsidR="009A3578" w:rsidRPr="00A058BA" w:rsidRDefault="009A3578" w:rsidP="00674EB5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5"/>
        <w:gridCol w:w="2874"/>
        <w:gridCol w:w="1701"/>
      </w:tblGrid>
      <w:tr w:rsidR="009A3578" w:rsidRPr="00A058BA" w:rsidTr="0091339B">
        <w:tc>
          <w:tcPr>
            <w:tcW w:w="3369" w:type="dxa"/>
            <w:gridSpan w:val="2"/>
          </w:tcPr>
          <w:p w:rsidR="009A3578" w:rsidRPr="0091339B" w:rsidRDefault="009A3578" w:rsidP="0091339B">
            <w:pPr>
              <w:jc w:val="both"/>
              <w:rPr>
                <w:sz w:val="22"/>
                <w:szCs w:val="22"/>
              </w:rPr>
            </w:pPr>
            <w:r w:rsidRPr="0091339B">
              <w:rPr>
                <w:b/>
                <w:bCs/>
                <w:sz w:val="22"/>
                <w:szCs w:val="22"/>
              </w:rPr>
              <w:t>Atatürkçülüğün Temel Esasları</w:t>
            </w:r>
          </w:p>
        </w:tc>
        <w:tc>
          <w:tcPr>
            <w:tcW w:w="1701" w:type="dxa"/>
          </w:tcPr>
          <w:p w:rsidR="009A3578" w:rsidRPr="0091339B" w:rsidRDefault="009A3578" w:rsidP="0091339B">
            <w:pPr>
              <w:jc w:val="both"/>
              <w:rPr>
                <w:sz w:val="22"/>
                <w:szCs w:val="22"/>
              </w:rPr>
            </w:pPr>
            <w:r w:rsidRPr="0091339B">
              <w:rPr>
                <w:b/>
                <w:bCs/>
                <w:sz w:val="22"/>
                <w:szCs w:val="22"/>
              </w:rPr>
              <w:t>Atatürk İlkeleri</w:t>
            </w:r>
          </w:p>
        </w:tc>
      </w:tr>
      <w:tr w:rsidR="009A3578" w:rsidRPr="00A058BA" w:rsidTr="0091339B">
        <w:tc>
          <w:tcPr>
            <w:tcW w:w="495" w:type="dxa"/>
            <w:tcBorders>
              <w:right w:val="single" w:sz="4" w:space="0" w:color="auto"/>
            </w:tcBorders>
          </w:tcPr>
          <w:p w:rsidR="009A3578" w:rsidRPr="0091339B" w:rsidRDefault="009A3578" w:rsidP="0091339B">
            <w:pPr>
              <w:jc w:val="both"/>
              <w:rPr>
                <w:sz w:val="22"/>
                <w:szCs w:val="22"/>
              </w:rPr>
            </w:pPr>
            <w:r w:rsidRPr="0091339B">
              <w:rPr>
                <w:sz w:val="22"/>
                <w:szCs w:val="22"/>
              </w:rPr>
              <w:t>I</w:t>
            </w:r>
          </w:p>
        </w:tc>
        <w:tc>
          <w:tcPr>
            <w:tcW w:w="2874" w:type="dxa"/>
            <w:tcBorders>
              <w:left w:val="single" w:sz="4" w:space="0" w:color="auto"/>
            </w:tcBorders>
          </w:tcPr>
          <w:p w:rsidR="009A3578" w:rsidRPr="0091339B" w:rsidRDefault="009A3578" w:rsidP="0091339B">
            <w:pPr>
              <w:jc w:val="both"/>
              <w:rPr>
                <w:sz w:val="22"/>
                <w:szCs w:val="22"/>
              </w:rPr>
            </w:pPr>
            <w:r w:rsidRPr="0091339B">
              <w:rPr>
                <w:bCs/>
                <w:sz w:val="22"/>
                <w:szCs w:val="22"/>
              </w:rPr>
              <w:t>Millî dil</w:t>
            </w:r>
          </w:p>
        </w:tc>
        <w:tc>
          <w:tcPr>
            <w:tcW w:w="1701" w:type="dxa"/>
          </w:tcPr>
          <w:p w:rsidR="009A3578" w:rsidRPr="0091339B" w:rsidRDefault="009A3578" w:rsidP="0091339B">
            <w:pPr>
              <w:jc w:val="both"/>
              <w:rPr>
                <w:sz w:val="22"/>
                <w:szCs w:val="22"/>
              </w:rPr>
            </w:pPr>
            <w:r w:rsidRPr="0091339B">
              <w:rPr>
                <w:bCs/>
                <w:sz w:val="22"/>
                <w:szCs w:val="22"/>
              </w:rPr>
              <w:t>Milliyetçilik</w:t>
            </w:r>
          </w:p>
        </w:tc>
      </w:tr>
      <w:tr w:rsidR="009A3578" w:rsidRPr="00A058BA" w:rsidTr="0091339B">
        <w:tc>
          <w:tcPr>
            <w:tcW w:w="495" w:type="dxa"/>
            <w:tcBorders>
              <w:right w:val="single" w:sz="4" w:space="0" w:color="auto"/>
            </w:tcBorders>
          </w:tcPr>
          <w:p w:rsidR="009A3578" w:rsidRPr="0091339B" w:rsidRDefault="009A3578" w:rsidP="0091339B">
            <w:pPr>
              <w:jc w:val="both"/>
              <w:rPr>
                <w:sz w:val="22"/>
                <w:szCs w:val="22"/>
              </w:rPr>
            </w:pPr>
            <w:r w:rsidRPr="0091339B">
              <w:rPr>
                <w:sz w:val="22"/>
                <w:szCs w:val="22"/>
              </w:rPr>
              <w:t>II</w:t>
            </w:r>
          </w:p>
        </w:tc>
        <w:tc>
          <w:tcPr>
            <w:tcW w:w="2874" w:type="dxa"/>
            <w:tcBorders>
              <w:left w:val="single" w:sz="4" w:space="0" w:color="auto"/>
            </w:tcBorders>
          </w:tcPr>
          <w:p w:rsidR="009A3578" w:rsidRPr="0091339B" w:rsidRDefault="009A3578" w:rsidP="0091339B">
            <w:pPr>
              <w:jc w:val="both"/>
              <w:rPr>
                <w:sz w:val="22"/>
                <w:szCs w:val="22"/>
              </w:rPr>
            </w:pPr>
            <w:r w:rsidRPr="0091339B">
              <w:rPr>
                <w:bCs/>
                <w:sz w:val="22"/>
                <w:szCs w:val="22"/>
              </w:rPr>
              <w:t>Akılcılık prensibi</w:t>
            </w:r>
          </w:p>
        </w:tc>
        <w:tc>
          <w:tcPr>
            <w:tcW w:w="1701" w:type="dxa"/>
          </w:tcPr>
          <w:p w:rsidR="009A3578" w:rsidRPr="0091339B" w:rsidRDefault="009A3578" w:rsidP="0091339B">
            <w:pPr>
              <w:jc w:val="both"/>
              <w:rPr>
                <w:sz w:val="22"/>
                <w:szCs w:val="22"/>
              </w:rPr>
            </w:pPr>
            <w:r w:rsidRPr="0091339B">
              <w:rPr>
                <w:bCs/>
                <w:sz w:val="22"/>
                <w:szCs w:val="22"/>
              </w:rPr>
              <w:t>Laiklik</w:t>
            </w:r>
          </w:p>
        </w:tc>
      </w:tr>
      <w:tr w:rsidR="009A3578" w:rsidRPr="00A058BA" w:rsidTr="0091339B">
        <w:tc>
          <w:tcPr>
            <w:tcW w:w="495" w:type="dxa"/>
            <w:tcBorders>
              <w:right w:val="single" w:sz="4" w:space="0" w:color="auto"/>
            </w:tcBorders>
          </w:tcPr>
          <w:p w:rsidR="009A3578" w:rsidRPr="0091339B" w:rsidRDefault="009A3578" w:rsidP="0091339B">
            <w:pPr>
              <w:jc w:val="both"/>
              <w:rPr>
                <w:sz w:val="22"/>
                <w:szCs w:val="22"/>
              </w:rPr>
            </w:pPr>
            <w:r w:rsidRPr="0091339B">
              <w:rPr>
                <w:sz w:val="22"/>
                <w:szCs w:val="22"/>
              </w:rPr>
              <w:t>III</w:t>
            </w:r>
          </w:p>
        </w:tc>
        <w:tc>
          <w:tcPr>
            <w:tcW w:w="2874" w:type="dxa"/>
            <w:tcBorders>
              <w:left w:val="single" w:sz="4" w:space="0" w:color="auto"/>
            </w:tcBorders>
          </w:tcPr>
          <w:p w:rsidR="009A3578" w:rsidRPr="0091339B" w:rsidRDefault="009A3578" w:rsidP="0091339B">
            <w:pPr>
              <w:jc w:val="both"/>
              <w:rPr>
                <w:sz w:val="22"/>
                <w:szCs w:val="22"/>
              </w:rPr>
            </w:pPr>
            <w:r w:rsidRPr="0091339B">
              <w:rPr>
                <w:bCs/>
                <w:sz w:val="22"/>
                <w:szCs w:val="22"/>
              </w:rPr>
              <w:t>Millî kültürün geliştirilmesi</w:t>
            </w:r>
          </w:p>
        </w:tc>
        <w:tc>
          <w:tcPr>
            <w:tcW w:w="1701" w:type="dxa"/>
          </w:tcPr>
          <w:p w:rsidR="009A3578" w:rsidRPr="0091339B" w:rsidRDefault="009A3578" w:rsidP="0091339B">
            <w:pPr>
              <w:jc w:val="both"/>
              <w:rPr>
                <w:sz w:val="22"/>
                <w:szCs w:val="22"/>
              </w:rPr>
            </w:pPr>
            <w:r w:rsidRPr="0091339B">
              <w:rPr>
                <w:bCs/>
                <w:sz w:val="22"/>
                <w:szCs w:val="22"/>
              </w:rPr>
              <w:t>İnkılapçılık</w:t>
            </w:r>
          </w:p>
        </w:tc>
      </w:tr>
      <w:tr w:rsidR="009A3578" w:rsidRPr="00A058BA" w:rsidTr="0091339B">
        <w:tc>
          <w:tcPr>
            <w:tcW w:w="495" w:type="dxa"/>
            <w:tcBorders>
              <w:right w:val="single" w:sz="4" w:space="0" w:color="auto"/>
            </w:tcBorders>
          </w:tcPr>
          <w:p w:rsidR="009A3578" w:rsidRPr="0091339B" w:rsidRDefault="009A3578" w:rsidP="0091339B">
            <w:pPr>
              <w:jc w:val="both"/>
              <w:rPr>
                <w:sz w:val="22"/>
                <w:szCs w:val="22"/>
              </w:rPr>
            </w:pPr>
            <w:r w:rsidRPr="0091339B">
              <w:rPr>
                <w:sz w:val="22"/>
                <w:szCs w:val="22"/>
              </w:rPr>
              <w:t>IV</w:t>
            </w:r>
          </w:p>
        </w:tc>
        <w:tc>
          <w:tcPr>
            <w:tcW w:w="2874" w:type="dxa"/>
            <w:tcBorders>
              <w:left w:val="single" w:sz="4" w:space="0" w:color="auto"/>
            </w:tcBorders>
          </w:tcPr>
          <w:p w:rsidR="009A3578" w:rsidRPr="0091339B" w:rsidRDefault="009A3578" w:rsidP="0091339B">
            <w:pPr>
              <w:jc w:val="both"/>
              <w:rPr>
                <w:sz w:val="22"/>
                <w:szCs w:val="22"/>
              </w:rPr>
            </w:pPr>
            <w:r w:rsidRPr="0091339B">
              <w:rPr>
                <w:bCs/>
                <w:sz w:val="22"/>
                <w:szCs w:val="22"/>
              </w:rPr>
              <w:t>Millî tarih bilinci</w:t>
            </w:r>
          </w:p>
        </w:tc>
        <w:tc>
          <w:tcPr>
            <w:tcW w:w="1701" w:type="dxa"/>
          </w:tcPr>
          <w:p w:rsidR="009A3578" w:rsidRPr="0091339B" w:rsidRDefault="009A3578" w:rsidP="0091339B">
            <w:pPr>
              <w:jc w:val="both"/>
              <w:rPr>
                <w:sz w:val="22"/>
                <w:szCs w:val="22"/>
              </w:rPr>
            </w:pPr>
            <w:r w:rsidRPr="0091339B">
              <w:rPr>
                <w:bCs/>
                <w:sz w:val="22"/>
                <w:szCs w:val="22"/>
              </w:rPr>
              <w:t>Cumhuriyetçilik</w:t>
            </w:r>
          </w:p>
        </w:tc>
      </w:tr>
    </w:tbl>
    <w:p w:rsidR="009A3578" w:rsidRPr="00A058BA" w:rsidRDefault="009A3578" w:rsidP="00B1681D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S9-</w:t>
      </w:r>
      <w:r w:rsidRPr="00A058BA">
        <w:rPr>
          <w:bCs/>
          <w:sz w:val="22"/>
          <w:szCs w:val="22"/>
        </w:rPr>
        <w:t xml:space="preserve"> </w:t>
      </w:r>
      <w:r w:rsidRPr="00A058BA">
        <w:rPr>
          <w:b/>
          <w:bCs/>
          <w:sz w:val="22"/>
          <w:szCs w:val="22"/>
        </w:rPr>
        <w:t>Yukarıdaki tabloda Atatürkçülüğün temel esasları ile ilişkili olduğu Atatürk ilkeleri eşleştirilmiştir.</w:t>
      </w:r>
    </w:p>
    <w:p w:rsidR="009A3578" w:rsidRPr="00A058BA" w:rsidRDefault="009A3578" w:rsidP="00B1681D">
      <w:pPr>
        <w:jc w:val="both"/>
        <w:rPr>
          <w:b/>
          <w:bCs/>
          <w:sz w:val="22"/>
          <w:szCs w:val="22"/>
          <w:u w:val="single"/>
        </w:rPr>
      </w:pPr>
      <w:r w:rsidRPr="00A058BA">
        <w:rPr>
          <w:b/>
          <w:bCs/>
          <w:sz w:val="22"/>
          <w:szCs w:val="22"/>
        </w:rPr>
        <w:t xml:space="preserve">Bu eşleştirmelerden hangisi ya da hangileri </w:t>
      </w:r>
      <w:r w:rsidRPr="00A058BA">
        <w:rPr>
          <w:b/>
          <w:bCs/>
          <w:sz w:val="22"/>
          <w:szCs w:val="22"/>
          <w:u w:val="single"/>
        </w:rPr>
        <w:t>yanlıştır?</w:t>
      </w:r>
    </w:p>
    <w:p w:rsidR="009A3578" w:rsidRPr="00A058BA" w:rsidRDefault="009A3578" w:rsidP="00B1681D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 xml:space="preserve">A) Yalnız I </w:t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  <w:t>B) Yalnız IV</w:t>
      </w:r>
    </w:p>
    <w:p w:rsidR="009A3578" w:rsidRPr="00A058BA" w:rsidRDefault="009A3578" w:rsidP="00B1681D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 xml:space="preserve">C) II - III </w:t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  <w:t>D) I – III</w:t>
      </w:r>
    </w:p>
    <w:p w:rsidR="009A3578" w:rsidRPr="00A058BA" w:rsidRDefault="009A3578" w:rsidP="00B1681D">
      <w:pPr>
        <w:jc w:val="both"/>
        <w:rPr>
          <w:sz w:val="22"/>
          <w:szCs w:val="22"/>
        </w:rPr>
      </w:pPr>
    </w:p>
    <w:p w:rsidR="009A3578" w:rsidRPr="00A058BA" w:rsidRDefault="009A3578" w:rsidP="00AC33F4">
      <w:pPr>
        <w:jc w:val="both"/>
        <w:rPr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S10-</w:t>
      </w:r>
      <w:r w:rsidRPr="00A058BA">
        <w:rPr>
          <w:bCs/>
          <w:sz w:val="22"/>
          <w:szCs w:val="22"/>
        </w:rPr>
        <w:t xml:space="preserve"> I- Miladi takvimin kabul edilmesi</w:t>
      </w:r>
    </w:p>
    <w:p w:rsidR="009A3578" w:rsidRPr="00A058BA" w:rsidRDefault="009A3578" w:rsidP="00AC33F4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 xml:space="preserve">       II- Cuma günü yapılan hafta tatilinin Pazar gününe alınması</w:t>
      </w:r>
    </w:p>
    <w:p w:rsidR="009A3578" w:rsidRPr="00A058BA" w:rsidRDefault="009A3578" w:rsidP="00AC33F4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 xml:space="preserve">     III- Maden Tetkik ve Arama Enstitüsünün kurulması</w:t>
      </w:r>
    </w:p>
    <w:p w:rsidR="009A3578" w:rsidRPr="00A058BA" w:rsidRDefault="009A3578" w:rsidP="00AC33F4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</w:rPr>
        <w:t>Yukarıda verilen inkılaplardan hangisi ya da hangileri batılı ülkelerle ticari ilişkileri kolaylaştırmak amacıyla yapılmıştır?</w:t>
      </w:r>
    </w:p>
    <w:p w:rsidR="009A3578" w:rsidRPr="00A058BA" w:rsidRDefault="009A3578" w:rsidP="00AC33F4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 xml:space="preserve">A) Yalnız I </w:t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  <w:t>B) I - II</w:t>
      </w:r>
    </w:p>
    <w:p w:rsidR="009A3578" w:rsidRPr="00A058BA" w:rsidRDefault="009A3578" w:rsidP="00AC33F4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 xml:space="preserve">C) II - III </w:t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  <w:t>D) I - II – III</w:t>
      </w:r>
    </w:p>
    <w:p w:rsidR="009A3578" w:rsidRPr="00A058BA" w:rsidRDefault="009A3578" w:rsidP="00AC33F4">
      <w:pPr>
        <w:jc w:val="both"/>
        <w:rPr>
          <w:sz w:val="22"/>
          <w:szCs w:val="22"/>
        </w:rPr>
      </w:pPr>
    </w:p>
    <w:p w:rsidR="009A3578" w:rsidRPr="00A058BA" w:rsidRDefault="009A3578" w:rsidP="00486A1F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S11-</w:t>
      </w:r>
      <w:r w:rsidRPr="00A058BA">
        <w:rPr>
          <w:bCs/>
          <w:sz w:val="22"/>
          <w:szCs w:val="22"/>
        </w:rPr>
        <w:t xml:space="preserve"> </w:t>
      </w:r>
      <w:r w:rsidRPr="00A058BA">
        <w:rPr>
          <w:b/>
          <w:bCs/>
          <w:sz w:val="22"/>
          <w:szCs w:val="22"/>
        </w:rPr>
        <w:t>Fiziki haritalarda kullanılan mavi renk ve tonları aşağıdakilerden hangisini gösterir?</w:t>
      </w:r>
    </w:p>
    <w:p w:rsidR="009A3578" w:rsidRPr="00A058BA" w:rsidRDefault="009A3578" w:rsidP="00486A1F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A) Dağ ve tepeleri</w:t>
      </w:r>
    </w:p>
    <w:p w:rsidR="009A3578" w:rsidRPr="00A058BA" w:rsidRDefault="009A3578" w:rsidP="00486A1F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B) Deniz, göl ve akarsuları</w:t>
      </w:r>
    </w:p>
    <w:p w:rsidR="009A3578" w:rsidRPr="00A058BA" w:rsidRDefault="009A3578" w:rsidP="00486A1F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C) Ova ve platoları</w:t>
      </w:r>
    </w:p>
    <w:p w:rsidR="009A3578" w:rsidRPr="00A058BA" w:rsidRDefault="009A3578" w:rsidP="00486A1F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D) Orman, çayır ve meraları</w:t>
      </w:r>
    </w:p>
    <w:p w:rsidR="009A3578" w:rsidRPr="00A058BA" w:rsidRDefault="009A3578" w:rsidP="00486A1F">
      <w:pPr>
        <w:jc w:val="both"/>
        <w:rPr>
          <w:sz w:val="22"/>
          <w:szCs w:val="22"/>
        </w:rPr>
      </w:pPr>
    </w:p>
    <w:p w:rsidR="009A3578" w:rsidRPr="00A058BA" w:rsidRDefault="009A3578" w:rsidP="00FA137F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S12-</w:t>
      </w:r>
      <w:r w:rsidRPr="00A058BA">
        <w:rPr>
          <w:bCs/>
          <w:sz w:val="22"/>
          <w:szCs w:val="22"/>
        </w:rPr>
        <w:t xml:space="preserve"> </w:t>
      </w:r>
      <w:r w:rsidRPr="00A058BA">
        <w:rPr>
          <w:b/>
          <w:bCs/>
          <w:sz w:val="22"/>
          <w:szCs w:val="22"/>
        </w:rPr>
        <w:t>Aşağıda verilen halk oyunları ile, oynandığı il eşleştirmelerinden hangisi doğrudur?</w:t>
      </w:r>
    </w:p>
    <w:p w:rsidR="009A3578" w:rsidRPr="00A058BA" w:rsidRDefault="009A3578" w:rsidP="00FA137F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</w:rPr>
        <w:t xml:space="preserve">            Halk oyunu                         Oynandığı il</w:t>
      </w:r>
    </w:p>
    <w:p w:rsidR="009A3578" w:rsidRPr="00A058BA" w:rsidRDefault="009A3578" w:rsidP="00FA137F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A)        Hora                                     Elazığ</w:t>
      </w:r>
    </w:p>
    <w:p w:rsidR="009A3578" w:rsidRPr="00A058BA" w:rsidRDefault="009A3578" w:rsidP="00FA137F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B)        Zeybek                                 Erzurum</w:t>
      </w:r>
    </w:p>
    <w:p w:rsidR="009A3578" w:rsidRPr="00A058BA" w:rsidRDefault="009A3578" w:rsidP="00FA137F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C)        Horon                                   Trabzon</w:t>
      </w:r>
    </w:p>
    <w:p w:rsidR="009A3578" w:rsidRPr="00A058BA" w:rsidRDefault="009A3578" w:rsidP="00FA137F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D)        Çayda çıra                            Isparta</w:t>
      </w:r>
    </w:p>
    <w:p w:rsidR="009A3578" w:rsidRPr="00A058BA" w:rsidRDefault="009A3578" w:rsidP="00FA137F">
      <w:pPr>
        <w:jc w:val="both"/>
        <w:rPr>
          <w:bCs/>
          <w:sz w:val="22"/>
          <w:szCs w:val="22"/>
        </w:rPr>
      </w:pPr>
    </w:p>
    <w:p w:rsidR="009A3578" w:rsidRDefault="009A3578" w:rsidP="007F0A5A">
      <w:pPr>
        <w:jc w:val="both"/>
        <w:rPr>
          <w:b/>
          <w:bCs/>
          <w:sz w:val="22"/>
          <w:szCs w:val="22"/>
          <w:u w:val="single"/>
        </w:rPr>
      </w:pPr>
    </w:p>
    <w:p w:rsidR="009A3578" w:rsidRDefault="009A3578" w:rsidP="007F0A5A">
      <w:pPr>
        <w:jc w:val="both"/>
        <w:rPr>
          <w:b/>
          <w:bCs/>
          <w:sz w:val="22"/>
          <w:szCs w:val="22"/>
          <w:u w:val="single"/>
        </w:rPr>
      </w:pPr>
    </w:p>
    <w:p w:rsidR="009A3578" w:rsidRDefault="009A3578" w:rsidP="007F0A5A">
      <w:pPr>
        <w:jc w:val="both"/>
        <w:rPr>
          <w:b/>
          <w:bCs/>
          <w:sz w:val="22"/>
          <w:szCs w:val="22"/>
          <w:u w:val="single"/>
        </w:rPr>
      </w:pPr>
    </w:p>
    <w:p w:rsidR="009A3578" w:rsidRDefault="009A3578" w:rsidP="007F0A5A">
      <w:pPr>
        <w:jc w:val="both"/>
        <w:rPr>
          <w:b/>
          <w:bCs/>
          <w:sz w:val="22"/>
          <w:szCs w:val="22"/>
          <w:u w:val="single"/>
        </w:rPr>
      </w:pPr>
    </w:p>
    <w:p w:rsidR="009A3578" w:rsidRDefault="009A3578" w:rsidP="007F0A5A">
      <w:pPr>
        <w:jc w:val="both"/>
        <w:rPr>
          <w:b/>
          <w:bCs/>
          <w:sz w:val="22"/>
          <w:szCs w:val="22"/>
          <w:u w:val="single"/>
        </w:rPr>
      </w:pPr>
    </w:p>
    <w:p w:rsidR="009A3578" w:rsidRDefault="009A3578" w:rsidP="007F0A5A">
      <w:pPr>
        <w:jc w:val="both"/>
        <w:rPr>
          <w:b/>
          <w:bCs/>
          <w:sz w:val="22"/>
          <w:szCs w:val="22"/>
          <w:u w:val="single"/>
        </w:rPr>
      </w:pPr>
    </w:p>
    <w:p w:rsidR="009A3578" w:rsidRDefault="009A3578" w:rsidP="007F0A5A">
      <w:pPr>
        <w:jc w:val="both"/>
        <w:rPr>
          <w:b/>
          <w:bCs/>
          <w:sz w:val="22"/>
          <w:szCs w:val="22"/>
          <w:u w:val="single"/>
        </w:rPr>
      </w:pPr>
    </w:p>
    <w:p w:rsidR="009A3578" w:rsidRPr="00A058BA" w:rsidRDefault="009A3578" w:rsidP="007F0A5A">
      <w:pPr>
        <w:jc w:val="both"/>
        <w:rPr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S13-</w:t>
      </w:r>
      <w:r w:rsidRPr="00A058BA">
        <w:rPr>
          <w:b/>
          <w:bCs/>
          <w:sz w:val="22"/>
          <w:szCs w:val="22"/>
        </w:rPr>
        <w:t xml:space="preserve"> </w:t>
      </w:r>
      <w:r w:rsidRPr="00A058BA">
        <w:rPr>
          <w:bCs/>
          <w:sz w:val="22"/>
          <w:szCs w:val="22"/>
        </w:rPr>
        <w:t>Yeryüzü şekilleri ve iklim koşullarının elverişli olduğu yerlerde genellikle nüfus yoğunluğu fazladır.</w:t>
      </w:r>
    </w:p>
    <w:p w:rsidR="009A3578" w:rsidRPr="00A058BA" w:rsidRDefault="009A3578" w:rsidP="007F0A5A">
      <w:pPr>
        <w:jc w:val="both"/>
        <w:rPr>
          <w:bCs/>
          <w:sz w:val="22"/>
          <w:szCs w:val="22"/>
        </w:rPr>
      </w:pPr>
      <w:r w:rsidRPr="0091339B">
        <w:rPr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Adsız.jpg" style="width:240.75pt;height:138.75pt;visibility:visible">
            <v:imagedata r:id="rId5" o:title=""/>
          </v:shape>
        </w:pict>
      </w:r>
    </w:p>
    <w:p w:rsidR="009A3578" w:rsidRPr="00A058BA" w:rsidRDefault="009A3578" w:rsidP="007F0A5A">
      <w:pPr>
        <w:jc w:val="both"/>
        <w:rPr>
          <w:b/>
          <w:bCs/>
          <w:sz w:val="22"/>
          <w:szCs w:val="22"/>
          <w:u w:val="single"/>
        </w:rPr>
      </w:pPr>
      <w:r w:rsidRPr="00A058BA">
        <w:rPr>
          <w:b/>
          <w:bCs/>
          <w:sz w:val="22"/>
          <w:szCs w:val="22"/>
        </w:rPr>
        <w:t xml:space="preserve">Buna göre, haritada verilen illerden hangisinde nüfus yoğunluğu </w:t>
      </w:r>
      <w:r w:rsidRPr="00A058BA">
        <w:rPr>
          <w:b/>
          <w:bCs/>
          <w:sz w:val="22"/>
          <w:szCs w:val="22"/>
          <w:u w:val="single"/>
        </w:rPr>
        <w:t>daha azdır?</w:t>
      </w:r>
    </w:p>
    <w:p w:rsidR="009A3578" w:rsidRPr="00A058BA" w:rsidRDefault="009A3578" w:rsidP="007F0A5A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A) Siirt</w:t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  <w:t>B) Zonguldak</w:t>
      </w:r>
    </w:p>
    <w:p w:rsidR="009A3578" w:rsidRPr="00A058BA" w:rsidRDefault="009A3578" w:rsidP="007F0A5A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 xml:space="preserve">C) Samsun </w:t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  <w:t>D) İzmir</w:t>
      </w:r>
    </w:p>
    <w:p w:rsidR="009A3578" w:rsidRPr="00A058BA" w:rsidRDefault="009A3578" w:rsidP="007F0A5A">
      <w:pPr>
        <w:jc w:val="both"/>
        <w:rPr>
          <w:sz w:val="22"/>
          <w:szCs w:val="22"/>
        </w:rPr>
      </w:pPr>
    </w:p>
    <w:p w:rsidR="009A3578" w:rsidRPr="00A058BA" w:rsidRDefault="009A3578" w:rsidP="00D017DC">
      <w:pPr>
        <w:jc w:val="both"/>
        <w:rPr>
          <w:bCs/>
          <w:sz w:val="22"/>
          <w:szCs w:val="22"/>
        </w:rPr>
      </w:pPr>
      <w:r w:rsidRPr="0091339B">
        <w:rPr>
          <w:noProof/>
          <w:sz w:val="22"/>
          <w:szCs w:val="22"/>
        </w:rPr>
        <w:pict>
          <v:shape id="2 Resim" o:spid="_x0000_i1026" type="#_x0000_t75" alt="Adsız.jpg" style="width:240.75pt;height:129.75pt;visibility:visible">
            <v:imagedata r:id="rId6" o:title=""/>
          </v:shape>
        </w:pict>
      </w:r>
    </w:p>
    <w:p w:rsidR="009A3578" w:rsidRPr="00A058BA" w:rsidRDefault="009A3578" w:rsidP="00D017DC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S14-</w:t>
      </w:r>
      <w:r w:rsidRPr="00A058BA">
        <w:rPr>
          <w:bCs/>
          <w:sz w:val="22"/>
          <w:szCs w:val="22"/>
        </w:rPr>
        <w:t xml:space="preserve"> </w:t>
      </w:r>
      <w:r w:rsidRPr="00A058BA">
        <w:rPr>
          <w:b/>
          <w:bCs/>
          <w:sz w:val="22"/>
          <w:szCs w:val="22"/>
        </w:rPr>
        <w:t>Haritada numaralandırılarak verilen alanlarla burada görülen afetler, aşağıdakilerden hangisinde doğru olarak eşleştirilmiştir?</w:t>
      </w:r>
    </w:p>
    <w:p w:rsidR="009A3578" w:rsidRPr="00A058BA" w:rsidRDefault="009A3578" w:rsidP="00D017DC">
      <w:pPr>
        <w:ind w:firstLine="708"/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</w:rPr>
        <w:t>I.</w:t>
      </w:r>
      <w:r w:rsidRPr="00A058BA">
        <w:rPr>
          <w:b/>
          <w:bCs/>
          <w:sz w:val="22"/>
          <w:szCs w:val="22"/>
        </w:rPr>
        <w:tab/>
      </w:r>
      <w:r w:rsidRPr="00A058BA">
        <w:rPr>
          <w:b/>
          <w:bCs/>
          <w:sz w:val="22"/>
          <w:szCs w:val="22"/>
        </w:rPr>
        <w:tab/>
        <w:t xml:space="preserve"> II.</w:t>
      </w:r>
      <w:r w:rsidRPr="00A058BA">
        <w:rPr>
          <w:b/>
          <w:bCs/>
          <w:sz w:val="22"/>
          <w:szCs w:val="22"/>
        </w:rPr>
        <w:tab/>
      </w:r>
      <w:r w:rsidRPr="00A058BA">
        <w:rPr>
          <w:b/>
          <w:bCs/>
          <w:sz w:val="22"/>
          <w:szCs w:val="22"/>
        </w:rPr>
        <w:tab/>
        <w:t xml:space="preserve">        III.</w:t>
      </w:r>
    </w:p>
    <w:p w:rsidR="009A3578" w:rsidRPr="00A058BA" w:rsidRDefault="009A3578" w:rsidP="00D017DC">
      <w:pPr>
        <w:jc w:val="both"/>
        <w:rPr>
          <w:bCs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9.8pt;margin-top:.2pt;width:30.75pt;height:0;z-index:251658752" o:connectortype="straight"/>
        </w:pict>
      </w:r>
      <w:r>
        <w:rPr>
          <w:noProof/>
        </w:rPr>
        <w:pict>
          <v:shape id="_x0000_s1027" type="#_x0000_t32" style="position:absolute;left:0;text-align:left;margin-left:96.8pt;margin-top:.2pt;width:30.75pt;height:0;z-index:251657728" o:connectortype="straight"/>
        </w:pict>
      </w:r>
      <w:r>
        <w:rPr>
          <w:noProof/>
        </w:rPr>
        <w:pict>
          <v:shape id="_x0000_s1028" type="#_x0000_t32" style="position:absolute;left:0;text-align:left;margin-left:21.8pt;margin-top:.2pt;width:30.75pt;height:0;z-index:251656704" o:connectortype="straight"/>
        </w:pict>
      </w:r>
      <w:r w:rsidRPr="00A058BA">
        <w:rPr>
          <w:bCs/>
          <w:sz w:val="22"/>
          <w:szCs w:val="22"/>
        </w:rPr>
        <w:t xml:space="preserve">A) Orman yangını </w:t>
      </w:r>
      <w:r w:rsidRPr="00A058BA">
        <w:rPr>
          <w:bCs/>
          <w:sz w:val="22"/>
          <w:szCs w:val="22"/>
        </w:rPr>
        <w:tab/>
        <w:t>Deprem</w:t>
      </w:r>
      <w:r>
        <w:rPr>
          <w:bCs/>
          <w:sz w:val="22"/>
          <w:szCs w:val="22"/>
        </w:rPr>
        <w:tab/>
      </w:r>
      <w:r w:rsidRPr="00A058BA">
        <w:rPr>
          <w:bCs/>
          <w:sz w:val="22"/>
          <w:szCs w:val="22"/>
        </w:rPr>
        <w:t xml:space="preserve">      Heyelan</w:t>
      </w:r>
    </w:p>
    <w:p w:rsidR="009A3578" w:rsidRPr="00A058BA" w:rsidRDefault="009A3578" w:rsidP="00D017DC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 xml:space="preserve">B) Orman Yangını </w:t>
      </w:r>
      <w:r w:rsidRPr="00A058BA">
        <w:rPr>
          <w:bCs/>
          <w:sz w:val="22"/>
          <w:szCs w:val="22"/>
        </w:rPr>
        <w:tab/>
        <w:t xml:space="preserve">Heyelan </w:t>
      </w:r>
      <w:r w:rsidRPr="00A058BA">
        <w:rPr>
          <w:bCs/>
          <w:sz w:val="22"/>
          <w:szCs w:val="22"/>
        </w:rPr>
        <w:tab/>
        <w:t xml:space="preserve">      Deprem</w:t>
      </w:r>
    </w:p>
    <w:p w:rsidR="009A3578" w:rsidRPr="00A058BA" w:rsidRDefault="009A3578" w:rsidP="00D017DC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 xml:space="preserve">C) Deprem </w:t>
      </w:r>
      <w:r w:rsidRPr="00A058BA">
        <w:rPr>
          <w:bCs/>
          <w:sz w:val="22"/>
          <w:szCs w:val="22"/>
        </w:rPr>
        <w:tab/>
      </w:r>
      <w:r w:rsidRPr="00A058BA">
        <w:rPr>
          <w:bCs/>
          <w:sz w:val="22"/>
          <w:szCs w:val="22"/>
        </w:rPr>
        <w:tab/>
        <w:t xml:space="preserve">Orman Yangını </w:t>
      </w:r>
      <w:r>
        <w:rPr>
          <w:bCs/>
          <w:sz w:val="22"/>
          <w:szCs w:val="22"/>
        </w:rPr>
        <w:t xml:space="preserve">  </w:t>
      </w:r>
      <w:r w:rsidRPr="00A058BA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 </w:t>
      </w:r>
      <w:r w:rsidRPr="00A058BA">
        <w:rPr>
          <w:bCs/>
          <w:sz w:val="22"/>
          <w:szCs w:val="22"/>
        </w:rPr>
        <w:t xml:space="preserve">Heyelan </w:t>
      </w:r>
    </w:p>
    <w:p w:rsidR="009A3578" w:rsidRPr="00A058BA" w:rsidRDefault="009A3578" w:rsidP="00D017DC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 xml:space="preserve">D) Heyelan </w:t>
      </w:r>
      <w:r w:rsidRPr="00A058BA">
        <w:rPr>
          <w:bCs/>
          <w:sz w:val="22"/>
          <w:szCs w:val="22"/>
        </w:rPr>
        <w:tab/>
      </w:r>
      <w:r w:rsidRPr="00A058BA">
        <w:rPr>
          <w:bCs/>
          <w:sz w:val="22"/>
          <w:szCs w:val="22"/>
        </w:rPr>
        <w:tab/>
        <w:t xml:space="preserve">Orman Yangını </w:t>
      </w:r>
      <w:r>
        <w:rPr>
          <w:bCs/>
          <w:sz w:val="22"/>
          <w:szCs w:val="22"/>
        </w:rPr>
        <w:t xml:space="preserve"> </w:t>
      </w:r>
      <w:r w:rsidRPr="00A058BA">
        <w:rPr>
          <w:bCs/>
          <w:sz w:val="22"/>
          <w:szCs w:val="22"/>
        </w:rPr>
        <w:t xml:space="preserve">    Deprem</w:t>
      </w:r>
    </w:p>
    <w:p w:rsidR="009A3578" w:rsidRPr="00A058BA" w:rsidRDefault="009A3578" w:rsidP="007F0A5A">
      <w:pPr>
        <w:jc w:val="both"/>
        <w:rPr>
          <w:sz w:val="22"/>
          <w:szCs w:val="22"/>
        </w:rPr>
      </w:pPr>
    </w:p>
    <w:p w:rsidR="009A3578" w:rsidRPr="00A058BA" w:rsidRDefault="009A3578" w:rsidP="00A23E1E">
      <w:pPr>
        <w:jc w:val="both"/>
        <w:rPr>
          <w:bCs/>
          <w:sz w:val="22"/>
          <w:szCs w:val="22"/>
        </w:rPr>
      </w:pPr>
      <w:r w:rsidRPr="0091339B">
        <w:rPr>
          <w:noProof/>
          <w:sz w:val="22"/>
          <w:szCs w:val="22"/>
        </w:rPr>
        <w:pict>
          <v:shape id="4 Resim" o:spid="_x0000_i1027" type="#_x0000_t75" alt="Adsız.jpg" style="width:243pt;height:126.75pt;visibility:visible">
            <v:imagedata r:id="rId7" o:title=""/>
          </v:shape>
        </w:pict>
      </w:r>
    </w:p>
    <w:p w:rsidR="009A3578" w:rsidRPr="00A058BA" w:rsidRDefault="009A3578" w:rsidP="00A23E1E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S15-</w:t>
      </w:r>
      <w:r w:rsidRPr="00A058BA">
        <w:rPr>
          <w:bCs/>
          <w:sz w:val="22"/>
          <w:szCs w:val="22"/>
        </w:rPr>
        <w:t xml:space="preserve"> </w:t>
      </w:r>
      <w:r w:rsidRPr="00A058BA">
        <w:rPr>
          <w:b/>
          <w:bCs/>
          <w:sz w:val="22"/>
          <w:szCs w:val="22"/>
        </w:rPr>
        <w:t>Haritada taranarak numaralandırılmış yerlerin hangisinde taş kömürü çıkarılır?</w:t>
      </w:r>
    </w:p>
    <w:p w:rsidR="009A3578" w:rsidRPr="00A058BA" w:rsidRDefault="009A3578" w:rsidP="00A23E1E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 xml:space="preserve">A) 4 </w:t>
      </w:r>
      <w:r w:rsidRPr="00A058BA">
        <w:rPr>
          <w:bCs/>
          <w:sz w:val="22"/>
          <w:szCs w:val="22"/>
        </w:rPr>
        <w:tab/>
      </w:r>
      <w:r w:rsidRPr="00A058BA">
        <w:rPr>
          <w:bCs/>
          <w:sz w:val="22"/>
          <w:szCs w:val="22"/>
        </w:rPr>
        <w:tab/>
        <w:t>B) 3</w:t>
      </w:r>
      <w:r w:rsidRPr="00A058BA">
        <w:rPr>
          <w:bCs/>
          <w:sz w:val="22"/>
          <w:szCs w:val="22"/>
        </w:rPr>
        <w:tab/>
      </w:r>
      <w:r w:rsidRPr="00A058BA">
        <w:rPr>
          <w:bCs/>
          <w:sz w:val="22"/>
          <w:szCs w:val="22"/>
        </w:rPr>
        <w:tab/>
        <w:t xml:space="preserve"> C) 2 </w:t>
      </w:r>
      <w:r w:rsidRPr="00A058BA">
        <w:rPr>
          <w:bCs/>
          <w:sz w:val="22"/>
          <w:szCs w:val="22"/>
        </w:rPr>
        <w:tab/>
      </w:r>
      <w:r w:rsidRPr="00A058BA">
        <w:rPr>
          <w:bCs/>
          <w:sz w:val="22"/>
          <w:szCs w:val="22"/>
        </w:rPr>
        <w:tab/>
        <w:t>D) 1</w:t>
      </w:r>
    </w:p>
    <w:p w:rsidR="009A3578" w:rsidRPr="00A058BA" w:rsidRDefault="009A3578" w:rsidP="007F0A5A">
      <w:pPr>
        <w:jc w:val="both"/>
        <w:rPr>
          <w:sz w:val="22"/>
          <w:szCs w:val="22"/>
        </w:rPr>
      </w:pPr>
    </w:p>
    <w:p w:rsidR="009A3578" w:rsidRPr="00A058BA" w:rsidRDefault="009A3578" w:rsidP="00637D8C">
      <w:pPr>
        <w:jc w:val="both"/>
        <w:rPr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S16-</w:t>
      </w:r>
      <w:r w:rsidRPr="00A058BA">
        <w:rPr>
          <w:bCs/>
          <w:sz w:val="22"/>
          <w:szCs w:val="22"/>
        </w:rPr>
        <w:t xml:space="preserve"> Hasan’ın yaşadığı yörede yaz mevsiminin yağışlı geçmesi ………… yetişmesine imkân sağlıyor. Böylece burada büyükbaş hayvancılık en önemli ekonomik faaliyet oluyor.</w:t>
      </w:r>
    </w:p>
    <w:p w:rsidR="009A3578" w:rsidRPr="00A058BA" w:rsidRDefault="009A3578" w:rsidP="00637D8C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</w:rPr>
        <w:t>Paragrafta boş bırakılan yere aşağıdakilerden hangisi gelmelidir?</w:t>
      </w:r>
    </w:p>
    <w:p w:rsidR="009A3578" w:rsidRPr="00A058BA" w:rsidRDefault="009A3578" w:rsidP="00637D8C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 xml:space="preserve">A) Gür otların </w:t>
      </w:r>
      <w:r w:rsidRPr="00A058BA">
        <w:rPr>
          <w:bCs/>
          <w:sz w:val="22"/>
          <w:szCs w:val="22"/>
        </w:rPr>
        <w:tab/>
      </w:r>
      <w:r w:rsidRPr="00A058BA">
        <w:rPr>
          <w:bCs/>
          <w:sz w:val="22"/>
          <w:szCs w:val="22"/>
        </w:rPr>
        <w:tab/>
        <w:t>B) Ormanların</w:t>
      </w:r>
    </w:p>
    <w:p w:rsidR="009A3578" w:rsidRPr="00A058BA" w:rsidRDefault="009A3578" w:rsidP="00637D8C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C) Cılız bitkilerin</w:t>
      </w:r>
      <w:r w:rsidRPr="00A058BA">
        <w:rPr>
          <w:bCs/>
          <w:sz w:val="22"/>
          <w:szCs w:val="22"/>
        </w:rPr>
        <w:tab/>
        <w:t>D) Pamuğun</w:t>
      </w:r>
    </w:p>
    <w:p w:rsidR="009A3578" w:rsidRPr="00A058BA" w:rsidRDefault="009A3578" w:rsidP="007F0A5A">
      <w:pPr>
        <w:jc w:val="both"/>
        <w:rPr>
          <w:sz w:val="22"/>
          <w:szCs w:val="22"/>
        </w:rPr>
      </w:pPr>
    </w:p>
    <w:p w:rsidR="009A3578" w:rsidRPr="00A058BA" w:rsidRDefault="009A3578" w:rsidP="00801AA5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S17-</w:t>
      </w:r>
      <w:r w:rsidRPr="00A058BA">
        <w:rPr>
          <w:b/>
          <w:bCs/>
          <w:sz w:val="22"/>
          <w:szCs w:val="22"/>
        </w:rPr>
        <w:t xml:space="preserve">  17Ağustos 1999’da Marmara Bölgesi’nde meydana gelen, çok sayıda can ve mal kaybına neden olan doğal afet aşağıdakilerden hangisidir?</w:t>
      </w:r>
    </w:p>
    <w:p w:rsidR="009A3578" w:rsidRPr="00A058BA" w:rsidRDefault="009A3578" w:rsidP="00801AA5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A) Çığ</w:t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  <w:t>B) Heyelan</w:t>
      </w:r>
    </w:p>
    <w:p w:rsidR="009A3578" w:rsidRPr="00A058BA" w:rsidRDefault="009A3578" w:rsidP="00801AA5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C) Deprem</w:t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  <w:t>D) Sel baskını</w:t>
      </w:r>
    </w:p>
    <w:p w:rsidR="009A3578" w:rsidRPr="00A058BA" w:rsidRDefault="009A3578" w:rsidP="00801AA5">
      <w:pPr>
        <w:jc w:val="both"/>
        <w:rPr>
          <w:sz w:val="22"/>
          <w:szCs w:val="22"/>
        </w:rPr>
      </w:pPr>
    </w:p>
    <w:p w:rsidR="009A3578" w:rsidRPr="00A058BA" w:rsidRDefault="009A3578" w:rsidP="00AE6C23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S18-</w:t>
      </w:r>
      <w:r w:rsidRPr="00A058BA">
        <w:rPr>
          <w:bCs/>
          <w:sz w:val="22"/>
          <w:szCs w:val="22"/>
        </w:rPr>
        <w:t xml:space="preserve"> </w:t>
      </w:r>
      <w:r w:rsidRPr="00A058BA">
        <w:rPr>
          <w:b/>
          <w:bCs/>
          <w:sz w:val="22"/>
          <w:szCs w:val="22"/>
        </w:rPr>
        <w:t>Aşağıdakilerden hangisi, Türkiye’de farklı iklim tiplerinin görülmesinin bir sonucudur?</w:t>
      </w:r>
    </w:p>
    <w:p w:rsidR="009A3578" w:rsidRPr="00A058BA" w:rsidRDefault="009A3578" w:rsidP="00AE6C23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A) Yeraltı kaynaklarının çeşitlilik göstermesi</w:t>
      </w:r>
    </w:p>
    <w:p w:rsidR="009A3578" w:rsidRPr="00A058BA" w:rsidRDefault="009A3578" w:rsidP="00AE6C23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B) Çok çeşitli sebze ve meyvelerin yetişmesi</w:t>
      </w:r>
    </w:p>
    <w:p w:rsidR="009A3578" w:rsidRPr="00A058BA" w:rsidRDefault="009A3578" w:rsidP="00AE6C23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C) Platoların geniş alanlar kaplaması</w:t>
      </w:r>
    </w:p>
    <w:p w:rsidR="009A3578" w:rsidRPr="00A058BA" w:rsidRDefault="009A3578" w:rsidP="00AE6C23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D) Etrafının denizlerle çevrili olması</w:t>
      </w:r>
    </w:p>
    <w:p w:rsidR="009A3578" w:rsidRPr="00A058BA" w:rsidRDefault="009A3578" w:rsidP="00AE6C23">
      <w:pPr>
        <w:jc w:val="both"/>
        <w:rPr>
          <w:sz w:val="22"/>
          <w:szCs w:val="22"/>
        </w:rPr>
      </w:pPr>
    </w:p>
    <w:p w:rsidR="009A3578" w:rsidRPr="00A058BA" w:rsidRDefault="009A3578" w:rsidP="00EC7C24">
      <w:pPr>
        <w:jc w:val="both"/>
        <w:rPr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S19-</w:t>
      </w:r>
      <w:r w:rsidRPr="00A058BA">
        <w:rPr>
          <w:bCs/>
          <w:sz w:val="22"/>
          <w:szCs w:val="22"/>
        </w:rPr>
        <w:t xml:space="preserve"> Ahmet: Anne biz de bahçemizde muz yetiştirebilir miyiz?</w:t>
      </w:r>
    </w:p>
    <w:p w:rsidR="009A3578" w:rsidRPr="00A058BA" w:rsidRDefault="009A3578" w:rsidP="00EC7C24">
      <w:pPr>
        <w:jc w:val="both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 xml:space="preserve">         Anne : Tabi ki oğlum, bizim burada kış mevsimi ılık geçtiği için komşularımız gibi biz de bahçemizde muz yetiştirebiliriz.</w:t>
      </w:r>
    </w:p>
    <w:p w:rsidR="009A3578" w:rsidRPr="00A058BA" w:rsidRDefault="009A3578" w:rsidP="00EC7C24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</w:rPr>
        <w:t>Yukarıdaki konuşmalara göre Ahmet ve ailesi nerede yaşıyor olabilir?</w:t>
      </w:r>
    </w:p>
    <w:p w:rsidR="009A3578" w:rsidRPr="00A058BA" w:rsidRDefault="009A3578" w:rsidP="00EC7C24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 xml:space="preserve">A) Uşak </w:t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  <w:t>B) Ankara</w:t>
      </w:r>
    </w:p>
    <w:p w:rsidR="009A3578" w:rsidRDefault="009A3578" w:rsidP="00EC7C24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C) Erzincan</w:t>
      </w:r>
      <w:r w:rsidRPr="00A058BA">
        <w:rPr>
          <w:sz w:val="22"/>
          <w:szCs w:val="22"/>
        </w:rPr>
        <w:tab/>
      </w:r>
      <w:r w:rsidRPr="00A058BA">
        <w:rPr>
          <w:sz w:val="22"/>
          <w:szCs w:val="22"/>
        </w:rPr>
        <w:tab/>
        <w:t>D) Antalya</w:t>
      </w:r>
    </w:p>
    <w:p w:rsidR="009A3578" w:rsidRPr="00A058BA" w:rsidRDefault="009A3578" w:rsidP="00EC7C24">
      <w:pPr>
        <w:jc w:val="both"/>
        <w:rPr>
          <w:sz w:val="22"/>
          <w:szCs w:val="22"/>
        </w:rPr>
      </w:pPr>
    </w:p>
    <w:p w:rsidR="009A3578" w:rsidRPr="00A058BA" w:rsidRDefault="009A3578" w:rsidP="00BD15BE">
      <w:pPr>
        <w:jc w:val="both"/>
        <w:rPr>
          <w:b/>
          <w:bCs/>
          <w:sz w:val="22"/>
          <w:szCs w:val="22"/>
        </w:rPr>
      </w:pPr>
      <w:r w:rsidRPr="00A058BA">
        <w:rPr>
          <w:b/>
          <w:bCs/>
          <w:sz w:val="22"/>
          <w:szCs w:val="22"/>
          <w:u w:val="single"/>
        </w:rPr>
        <w:t>S20-</w:t>
      </w:r>
      <w:r w:rsidRPr="00A058BA">
        <w:rPr>
          <w:bCs/>
          <w:sz w:val="22"/>
          <w:szCs w:val="22"/>
        </w:rPr>
        <w:t xml:space="preserve"> </w:t>
      </w:r>
      <w:r w:rsidRPr="00A058BA">
        <w:rPr>
          <w:b/>
          <w:bCs/>
          <w:sz w:val="22"/>
          <w:szCs w:val="22"/>
        </w:rPr>
        <w:t>Aşağıdakilerden hangisi depremin etkilerini azaltmak için yapılacak uygulamalardan biridir?</w:t>
      </w:r>
    </w:p>
    <w:p w:rsidR="009A3578" w:rsidRPr="00A058BA" w:rsidRDefault="009A3578" w:rsidP="00BD15BE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A) Çok katlı binalar yapmak</w:t>
      </w:r>
    </w:p>
    <w:p w:rsidR="009A3578" w:rsidRPr="00A058BA" w:rsidRDefault="009A3578" w:rsidP="00BD15BE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B) Evleri gevşek zemine yapmak</w:t>
      </w:r>
    </w:p>
    <w:p w:rsidR="009A3578" w:rsidRPr="00A058BA" w:rsidRDefault="009A3578" w:rsidP="00BD15BE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C) Binalarda dayanıklı malzeme kullanmak</w:t>
      </w:r>
    </w:p>
    <w:p w:rsidR="009A3578" w:rsidRPr="00A058BA" w:rsidRDefault="009A3578" w:rsidP="00BD15BE">
      <w:pPr>
        <w:jc w:val="both"/>
        <w:rPr>
          <w:sz w:val="22"/>
          <w:szCs w:val="22"/>
        </w:rPr>
      </w:pPr>
      <w:r w:rsidRPr="00A058BA">
        <w:rPr>
          <w:sz w:val="22"/>
          <w:szCs w:val="22"/>
        </w:rPr>
        <w:t>D) Fay hatları yakınlarına yerleşmek</w:t>
      </w:r>
    </w:p>
    <w:p w:rsidR="009A3578" w:rsidRPr="00A058BA" w:rsidRDefault="009A3578" w:rsidP="00BD15BE">
      <w:pPr>
        <w:jc w:val="both"/>
        <w:rPr>
          <w:sz w:val="22"/>
          <w:szCs w:val="22"/>
        </w:rPr>
      </w:pPr>
    </w:p>
    <w:p w:rsidR="009A3578" w:rsidRPr="00A058BA" w:rsidRDefault="009A3578" w:rsidP="00BD15BE">
      <w:pPr>
        <w:jc w:val="both"/>
        <w:rPr>
          <w:sz w:val="22"/>
          <w:szCs w:val="22"/>
        </w:rPr>
      </w:pPr>
    </w:p>
    <w:p w:rsidR="009A3578" w:rsidRPr="00A058BA" w:rsidRDefault="009A3578" w:rsidP="00A058BA">
      <w:pPr>
        <w:jc w:val="center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BAŞARILAR DİLERİM.</w:t>
      </w:r>
    </w:p>
    <w:p w:rsidR="009A3578" w:rsidRPr="00A058BA" w:rsidRDefault="009A3578" w:rsidP="00A058BA">
      <w:pPr>
        <w:jc w:val="center"/>
        <w:rPr>
          <w:bCs/>
          <w:sz w:val="22"/>
          <w:szCs w:val="22"/>
        </w:rPr>
      </w:pPr>
    </w:p>
    <w:p w:rsidR="009A3578" w:rsidRPr="00A058BA" w:rsidRDefault="009A3578" w:rsidP="00A058BA">
      <w:pPr>
        <w:jc w:val="center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10.012013</w:t>
      </w:r>
    </w:p>
    <w:p w:rsidR="009A3578" w:rsidRPr="00A058BA" w:rsidRDefault="009A3578" w:rsidP="00A058BA">
      <w:pPr>
        <w:jc w:val="center"/>
        <w:rPr>
          <w:bCs/>
          <w:sz w:val="22"/>
          <w:szCs w:val="22"/>
        </w:rPr>
      </w:pPr>
    </w:p>
    <w:p w:rsidR="009A3578" w:rsidRPr="00A058BA" w:rsidRDefault="009A3578" w:rsidP="00A058BA">
      <w:pPr>
        <w:jc w:val="center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NOT : Her soru 5 puandır.</w:t>
      </w:r>
    </w:p>
    <w:p w:rsidR="009A3578" w:rsidRPr="00A058BA" w:rsidRDefault="009A3578" w:rsidP="00A058BA">
      <w:pPr>
        <w:jc w:val="center"/>
        <w:rPr>
          <w:bCs/>
          <w:sz w:val="22"/>
          <w:szCs w:val="22"/>
        </w:rPr>
      </w:pPr>
    </w:p>
    <w:p w:rsidR="009A3578" w:rsidRPr="00A058BA" w:rsidRDefault="009A3578" w:rsidP="00A058BA">
      <w:pPr>
        <w:jc w:val="center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Sınav süresi 1 ders saati (40 dk.) dir.</w:t>
      </w:r>
    </w:p>
    <w:p w:rsidR="009A3578" w:rsidRPr="00A058BA" w:rsidRDefault="009A3578" w:rsidP="00A058BA">
      <w:pPr>
        <w:jc w:val="center"/>
        <w:rPr>
          <w:bCs/>
          <w:sz w:val="22"/>
          <w:szCs w:val="22"/>
        </w:rPr>
      </w:pPr>
    </w:p>
    <w:p w:rsidR="009A3578" w:rsidRPr="00A058BA" w:rsidRDefault="009A3578" w:rsidP="00A058BA">
      <w:pPr>
        <w:jc w:val="center"/>
        <w:rPr>
          <w:bCs/>
          <w:sz w:val="22"/>
          <w:szCs w:val="22"/>
        </w:rPr>
      </w:pPr>
    </w:p>
    <w:p w:rsidR="009A3578" w:rsidRPr="00A058BA" w:rsidRDefault="009A3578" w:rsidP="00A058BA">
      <w:pPr>
        <w:jc w:val="center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Mustafa KARAKUŞ</w:t>
      </w:r>
    </w:p>
    <w:p w:rsidR="009A3578" w:rsidRPr="00A058BA" w:rsidRDefault="009A3578" w:rsidP="00A058BA">
      <w:pPr>
        <w:jc w:val="center"/>
        <w:rPr>
          <w:bCs/>
          <w:sz w:val="22"/>
          <w:szCs w:val="22"/>
        </w:rPr>
      </w:pPr>
      <w:r w:rsidRPr="00A058BA">
        <w:rPr>
          <w:bCs/>
          <w:sz w:val="22"/>
          <w:szCs w:val="22"/>
        </w:rPr>
        <w:t>Sosyal Bilgiler Öğretmeni</w:t>
      </w:r>
    </w:p>
    <w:p w:rsidR="009A3578" w:rsidRDefault="009A3578" w:rsidP="00BD15BE">
      <w:pPr>
        <w:jc w:val="both"/>
        <w:rPr>
          <w:sz w:val="20"/>
          <w:szCs w:val="20"/>
        </w:rPr>
      </w:pPr>
    </w:p>
    <w:p w:rsidR="009A3578" w:rsidRDefault="009A3578" w:rsidP="004E391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WEB :  </w:t>
      </w:r>
      <w:hyperlink r:id="rId8" w:history="1">
        <w:r>
          <w:rPr>
            <w:rStyle w:val="Hyperlink"/>
            <w:b/>
            <w:bCs/>
            <w:sz w:val="22"/>
            <w:szCs w:val="22"/>
          </w:rPr>
          <w:t>www.karakusmustafa.com</w:t>
        </w:r>
      </w:hyperlink>
    </w:p>
    <w:p w:rsidR="009A3578" w:rsidRDefault="009A3578" w:rsidP="004E3913">
      <w:pPr>
        <w:jc w:val="both"/>
        <w:rPr>
          <w:b/>
          <w:bCs/>
          <w:sz w:val="22"/>
          <w:szCs w:val="22"/>
        </w:rPr>
      </w:pPr>
    </w:p>
    <w:p w:rsidR="009A3578" w:rsidRDefault="009A3578" w:rsidP="004E391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MAİL : </w:t>
      </w:r>
      <w:hyperlink r:id="rId9" w:history="1">
        <w:r>
          <w:rPr>
            <w:rStyle w:val="Hyperlink"/>
            <w:b/>
            <w:bCs/>
            <w:sz w:val="22"/>
            <w:szCs w:val="22"/>
          </w:rPr>
          <w:t>karakus@karakusmustafa.com</w:t>
        </w:r>
      </w:hyperlink>
    </w:p>
    <w:p w:rsidR="009A3578" w:rsidRDefault="009A3578" w:rsidP="004E3913">
      <w:pPr>
        <w:jc w:val="both"/>
        <w:rPr>
          <w:b/>
          <w:bCs/>
          <w:sz w:val="22"/>
          <w:szCs w:val="22"/>
        </w:rPr>
      </w:pPr>
    </w:p>
    <w:p w:rsidR="009A3578" w:rsidRDefault="009A3578" w:rsidP="004E391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Sitemi ziyaret edip ziyaretçi defterine görüşlerinizi belirtebilirsiniz.</w:t>
      </w:r>
    </w:p>
    <w:p w:rsidR="009A3578" w:rsidRDefault="009A3578" w:rsidP="004E3913">
      <w:pPr>
        <w:jc w:val="both"/>
        <w:rPr>
          <w:b/>
          <w:bCs/>
          <w:sz w:val="22"/>
          <w:szCs w:val="22"/>
        </w:rPr>
      </w:pPr>
    </w:p>
    <w:p w:rsidR="009A3578" w:rsidRDefault="009A3578" w:rsidP="004E3913">
      <w:pPr>
        <w:jc w:val="both"/>
        <w:rPr>
          <w:sz w:val="20"/>
          <w:szCs w:val="20"/>
        </w:rPr>
      </w:pPr>
      <w:r>
        <w:rPr>
          <w:b/>
          <w:bCs/>
          <w:sz w:val="22"/>
          <w:szCs w:val="22"/>
        </w:rPr>
        <w:t>Paylaşımlarımı inceleyebilirsiniz</w:t>
      </w:r>
    </w:p>
    <w:sectPr w:rsidR="009A3578" w:rsidSect="008A7F24">
      <w:type w:val="continuous"/>
      <w:pgSz w:w="11906" w:h="16838"/>
      <w:pgMar w:top="567" w:right="680" w:bottom="828" w:left="79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A17"/>
    <w:rsid w:val="00036201"/>
    <w:rsid w:val="001703A6"/>
    <w:rsid w:val="0019763A"/>
    <w:rsid w:val="00321EEC"/>
    <w:rsid w:val="00343422"/>
    <w:rsid w:val="00437577"/>
    <w:rsid w:val="00486A1F"/>
    <w:rsid w:val="004B5FA9"/>
    <w:rsid w:val="004E1347"/>
    <w:rsid w:val="004E3913"/>
    <w:rsid w:val="00505211"/>
    <w:rsid w:val="00546EC9"/>
    <w:rsid w:val="00592373"/>
    <w:rsid w:val="005A5F92"/>
    <w:rsid w:val="005B0D3F"/>
    <w:rsid w:val="00637D8C"/>
    <w:rsid w:val="00674EB5"/>
    <w:rsid w:val="007A5BB8"/>
    <w:rsid w:val="007C230D"/>
    <w:rsid w:val="007F0312"/>
    <w:rsid w:val="007F0A5A"/>
    <w:rsid w:val="00801AA5"/>
    <w:rsid w:val="008A7F24"/>
    <w:rsid w:val="008C6E15"/>
    <w:rsid w:val="008E2829"/>
    <w:rsid w:val="008E360E"/>
    <w:rsid w:val="0091339B"/>
    <w:rsid w:val="00975519"/>
    <w:rsid w:val="009A3578"/>
    <w:rsid w:val="00A058BA"/>
    <w:rsid w:val="00A23E1E"/>
    <w:rsid w:val="00AC33F4"/>
    <w:rsid w:val="00AE6C23"/>
    <w:rsid w:val="00B1681D"/>
    <w:rsid w:val="00BD15BE"/>
    <w:rsid w:val="00C14D64"/>
    <w:rsid w:val="00C61E5C"/>
    <w:rsid w:val="00C74A17"/>
    <w:rsid w:val="00CE6887"/>
    <w:rsid w:val="00D017DC"/>
    <w:rsid w:val="00D34D72"/>
    <w:rsid w:val="00E16FC4"/>
    <w:rsid w:val="00E344B8"/>
    <w:rsid w:val="00E56A0C"/>
    <w:rsid w:val="00EC7C24"/>
    <w:rsid w:val="00FA137F"/>
    <w:rsid w:val="00FA3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A1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74EB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F0A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0A5A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semiHidden/>
    <w:rsid w:val="004E391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03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kusmustafa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mailto:karakus@karakusmustaf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2</Pages>
  <Words>881</Words>
  <Characters>5025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edanur</cp:lastModifiedBy>
  <cp:revision>35</cp:revision>
  <dcterms:created xsi:type="dcterms:W3CDTF">2013-01-06T21:30:00Z</dcterms:created>
  <dcterms:modified xsi:type="dcterms:W3CDTF">2013-01-17T21:02:00Z</dcterms:modified>
</cp:coreProperties>
</file>