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Okuduğum kitabın ;</w:t>
      </w:r>
      <w:bookmarkStart w:id="0" w:name="_GoBack"/>
      <w:bookmarkEnd w:id="0"/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Adı:…………………………………………………………………………………………………………………….</w:t>
      </w:r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Yazarı:…………………………………………………………………………………………………………………</w:t>
      </w:r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Kitapta adı geçen kahramanlar:</w:t>
      </w:r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…………………………………………………………</w:t>
      </w:r>
    </w:p>
    <w:p w:rsidR="008E4EED" w:rsidRPr="00F320A4" w:rsidRDefault="008E4EED">
      <w:pPr>
        <w:rPr>
          <w:b/>
          <w:sz w:val="26"/>
          <w:szCs w:val="26"/>
        </w:rPr>
      </w:pPr>
      <w:r w:rsidRPr="00F320A4">
        <w:rPr>
          <w:b/>
          <w:sz w:val="26"/>
          <w:szCs w:val="26"/>
        </w:rPr>
        <w:t>……………………………………………………………………………………………………………………….....</w:t>
      </w:r>
    </w:p>
    <w:p w:rsidR="008E4EED" w:rsidRPr="00F320A4" w:rsidRDefault="008E4EED">
      <w:pPr>
        <w:rPr>
          <w:b/>
          <w:sz w:val="26"/>
          <w:szCs w:val="26"/>
        </w:rPr>
      </w:pPr>
      <w:r w:rsidRPr="00F320A4">
        <w:rPr>
          <w:b/>
          <w:sz w:val="26"/>
          <w:szCs w:val="26"/>
        </w:rPr>
        <w:t>Özeti</w:t>
      </w:r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4EED" w:rsidRPr="00F320A4" w:rsidRDefault="008E4EED" w:rsidP="00F320A4">
      <w:pPr>
        <w:rPr>
          <w:sz w:val="26"/>
          <w:szCs w:val="26"/>
        </w:rPr>
      </w:pP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Okuduğum kitabın ;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Adı:…………………………………………………………………………………………………………………….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Yazarı:…………………………………………………………………………………………………………………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Kitapta adı geçen kahramanlar: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…………………………………………………………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……………………………………………………………………………………………………………………….....</w:t>
      </w:r>
    </w:p>
    <w:p w:rsidR="008E4EED" w:rsidRPr="00F320A4" w:rsidRDefault="008E4EED" w:rsidP="00F320A4">
      <w:pPr>
        <w:rPr>
          <w:sz w:val="26"/>
          <w:szCs w:val="26"/>
        </w:rPr>
      </w:pPr>
      <w:r w:rsidRPr="00F320A4">
        <w:rPr>
          <w:sz w:val="26"/>
          <w:szCs w:val="26"/>
        </w:rPr>
        <w:t>Özeti</w:t>
      </w:r>
    </w:p>
    <w:p w:rsidR="008E4EED" w:rsidRPr="00F320A4" w:rsidRDefault="008E4EED">
      <w:pPr>
        <w:rPr>
          <w:sz w:val="26"/>
          <w:szCs w:val="26"/>
        </w:rPr>
      </w:pPr>
      <w:r w:rsidRPr="00F320A4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6"/>
          <w:szCs w:val="26"/>
        </w:rPr>
        <w:t>…………………………………………………………………………</w:t>
      </w:r>
    </w:p>
    <w:p w:rsidR="008E4EED" w:rsidRDefault="008E4EED">
      <w:pPr>
        <w:rPr>
          <w:sz w:val="28"/>
          <w:szCs w:val="28"/>
        </w:rPr>
      </w:pPr>
      <w:hyperlink r:id="rId4" w:history="1">
        <w:r w:rsidRPr="00A816B3">
          <w:rPr>
            <w:rStyle w:val="Hyperlink"/>
            <w:rFonts w:ascii="Times New Roman" w:hAnsi="Times New Roman"/>
            <w:b/>
            <w:sz w:val="20"/>
            <w:szCs w:val="20"/>
          </w:rPr>
          <w:t>www.sorubak.com</w:t>
        </w:r>
      </w:hyperlink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8E4EED" w:rsidRPr="00F320A4" w:rsidRDefault="008E4EED">
      <w:pPr>
        <w:rPr>
          <w:sz w:val="28"/>
          <w:szCs w:val="28"/>
        </w:rPr>
      </w:pPr>
    </w:p>
    <w:sectPr w:rsidR="008E4EED" w:rsidRPr="00F320A4" w:rsidSect="005F78EC">
      <w:pgSz w:w="11906" w:h="16838" w:code="9"/>
      <w:pgMar w:top="1440" w:right="1080" w:bottom="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A87"/>
    <w:rsid w:val="002D20B8"/>
    <w:rsid w:val="004B665F"/>
    <w:rsid w:val="00557A87"/>
    <w:rsid w:val="005D03E7"/>
    <w:rsid w:val="005F78EC"/>
    <w:rsid w:val="008E4EED"/>
    <w:rsid w:val="00A816B3"/>
    <w:rsid w:val="00D926B2"/>
    <w:rsid w:val="00F320A4"/>
    <w:rsid w:val="00F3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65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3C1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178</Words>
  <Characters>1017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hasan</dc:creator>
  <cp:keywords>www.sorubak.com</cp:keywords>
  <dc:description>www.sorubak.com</dc:description>
  <cp:lastModifiedBy>edanur</cp:lastModifiedBy>
  <cp:revision>7</cp:revision>
  <dcterms:created xsi:type="dcterms:W3CDTF">2012-10-11T16:47:00Z</dcterms:created>
  <dcterms:modified xsi:type="dcterms:W3CDTF">2012-12-05T18:45:00Z</dcterms:modified>
  <cp:category>www.sorubak.com</cp:category>
</cp:coreProperties>
</file>