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3E8" w:rsidRPr="000420F9" w:rsidRDefault="002C33E8" w:rsidP="00031A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/>
        <w:rPr>
          <w:rFonts w:ascii="Hand writing Mutlu" w:hAnsi="Hand writing Mutlu"/>
          <w:sz w:val="24"/>
          <w:szCs w:val="24"/>
        </w:rPr>
      </w:pPr>
      <w:r w:rsidRPr="000420F9">
        <w:rPr>
          <w:rFonts w:ascii="Hand writing Mutlu" w:hAnsi="Hand writing Mutlu"/>
          <w:sz w:val="24"/>
          <w:szCs w:val="24"/>
        </w:rPr>
        <w:t xml:space="preserve">                                           TURGUTLU NAMIK KEMAL İLKOKULU                 ABDULLAH YAKUT</w:t>
      </w:r>
    </w:p>
    <w:p w:rsidR="002C33E8" w:rsidRPr="000420F9" w:rsidRDefault="002C33E8" w:rsidP="000420F9">
      <w:pPr>
        <w:tabs>
          <w:tab w:val="left" w:pos="2535"/>
          <w:tab w:val="center" w:pos="4536"/>
        </w:tabs>
        <w:rPr>
          <w:rFonts w:ascii="Hand writing Mutlu" w:hAnsi="Hand writing Mutlu"/>
          <w:sz w:val="24"/>
          <w:szCs w:val="24"/>
        </w:rPr>
      </w:pPr>
      <w:hyperlink r:id="rId4" w:history="1">
        <w:r w:rsidRPr="000420F9">
          <w:rPr>
            <w:rStyle w:val="Hyperlink"/>
            <w:rFonts w:ascii="Hand writing Mutlu" w:hAnsi="Hand writing Mutlu"/>
            <w:sz w:val="24"/>
            <w:szCs w:val="24"/>
          </w:rPr>
          <w:t>www.sorubak.com</w:t>
        </w:r>
      </w:hyperlink>
      <w:r w:rsidRPr="000420F9">
        <w:rPr>
          <w:rFonts w:ascii="Hand writing Mutlu" w:hAnsi="Hand writing Mutlu"/>
          <w:sz w:val="24"/>
          <w:szCs w:val="24"/>
        </w:rPr>
        <w:t xml:space="preserve"> </w:t>
      </w:r>
    </w:p>
    <w:p w:rsidR="002C33E8" w:rsidRPr="000420F9" w:rsidRDefault="002C33E8" w:rsidP="00031A88">
      <w:pPr>
        <w:rPr>
          <w:rFonts w:ascii="Hand writing Mutlu" w:hAnsi="Hand writing Mutlu"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http://t1.gstatic.com/images?q=tbn:ANd9GcQLLmRO399OM0Optc3D1KDWT87YQM_ESqoHUE7Y9TiPs8jaoOjP" href="http://www.google.com.tr/imgres?q=m%C4%B1s%C4%B1r+resmi&amp;start=127&amp;um=1&amp;hl=tr&amp;sa=N&amp;tbo=d&amp;rlz=1R2GTKR_trTR424&amp;biw=1240&amp;bih=635&amp;tbm=isch&amp;tbnid=N2px-VUO68b5WM:&amp;imgrefurl=http://misiristan.com/bardakta-misir-doysam-fiyatlari&amp;docid=yCaVbm34BEs1-M&amp;imgurl=http://misiristan.com/wp-content/uploads/2012/06/misir3.jpg&amp;w=429&amp;h=500&amp;ei=tlXIUJ7jAsTMtAbeyIEI&amp;zoom=1&amp;iact=hc&amp;vpx=2&amp;vpy=2&amp;dur=1007&amp;hovh=242&amp;hovw=208&amp;tx=86&amp;ty=136&amp;sig=101233795444370513530&amp;page=6&amp;tbnh=145&amp;tbnw=125&amp;ndsp=27&amp;ved=1t:429,r:47,s:0,i:1" style="position:absolute;margin-left:-1.55pt;margin-top:17.1pt;width:156.3pt;height:181.2pt;z-index:-251657728;visibility:visible" wrapcoords="-104 0 -104 21511 21600 21511 21600 0 -104 0" o:button="t">
            <v:fill o:detectmouseclick="t"/>
            <v:imagedata r:id="rId5" o:title=""/>
            <w10:wrap type="tight"/>
          </v:shape>
        </w:pict>
      </w:r>
      <w:r>
        <w:rPr>
          <w:noProof/>
          <w:lang w:eastAsia="tr-TR"/>
        </w:rPr>
        <w:pict>
          <v:shape id="_x0000_s1027" type="#_x0000_t75" alt="http://t1.gstatic.com/images?q=tbn:ANd9GcQgZ8ivXQ8CIcbsl5jp0jCfXr3A2kL2YA8WpEMqWizOrXCtIp6GOw" href="http://www.google.com.tr/imgres?q=%C3%A7izim+masa+resmi&amp;um=1&amp;hl=tr&amp;tbo=d&amp;rlz=1T4GTKR_trTR424TR425&amp;biw=1240&amp;bih=635&amp;tbm=isch&amp;tbnid=DWjhoCi2nvBbjM:&amp;imgrefurl=http://www.tualim.net/teknik-resim-perspektif/3662-masa-ciziminde-perspektif-calismasi.html&amp;docid=OZ82tFcuKhVzEM&amp;imgurl=http://img141.imageshack.us/img141/6505/90554334.gif&amp;w=279&amp;h=189&amp;ei=C0_IULL2BcjrsgaZ44DwBQ&amp;zoom=1&amp;iact=hc&amp;vpx=111&amp;vpy=322&amp;dur=2733&amp;hovh=151&amp;hovw=223&amp;tx=143&amp;ty=60&amp;sig=101233795444370513530&amp;page=2&amp;tbnh=146&amp;tbnw=209&amp;start=20&amp;ndsp=25&amp;ved=1t:429,r:27,s:0,i:1" style="position:absolute;margin-left:389.05pt;margin-top:28.5pt;width:137.1pt;height:108.6pt;z-index:-251658752;visibility:visible" wrapcoords="-118 0 -118 21451 21600 21451 21600 0 -118 0" o:button="t">
            <v:fill o:detectmouseclick="t"/>
            <v:imagedata r:id="rId6" o:title=""/>
            <w10:wrap type="tight"/>
          </v:shape>
        </w:pict>
      </w:r>
    </w:p>
    <w:p w:rsidR="002C33E8" w:rsidRPr="000420F9" w:rsidRDefault="002C33E8" w:rsidP="00031A88">
      <w:pPr>
        <w:tabs>
          <w:tab w:val="left" w:pos="7740"/>
        </w:tabs>
        <w:rPr>
          <w:rFonts w:ascii="Hand writing Mutlu" w:hAnsi="Hand writing Mutlu"/>
          <w:color w:val="984806"/>
          <w:sz w:val="24"/>
          <w:szCs w:val="24"/>
        </w:rPr>
      </w:pPr>
      <w:r>
        <w:rPr>
          <w:noProof/>
          <w:lang w:eastAsia="tr-TR"/>
        </w:rPr>
        <w:pict>
          <v:shape id="rg_hi" o:spid="_x0000_s1028" type="#_x0000_t75" alt="http://t1.gstatic.com/images?q=tbn:ANd9GcRGjgjopUZEBot5Kd-OeeYao1WOnzMJsuEgPF0XMd24oWpl89AHPw" href="http://www.google.com.tr/imgres?q=%C3%A7izim+mum+resmi&amp;um=1&amp;hl=tr&amp;tbo=d&amp;rlz=1T4GTKR_trTR424TR425&amp;biw=1240&amp;bih=635&amp;tbm=isch&amp;tbnid=cch1yUuS_vKwYM:&amp;imgrefurl=http://pixabay.com/tr/siyah-mum-anahat-%C3%A7izim-kroki-30113/&amp;docid=vKn55HvDbvtRdM&amp;imgurl=http://pixabay.com/static/uploads/photo/2012/04/12/13/50/black-30113_640.png&amp;w=421&amp;h=640&amp;ei=3E7IUN_OKcfXsgbio4HADQ&amp;zoom=1&amp;iact=hc&amp;vpx=276&amp;vpy=88&amp;dur=848&amp;hovh=277&amp;hovw=182&amp;tx=98&amp;ty=176&amp;sig=101233795444370513530&amp;page=1&amp;tbnh=148&amp;tbnw=97&amp;start=0&amp;ndsp=25&amp;ved=1t:429,r:2,s:0,i:" style="position:absolute;margin-left:57pt;margin-top:79.85pt;width:75.9pt;height:115.2pt;z-index:-251659776;visibility:visible" wrapcoords="-214 0 -214 21460 21600 21460 21600 0 -214 0" o:button="t">
            <v:fill o:detectmouseclick="t"/>
            <v:imagedata r:id="rId7" o:title=""/>
            <w10:wrap type="tight"/>
          </v:shape>
        </w:pict>
      </w:r>
      <w:r w:rsidRPr="000420F9">
        <w:rPr>
          <w:rFonts w:ascii="Hand writing Mutlu" w:hAnsi="Hand writing Mutlu"/>
          <w:color w:val="984806"/>
          <w:sz w:val="24"/>
          <w:szCs w:val="24"/>
        </w:rPr>
        <w:t>m   M</w:t>
      </w:r>
      <w:r w:rsidRPr="000420F9">
        <w:rPr>
          <w:rFonts w:ascii="Hand writing Mutlu" w:hAnsi="Hand writing Mutlu"/>
          <w:color w:val="984806"/>
          <w:sz w:val="24"/>
          <w:szCs w:val="24"/>
        </w:rPr>
        <w:tab/>
      </w:r>
    </w:p>
    <w:p w:rsidR="002C33E8" w:rsidRPr="000420F9" w:rsidRDefault="002C33E8" w:rsidP="00031A88">
      <w:pPr>
        <w:rPr>
          <w:rFonts w:ascii="Hand writing Mutlu" w:hAnsi="Hand writing Mutlu"/>
          <w:sz w:val="24"/>
          <w:szCs w:val="24"/>
        </w:rPr>
      </w:pPr>
    </w:p>
    <w:p w:rsidR="002C33E8" w:rsidRPr="000420F9" w:rsidRDefault="002C33E8" w:rsidP="00031A88">
      <w:pPr>
        <w:rPr>
          <w:rFonts w:ascii="Hand writing Mutlu" w:hAnsi="Hand writing Mutlu"/>
          <w:sz w:val="24"/>
          <w:szCs w:val="24"/>
        </w:rPr>
      </w:pPr>
    </w:p>
    <w:p w:rsidR="002C33E8" w:rsidRPr="000420F9" w:rsidRDefault="002C33E8" w:rsidP="00031A88">
      <w:pPr>
        <w:rPr>
          <w:rFonts w:ascii="Hand writing Mutlu" w:hAnsi="Hand writing Mutlu"/>
          <w:sz w:val="24"/>
          <w:szCs w:val="24"/>
        </w:rPr>
      </w:pPr>
    </w:p>
    <w:p w:rsidR="002C33E8" w:rsidRPr="000420F9" w:rsidRDefault="002C33E8" w:rsidP="00031A88">
      <w:pPr>
        <w:rPr>
          <w:rFonts w:ascii="Hand writing Mutlu" w:hAnsi="Hand writing Mutlu"/>
          <w:sz w:val="24"/>
          <w:szCs w:val="24"/>
        </w:rPr>
      </w:pPr>
      <w:r w:rsidRPr="000420F9">
        <w:rPr>
          <w:rFonts w:ascii="Hand writing Mutlu" w:hAnsi="Hand writing Mutlu"/>
          <w:sz w:val="24"/>
          <w:szCs w:val="24"/>
        </w:rPr>
        <w:t xml:space="preserve">m m m m m m m m                  </w:t>
      </w:r>
    </w:p>
    <w:p w:rsidR="002C33E8" w:rsidRPr="000420F9" w:rsidRDefault="002C33E8" w:rsidP="00031A88">
      <w:pPr>
        <w:rPr>
          <w:rFonts w:ascii="Hand writing Mutlu" w:hAnsi="Hand writing Mutlu"/>
          <w:sz w:val="24"/>
          <w:szCs w:val="24"/>
        </w:rPr>
      </w:pPr>
      <w:r w:rsidRPr="000420F9">
        <w:rPr>
          <w:rFonts w:ascii="Hand writing Mutlu" w:hAnsi="Hand writing Mutlu"/>
          <w:sz w:val="24"/>
          <w:szCs w:val="24"/>
        </w:rPr>
        <w:t xml:space="preserve">m m                                    </w:t>
      </w:r>
    </w:p>
    <w:p w:rsidR="002C33E8" w:rsidRPr="000420F9" w:rsidRDefault="002C33E8" w:rsidP="00031A88">
      <w:pPr>
        <w:rPr>
          <w:rFonts w:ascii="Hand writing Mutlu" w:hAnsi="Hand writing Mutlu"/>
          <w:sz w:val="24"/>
          <w:szCs w:val="24"/>
        </w:rPr>
      </w:pPr>
      <w:r w:rsidRPr="000420F9">
        <w:rPr>
          <w:rFonts w:ascii="Hand writing Mutlu" w:hAnsi="Hand writing Mutlu"/>
          <w:sz w:val="24"/>
          <w:szCs w:val="24"/>
        </w:rPr>
        <w:t xml:space="preserve">m m                                    </w:t>
      </w:r>
    </w:p>
    <w:p w:rsidR="002C33E8" w:rsidRPr="000420F9" w:rsidRDefault="002C33E8" w:rsidP="00031A88">
      <w:pPr>
        <w:rPr>
          <w:rFonts w:ascii="Hand writing Mutlu" w:hAnsi="Hand writing Mutlu"/>
          <w:sz w:val="24"/>
          <w:szCs w:val="24"/>
        </w:rPr>
      </w:pPr>
      <w:r w:rsidRPr="000420F9">
        <w:rPr>
          <w:rFonts w:ascii="Hand writing Mutlu" w:hAnsi="Hand writing Mutlu"/>
          <w:sz w:val="24"/>
          <w:szCs w:val="24"/>
        </w:rPr>
        <w:t xml:space="preserve">mmm mmm mmm                      </w:t>
      </w:r>
    </w:p>
    <w:p w:rsidR="002C33E8" w:rsidRPr="000420F9" w:rsidRDefault="002C33E8" w:rsidP="00031A88">
      <w:pPr>
        <w:rPr>
          <w:rFonts w:ascii="Hand writing Mutlu" w:hAnsi="Hand writing Mutlu"/>
          <w:sz w:val="24"/>
          <w:szCs w:val="24"/>
        </w:rPr>
      </w:pPr>
      <w:r w:rsidRPr="000420F9">
        <w:rPr>
          <w:rFonts w:ascii="Hand writing Mutlu" w:hAnsi="Hand writing Mutlu"/>
          <w:sz w:val="24"/>
          <w:szCs w:val="24"/>
        </w:rPr>
        <w:t xml:space="preserve">mmm mmm                             </w:t>
      </w:r>
    </w:p>
    <w:p w:rsidR="002C33E8" w:rsidRPr="000420F9" w:rsidRDefault="002C33E8" w:rsidP="00031A88">
      <w:pPr>
        <w:rPr>
          <w:rFonts w:ascii="Hand writing Mutlu" w:hAnsi="Hand writing Mutlu"/>
          <w:sz w:val="24"/>
          <w:szCs w:val="24"/>
        </w:rPr>
      </w:pPr>
      <w:r w:rsidRPr="000420F9">
        <w:rPr>
          <w:rFonts w:ascii="Hand writing Mutlu" w:hAnsi="Hand writing Mutlu"/>
          <w:sz w:val="24"/>
          <w:szCs w:val="24"/>
        </w:rPr>
        <w:t xml:space="preserve">M M M M M M M M M M </w:t>
      </w:r>
    </w:p>
    <w:p w:rsidR="002C33E8" w:rsidRPr="000420F9" w:rsidRDefault="002C33E8" w:rsidP="00031A88">
      <w:pPr>
        <w:rPr>
          <w:rFonts w:ascii="Hand writing Mutlu" w:hAnsi="Hand writing Mutlu"/>
          <w:sz w:val="24"/>
          <w:szCs w:val="24"/>
        </w:rPr>
      </w:pPr>
      <w:r w:rsidRPr="000420F9">
        <w:rPr>
          <w:rFonts w:ascii="Hand writing Mutlu" w:hAnsi="Hand writing Mutlu"/>
          <w:sz w:val="24"/>
          <w:szCs w:val="24"/>
        </w:rPr>
        <w:t xml:space="preserve">M M                                  </w:t>
      </w:r>
    </w:p>
    <w:p w:rsidR="002C33E8" w:rsidRPr="000420F9" w:rsidRDefault="002C33E8" w:rsidP="00031A88">
      <w:pPr>
        <w:rPr>
          <w:rFonts w:ascii="Hand writing Mutlu" w:hAnsi="Hand writing Mutlu"/>
          <w:sz w:val="24"/>
          <w:szCs w:val="24"/>
        </w:rPr>
      </w:pPr>
      <w:r w:rsidRPr="000420F9">
        <w:rPr>
          <w:rFonts w:ascii="Hand writing Mutlu" w:hAnsi="Hand writing Mutlu"/>
          <w:sz w:val="24"/>
          <w:szCs w:val="24"/>
        </w:rPr>
        <w:t xml:space="preserve">M M M M M M M M M M </w:t>
      </w:r>
    </w:p>
    <w:p w:rsidR="002C33E8" w:rsidRPr="000420F9" w:rsidRDefault="002C33E8" w:rsidP="00031A88">
      <w:pPr>
        <w:rPr>
          <w:rFonts w:ascii="Hand writing Mutlu" w:hAnsi="Hand writing Mutlu"/>
          <w:sz w:val="24"/>
          <w:szCs w:val="24"/>
        </w:rPr>
      </w:pPr>
    </w:p>
    <w:sectPr w:rsidR="002C33E8" w:rsidRPr="000420F9" w:rsidSect="00B60125">
      <w:pgSz w:w="11906" w:h="16838"/>
      <w:pgMar w:top="709" w:right="707" w:bottom="397" w:left="709" w:header="709" w:footer="709" w:gutter="0"/>
      <w:pgBorders w:offsetFrom="page">
        <w:top w:val="postageStamp" w:sz="10" w:space="24" w:color="auto"/>
        <w:left w:val="postageStamp" w:sz="10" w:space="24" w:color="auto"/>
        <w:bottom w:val="postageStamp" w:sz="10" w:space="24" w:color="auto"/>
        <w:right w:val="postageStamp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1A88"/>
    <w:rsid w:val="00031A88"/>
    <w:rsid w:val="000420F9"/>
    <w:rsid w:val="000F40C9"/>
    <w:rsid w:val="002C33E8"/>
    <w:rsid w:val="002E4F78"/>
    <w:rsid w:val="006D2308"/>
    <w:rsid w:val="0070667C"/>
    <w:rsid w:val="00717263"/>
    <w:rsid w:val="007C4DA5"/>
    <w:rsid w:val="00B40270"/>
    <w:rsid w:val="00B60125"/>
    <w:rsid w:val="00BD1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31A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31A8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0420F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1</Pages>
  <Words>65</Words>
  <Characters>376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apos</dc:creator>
  <cp:keywords>www.sorubak.com</cp:keywords>
  <dc:description>www.sorubak.com</dc:description>
  <cp:lastModifiedBy>edanur</cp:lastModifiedBy>
  <cp:revision>3</cp:revision>
  <dcterms:created xsi:type="dcterms:W3CDTF">2012-12-12T09:55:00Z</dcterms:created>
  <dcterms:modified xsi:type="dcterms:W3CDTF">2012-12-23T21:31:00Z</dcterms:modified>
  <cp:category>www.sorubak.com</cp:category>
</cp:coreProperties>
</file>