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F1" w:rsidRDefault="003B0DF1" w:rsidP="00667378">
      <w:pPr>
        <w:tabs>
          <w:tab w:val="left" w:pos="5727"/>
          <w:tab w:val="left" w:pos="8205"/>
        </w:tabs>
        <w:ind w:left="113" w:right="-227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5Aralık ev çalışma sayfası</w:t>
      </w:r>
    </w:p>
    <w:p w:rsidR="003B0DF1" w:rsidRPr="002665AE" w:rsidRDefault="003B0DF1" w:rsidP="002665AE">
      <w:pPr>
        <w:ind w:left="113" w:right="-227"/>
        <w:rPr>
          <w:rFonts w:ascii="Hand writing Mutlu" w:hAnsi="Hand writing Mutlu"/>
          <w:sz w:val="52"/>
          <w:szCs w:val="52"/>
        </w:rPr>
      </w:pPr>
      <w:r w:rsidRPr="002665AE">
        <w:rPr>
          <w:rFonts w:ascii="Hand writing Mutlu" w:hAnsi="Hand writing Mutlu"/>
          <w:sz w:val="52"/>
          <w:szCs w:val="52"/>
        </w:rPr>
        <w:t>M-m  se</w:t>
      </w:r>
      <w:r w:rsidRPr="002665AE">
        <w:rPr>
          <w:rFonts w:ascii="Hand writing Mutlu" w:hAnsi="Hand writing Mutlu"/>
          <w:color w:val="FF0000"/>
          <w:sz w:val="52"/>
          <w:szCs w:val="52"/>
        </w:rPr>
        <w:t>si</w:t>
      </w:r>
      <w:r w:rsidRPr="002665AE">
        <w:rPr>
          <w:rFonts w:ascii="Hand writing Mutlu" w:hAnsi="Hand writing Mutlu"/>
          <w:sz w:val="52"/>
          <w:szCs w:val="52"/>
        </w:rPr>
        <w:t xml:space="preserve"> i</w:t>
      </w:r>
      <w:r w:rsidRPr="002665AE">
        <w:rPr>
          <w:rFonts w:ascii="Hand writing Mutlu" w:hAnsi="Hand writing Mutlu"/>
          <w:color w:val="FF0000"/>
          <w:sz w:val="52"/>
          <w:szCs w:val="52"/>
        </w:rPr>
        <w:t xml:space="preserve">le </w:t>
      </w:r>
      <w:r w:rsidRPr="002665AE">
        <w:rPr>
          <w:rFonts w:ascii="Hand writing Mutlu" w:hAnsi="Hand writing Mutlu"/>
          <w:sz w:val="52"/>
          <w:szCs w:val="52"/>
        </w:rPr>
        <w:t>ü</w:t>
      </w:r>
      <w:r w:rsidRPr="002665AE">
        <w:rPr>
          <w:rFonts w:ascii="Hand writing Mutlu" w:hAnsi="Hand writing Mutlu"/>
          <w:color w:val="FF0000"/>
          <w:sz w:val="52"/>
          <w:szCs w:val="52"/>
        </w:rPr>
        <w:t>re</w:t>
      </w:r>
      <w:r w:rsidRPr="002665AE">
        <w:rPr>
          <w:rFonts w:ascii="Hand writing Mutlu" w:hAnsi="Hand writing Mutlu"/>
          <w:sz w:val="52"/>
          <w:szCs w:val="52"/>
        </w:rPr>
        <w:t>ti</w:t>
      </w:r>
      <w:r w:rsidRPr="002665AE">
        <w:rPr>
          <w:rFonts w:ascii="Hand writing Mutlu" w:hAnsi="Hand writing Mutlu"/>
          <w:color w:val="FF0000"/>
          <w:sz w:val="52"/>
          <w:szCs w:val="52"/>
        </w:rPr>
        <w:t>len</w:t>
      </w:r>
      <w:r w:rsidRPr="002665AE">
        <w:rPr>
          <w:rFonts w:ascii="Hand writing Mutlu" w:hAnsi="Hand writing Mutlu"/>
          <w:sz w:val="52"/>
          <w:szCs w:val="52"/>
        </w:rPr>
        <w:t xml:space="preserve"> söz</w:t>
      </w:r>
      <w:r w:rsidRPr="002665AE">
        <w:rPr>
          <w:rFonts w:ascii="Hand writing Mutlu" w:hAnsi="Hand writing Mutlu"/>
          <w:color w:val="FF0000"/>
          <w:sz w:val="52"/>
          <w:szCs w:val="52"/>
        </w:rPr>
        <w:t>cük</w:t>
      </w:r>
      <w:r w:rsidRPr="002665AE">
        <w:rPr>
          <w:rFonts w:ascii="Hand writing Mutlu" w:hAnsi="Hand writing Mutlu"/>
          <w:sz w:val="52"/>
          <w:szCs w:val="52"/>
        </w:rPr>
        <w:t>le</w:t>
      </w:r>
      <w:r w:rsidRPr="00421D12">
        <w:rPr>
          <w:rFonts w:ascii="Hand writing Mutlu" w:hAnsi="Hand writing Mutlu"/>
          <w:color w:val="FF0000"/>
          <w:sz w:val="52"/>
          <w:szCs w:val="52"/>
        </w:rPr>
        <w:t xml:space="preserve">ri </w:t>
      </w:r>
      <w:r w:rsidRPr="002665AE">
        <w:rPr>
          <w:rFonts w:ascii="Hand writing Mutlu" w:hAnsi="Hand writing Mutlu"/>
          <w:sz w:val="52"/>
          <w:szCs w:val="52"/>
        </w:rPr>
        <w:t>bol bol o</w:t>
      </w:r>
      <w:r w:rsidRPr="002665AE">
        <w:rPr>
          <w:rFonts w:ascii="Hand writing Mutlu" w:hAnsi="Hand writing Mutlu"/>
          <w:color w:val="FF0000"/>
          <w:sz w:val="52"/>
          <w:szCs w:val="52"/>
        </w:rPr>
        <w:t>ku</w:t>
      </w:r>
      <w:r>
        <w:rPr>
          <w:rFonts w:ascii="Hand writing Mutlu" w:hAnsi="Hand writing Mutlu"/>
          <w:sz w:val="52"/>
          <w:szCs w:val="52"/>
        </w:rPr>
        <w:t>y</w:t>
      </w:r>
      <w:r w:rsidRPr="002665AE">
        <w:rPr>
          <w:rFonts w:ascii="Hand writing Mutlu" w:hAnsi="Hand writing Mutlu"/>
          <w:sz w:val="52"/>
          <w:szCs w:val="52"/>
        </w:rPr>
        <w:t>a</w:t>
      </w:r>
      <w:r w:rsidRPr="002665AE">
        <w:rPr>
          <w:rFonts w:ascii="Hand writing Mutlu" w:hAnsi="Hand writing Mutlu"/>
          <w:color w:val="FF0000"/>
          <w:sz w:val="52"/>
          <w:szCs w:val="52"/>
        </w:rPr>
        <w:t>lım</w:t>
      </w:r>
      <w:r w:rsidRPr="002665AE">
        <w:rPr>
          <w:rFonts w:ascii="Hand writing Mutlu" w:hAnsi="Hand writing Mutlu"/>
          <w:sz w:val="52"/>
          <w:szCs w:val="52"/>
        </w:rPr>
        <w:t xml:space="preserve"> . </w:t>
      </w:r>
      <w:r w:rsidRPr="002665AE">
        <w:rPr>
          <w:rFonts w:ascii="Hand writing Mutlu" w:hAnsi="Hand writing Mutlu"/>
          <w:sz w:val="52"/>
          <w:szCs w:val="52"/>
        </w:rPr>
        <w:tab/>
        <w:t>Bu söz</w:t>
      </w:r>
      <w:r w:rsidRPr="002665AE">
        <w:rPr>
          <w:rFonts w:ascii="Hand writing Mutlu" w:hAnsi="Hand writing Mutlu"/>
          <w:color w:val="FF0000"/>
          <w:sz w:val="52"/>
          <w:szCs w:val="52"/>
        </w:rPr>
        <w:t>cük</w:t>
      </w:r>
      <w:r w:rsidRPr="002665AE">
        <w:rPr>
          <w:rFonts w:ascii="Hand writing Mutlu" w:hAnsi="Hand writing Mutlu"/>
          <w:sz w:val="52"/>
          <w:szCs w:val="52"/>
        </w:rPr>
        <w:t>le</w:t>
      </w:r>
      <w:r w:rsidRPr="002665AE">
        <w:rPr>
          <w:rFonts w:ascii="Hand writing Mutlu" w:hAnsi="Hand writing Mutlu"/>
          <w:color w:val="FF0000"/>
          <w:sz w:val="52"/>
          <w:szCs w:val="52"/>
        </w:rPr>
        <w:t>rin</w:t>
      </w:r>
      <w:r w:rsidRPr="002665AE">
        <w:rPr>
          <w:rFonts w:ascii="Hand writing Mutlu" w:hAnsi="Hand writing Mutlu"/>
          <w:sz w:val="52"/>
          <w:szCs w:val="52"/>
        </w:rPr>
        <w:t xml:space="preserve"> kul</w:t>
      </w:r>
      <w:r w:rsidRPr="002665AE">
        <w:rPr>
          <w:rFonts w:ascii="Hand writing Mutlu" w:hAnsi="Hand writing Mutlu"/>
          <w:color w:val="FF0000"/>
          <w:sz w:val="52"/>
          <w:szCs w:val="52"/>
        </w:rPr>
        <w:t>la</w:t>
      </w:r>
      <w:r w:rsidRPr="002665AE">
        <w:rPr>
          <w:rFonts w:ascii="Hand writing Mutlu" w:hAnsi="Hand writing Mutlu"/>
          <w:sz w:val="52"/>
          <w:szCs w:val="52"/>
        </w:rPr>
        <w:t>nıl</w:t>
      </w:r>
      <w:r w:rsidRPr="002665AE">
        <w:rPr>
          <w:rFonts w:ascii="Hand writing Mutlu" w:hAnsi="Hand writing Mutlu"/>
          <w:color w:val="FF0000"/>
          <w:sz w:val="52"/>
          <w:szCs w:val="52"/>
        </w:rPr>
        <w:t>dı</w:t>
      </w:r>
      <w:r w:rsidRPr="002665AE">
        <w:rPr>
          <w:rFonts w:ascii="Hand writing Mutlu" w:hAnsi="Hand writing Mutlu"/>
          <w:sz w:val="52"/>
          <w:szCs w:val="52"/>
        </w:rPr>
        <w:t>ğı on cüm</w:t>
      </w:r>
      <w:r w:rsidRPr="002665AE">
        <w:rPr>
          <w:rFonts w:ascii="Hand writing Mutlu" w:hAnsi="Hand writing Mutlu"/>
          <w:color w:val="FF0000"/>
          <w:sz w:val="52"/>
          <w:szCs w:val="52"/>
        </w:rPr>
        <w:t>le</w:t>
      </w:r>
      <w:r w:rsidRPr="002665AE">
        <w:rPr>
          <w:rFonts w:ascii="Hand writing Mutlu" w:hAnsi="Hand writing Mutlu"/>
          <w:sz w:val="52"/>
          <w:szCs w:val="52"/>
        </w:rPr>
        <w:t xml:space="preserve"> ku</w:t>
      </w:r>
      <w:r w:rsidRPr="002665AE">
        <w:rPr>
          <w:rFonts w:ascii="Hand writing Mutlu" w:hAnsi="Hand writing Mutlu"/>
          <w:color w:val="FF0000"/>
          <w:sz w:val="52"/>
          <w:szCs w:val="52"/>
        </w:rPr>
        <w:t>ra</w:t>
      </w:r>
      <w:r w:rsidRPr="002665AE">
        <w:rPr>
          <w:rFonts w:ascii="Hand writing Mutlu" w:hAnsi="Hand writing Mutlu"/>
          <w:sz w:val="52"/>
          <w:szCs w:val="52"/>
        </w:rPr>
        <w:t>lım ve def</w:t>
      </w:r>
      <w:r w:rsidRPr="002665AE">
        <w:rPr>
          <w:rFonts w:ascii="Hand writing Mutlu" w:hAnsi="Hand writing Mutlu"/>
          <w:color w:val="FF0000"/>
          <w:sz w:val="52"/>
          <w:szCs w:val="52"/>
        </w:rPr>
        <w:t>ter</w:t>
      </w:r>
      <w:r w:rsidRPr="002665AE">
        <w:rPr>
          <w:rFonts w:ascii="Hand writing Mutlu" w:hAnsi="Hand writing Mutlu"/>
          <w:sz w:val="52"/>
          <w:szCs w:val="52"/>
        </w:rPr>
        <w:t>le</w:t>
      </w:r>
      <w:r w:rsidRPr="002665AE">
        <w:rPr>
          <w:rFonts w:ascii="Hand writing Mutlu" w:hAnsi="Hand writing Mutlu"/>
          <w:color w:val="FF0000"/>
          <w:sz w:val="52"/>
          <w:szCs w:val="52"/>
        </w:rPr>
        <w:t>re</w:t>
      </w:r>
      <w:r w:rsidRPr="002665AE">
        <w:rPr>
          <w:rFonts w:ascii="Hand writing Mutlu" w:hAnsi="Hand writing Mutlu"/>
          <w:sz w:val="52"/>
          <w:szCs w:val="52"/>
        </w:rPr>
        <w:t xml:space="preserve"> ya</w:t>
      </w:r>
      <w:r w:rsidRPr="002665AE">
        <w:rPr>
          <w:rFonts w:ascii="Hand writing Mutlu" w:hAnsi="Hand writing Mutlu"/>
          <w:color w:val="FF0000"/>
          <w:sz w:val="52"/>
          <w:szCs w:val="52"/>
        </w:rPr>
        <w:t>za</w:t>
      </w:r>
      <w:r w:rsidRPr="002665AE">
        <w:rPr>
          <w:rFonts w:ascii="Hand writing Mutlu" w:hAnsi="Hand writing Mutlu"/>
          <w:sz w:val="52"/>
          <w:szCs w:val="52"/>
        </w:rPr>
        <w:t>lım.</w:t>
      </w:r>
    </w:p>
    <w:p w:rsidR="003B0DF1" w:rsidRPr="002665AE" w:rsidRDefault="003B0DF1" w:rsidP="00974ED2">
      <w:pPr>
        <w:ind w:left="113" w:right="-227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 w:rsidRPr="002665AE">
        <w:rPr>
          <w:rFonts w:ascii="Hand writing Mutlu" w:hAnsi="Hand writing Mutlu"/>
          <w:sz w:val="52"/>
          <w:szCs w:val="52"/>
        </w:rPr>
        <w:t>Ma</w:t>
      </w:r>
      <w:r w:rsidRPr="002665AE">
        <w:rPr>
          <w:rFonts w:ascii="Hand writing Mutlu" w:hAnsi="Hand writing Mutlu"/>
          <w:color w:val="FF0000"/>
          <w:sz w:val="52"/>
          <w:szCs w:val="52"/>
        </w:rPr>
        <w:t>ma</w:t>
      </w:r>
      <w:r w:rsidRPr="002665AE">
        <w:rPr>
          <w:rFonts w:ascii="Hand writing Mutlu" w:hAnsi="Hand writing Mutlu"/>
          <w:sz w:val="52"/>
          <w:szCs w:val="52"/>
        </w:rPr>
        <w:t>,</w:t>
      </w:r>
      <w:r>
        <w:rPr>
          <w:rFonts w:ascii="Hand writing Mutlu" w:hAnsi="Hand writing Mutlu"/>
          <w:sz w:val="52"/>
          <w:szCs w:val="52"/>
        </w:rPr>
        <w:t xml:space="preserve"> </w:t>
      </w:r>
      <w:r w:rsidRPr="002665AE">
        <w:rPr>
          <w:rFonts w:ascii="Hand writing Mutlu" w:hAnsi="Hand writing Mutlu"/>
          <w:sz w:val="52"/>
          <w:szCs w:val="52"/>
        </w:rPr>
        <w:t>e</w:t>
      </w:r>
      <w:r w:rsidRPr="002665AE">
        <w:rPr>
          <w:rFonts w:ascii="Hand writing Mutlu" w:hAnsi="Hand writing Mutlu"/>
          <w:color w:val="FF0000"/>
          <w:sz w:val="52"/>
          <w:szCs w:val="52"/>
        </w:rPr>
        <w:t>mi</w:t>
      </w:r>
      <w:r w:rsidRPr="002665AE">
        <w:rPr>
          <w:rFonts w:ascii="Hand writing Mutlu" w:hAnsi="Hand writing Mutlu"/>
          <w:sz w:val="52"/>
          <w:szCs w:val="52"/>
        </w:rPr>
        <w:t>,</w:t>
      </w:r>
      <w:r>
        <w:rPr>
          <w:rFonts w:ascii="Hand writing Mutlu" w:hAnsi="Hand writing Mutlu"/>
          <w:sz w:val="52"/>
          <w:szCs w:val="52"/>
        </w:rPr>
        <w:t xml:space="preserve"> me</w:t>
      </w:r>
      <w:r w:rsidRPr="00664EE3">
        <w:rPr>
          <w:rFonts w:ascii="Hand writing Mutlu" w:hAnsi="Hand writing Mutlu"/>
          <w:color w:val="FF0000"/>
          <w:sz w:val="52"/>
          <w:szCs w:val="52"/>
        </w:rPr>
        <w:t>me</w:t>
      </w:r>
      <w:r>
        <w:rPr>
          <w:rFonts w:ascii="Hand writing Mutlu" w:hAnsi="Hand writing Mutlu"/>
          <w:sz w:val="52"/>
          <w:szCs w:val="52"/>
        </w:rPr>
        <w:t>, o</w:t>
      </w:r>
      <w:r w:rsidRPr="00664EE3">
        <w:rPr>
          <w:rFonts w:ascii="Hand writing Mutlu" w:hAnsi="Hand writing Mutlu"/>
          <w:color w:val="FF0000"/>
          <w:sz w:val="52"/>
          <w:szCs w:val="52"/>
        </w:rPr>
        <w:t>mo</w:t>
      </w:r>
      <w:r>
        <w:rPr>
          <w:rFonts w:ascii="Hand writing Mutlu" w:hAnsi="Hand writing Mutlu"/>
          <w:sz w:val="52"/>
          <w:szCs w:val="52"/>
        </w:rPr>
        <w:t>,E</w:t>
      </w:r>
      <w:r w:rsidRPr="00664EE3">
        <w:rPr>
          <w:rFonts w:ascii="Hand writing Mutlu" w:hAnsi="Hand writing Mutlu"/>
          <w:color w:val="FF0000"/>
          <w:sz w:val="52"/>
          <w:szCs w:val="52"/>
        </w:rPr>
        <w:t>min</w:t>
      </w:r>
      <w:r>
        <w:rPr>
          <w:rFonts w:ascii="Hand writing Mutlu" w:hAnsi="Hand writing Mutlu"/>
          <w:sz w:val="52"/>
          <w:szCs w:val="52"/>
        </w:rPr>
        <w:t>,em</w:t>
      </w:r>
      <w:r w:rsidRPr="00664EE3">
        <w:rPr>
          <w:rFonts w:ascii="Hand writing Mutlu" w:hAnsi="Hand writing Mutlu"/>
          <w:color w:val="FF0000"/>
          <w:sz w:val="52"/>
          <w:szCs w:val="52"/>
        </w:rPr>
        <w:t xml:space="preserve">ret </w:t>
      </w:r>
      <w:r w:rsidRPr="002665AE">
        <w:rPr>
          <w:rFonts w:ascii="Hand writing Mutlu" w:hAnsi="Hand writing Mutlu"/>
          <w:sz w:val="52"/>
          <w:szCs w:val="52"/>
        </w:rPr>
        <w:t>met</w:t>
      </w:r>
      <w:r w:rsidRPr="002665AE">
        <w:rPr>
          <w:rFonts w:ascii="Hand writing Mutlu" w:hAnsi="Hand writing Mutlu"/>
          <w:color w:val="FF0000"/>
          <w:sz w:val="52"/>
          <w:szCs w:val="52"/>
        </w:rPr>
        <w:t>re</w:t>
      </w:r>
      <w:r w:rsidRPr="002665AE">
        <w:rPr>
          <w:rFonts w:ascii="Hand writing Mutlu" w:hAnsi="Hand writing Mutlu"/>
          <w:sz w:val="52"/>
          <w:szCs w:val="52"/>
        </w:rPr>
        <w:t>,mer</w:t>
      </w:r>
      <w:r w:rsidRPr="002665AE">
        <w:rPr>
          <w:rFonts w:ascii="Hand writing Mutlu" w:hAnsi="Hand writing Mutlu"/>
          <w:color w:val="FF0000"/>
          <w:sz w:val="52"/>
          <w:szCs w:val="52"/>
        </w:rPr>
        <w:t>mer</w:t>
      </w:r>
      <w:r w:rsidRPr="002665AE">
        <w:rPr>
          <w:rFonts w:ascii="Hand writing Mutlu" w:hAnsi="Hand writing Mutlu"/>
          <w:sz w:val="52"/>
          <w:szCs w:val="52"/>
        </w:rPr>
        <w:t>,e</w:t>
      </w:r>
      <w:r w:rsidRPr="002665AE">
        <w:rPr>
          <w:rFonts w:ascii="Hand writing Mutlu" w:hAnsi="Hand writing Mutlu"/>
          <w:color w:val="FF0000"/>
          <w:sz w:val="52"/>
          <w:szCs w:val="52"/>
        </w:rPr>
        <w:t>mir</w:t>
      </w:r>
      <w:r>
        <w:rPr>
          <w:rFonts w:ascii="Hand writing Mutlu" w:hAnsi="Hand writing Mutlu"/>
          <w:sz w:val="52"/>
          <w:szCs w:val="52"/>
        </w:rPr>
        <w:t>,</w:t>
      </w:r>
      <w:r w:rsidRPr="002665AE">
        <w:rPr>
          <w:rFonts w:ascii="Hand writing Mutlu" w:hAnsi="Hand writing Mutlu"/>
          <w:sz w:val="52"/>
          <w:szCs w:val="52"/>
        </w:rPr>
        <w:t>i</w:t>
      </w:r>
      <w:r w:rsidRPr="002665AE">
        <w:rPr>
          <w:rFonts w:ascii="Hand writing Mutlu" w:hAnsi="Hand writing Mutlu"/>
          <w:color w:val="FF0000"/>
          <w:sz w:val="52"/>
          <w:szCs w:val="52"/>
        </w:rPr>
        <w:t>ma</w:t>
      </w:r>
      <w:r w:rsidRPr="002665AE">
        <w:rPr>
          <w:rFonts w:ascii="Hand writing Mutlu" w:hAnsi="Hand writing Mutlu"/>
          <w:sz w:val="52"/>
          <w:szCs w:val="52"/>
        </w:rPr>
        <w:t>,a</w:t>
      </w:r>
      <w:r w:rsidRPr="002665AE">
        <w:rPr>
          <w:rFonts w:ascii="Hand writing Mutlu" w:hAnsi="Hand writing Mutlu"/>
          <w:color w:val="FF0000"/>
          <w:sz w:val="52"/>
          <w:szCs w:val="52"/>
        </w:rPr>
        <w:t>ma</w:t>
      </w:r>
      <w:r w:rsidRPr="002665AE">
        <w:rPr>
          <w:rFonts w:ascii="Hand writing Mutlu" w:hAnsi="Hand writing Mutlu"/>
          <w:sz w:val="52"/>
          <w:szCs w:val="52"/>
        </w:rPr>
        <w:t xml:space="preserve"> E</w:t>
      </w:r>
      <w:r w:rsidRPr="002665AE">
        <w:rPr>
          <w:rFonts w:ascii="Hand writing Mutlu" w:hAnsi="Hand writing Mutlu"/>
          <w:color w:val="FF0000"/>
          <w:sz w:val="52"/>
          <w:szCs w:val="52"/>
        </w:rPr>
        <w:t>min</w:t>
      </w:r>
      <w:r w:rsidRPr="002665AE">
        <w:rPr>
          <w:rFonts w:ascii="Hand writing Mutlu" w:hAnsi="Hand writing Mutlu"/>
          <w:sz w:val="52"/>
          <w:szCs w:val="52"/>
        </w:rPr>
        <w:t>, Me</w:t>
      </w:r>
      <w:r w:rsidRPr="002665AE">
        <w:rPr>
          <w:rFonts w:ascii="Hand writing Mutlu" w:hAnsi="Hand writing Mutlu"/>
          <w:color w:val="FF0000"/>
          <w:sz w:val="52"/>
          <w:szCs w:val="52"/>
        </w:rPr>
        <w:t>te</w:t>
      </w:r>
      <w:r w:rsidRPr="002665AE">
        <w:rPr>
          <w:rFonts w:ascii="Hand writing Mutlu" w:hAnsi="Hand writing Mutlu"/>
          <w:sz w:val="52"/>
          <w:szCs w:val="52"/>
        </w:rPr>
        <w:t>, or</w:t>
      </w:r>
      <w:r w:rsidRPr="002665AE">
        <w:rPr>
          <w:rFonts w:ascii="Hand writing Mutlu" w:hAnsi="Hand writing Mutlu"/>
          <w:color w:val="FF0000"/>
          <w:sz w:val="52"/>
          <w:szCs w:val="52"/>
        </w:rPr>
        <w:t>man</w:t>
      </w:r>
      <w:r w:rsidRPr="002665AE">
        <w:rPr>
          <w:rFonts w:ascii="Hand writing Mutlu" w:hAnsi="Hand writing Mutlu"/>
          <w:sz w:val="52"/>
          <w:szCs w:val="52"/>
        </w:rPr>
        <w:t>,Le</w:t>
      </w:r>
      <w:r w:rsidRPr="002665AE">
        <w:rPr>
          <w:rFonts w:ascii="Hand writing Mutlu" w:hAnsi="Hand writing Mutlu"/>
          <w:color w:val="FF0000"/>
          <w:sz w:val="52"/>
          <w:szCs w:val="52"/>
        </w:rPr>
        <w:t>man</w:t>
      </w:r>
      <w:r w:rsidRPr="002665AE">
        <w:rPr>
          <w:rFonts w:ascii="Hand writing Mutlu" w:hAnsi="Hand writing Mutlu"/>
          <w:sz w:val="52"/>
          <w:szCs w:val="52"/>
        </w:rPr>
        <w:t>,li</w:t>
      </w:r>
      <w:r w:rsidRPr="002665AE">
        <w:rPr>
          <w:rFonts w:ascii="Hand writing Mutlu" w:hAnsi="Hand writing Mutlu"/>
          <w:color w:val="FF0000"/>
          <w:sz w:val="52"/>
          <w:szCs w:val="52"/>
        </w:rPr>
        <w:t>mon</w:t>
      </w:r>
      <w:r w:rsidRPr="002665AE">
        <w:rPr>
          <w:rFonts w:ascii="Hand writing Mutlu" w:hAnsi="Hand writing Mutlu"/>
          <w:sz w:val="52"/>
          <w:szCs w:val="52"/>
        </w:rPr>
        <w:t>,Mi</w:t>
      </w:r>
      <w:r w:rsidRPr="002665AE">
        <w:rPr>
          <w:rFonts w:ascii="Hand writing Mutlu" w:hAnsi="Hand writing Mutlu"/>
          <w:color w:val="FF0000"/>
          <w:sz w:val="52"/>
          <w:szCs w:val="52"/>
        </w:rPr>
        <w:t>ne</w:t>
      </w:r>
      <w:r w:rsidRPr="002665AE">
        <w:rPr>
          <w:rFonts w:ascii="Hand writing Mutlu" w:hAnsi="Hand writing Mutlu"/>
          <w:sz w:val="52"/>
          <w:szCs w:val="52"/>
        </w:rPr>
        <w:t>,el</w:t>
      </w:r>
      <w:r w:rsidRPr="002665AE">
        <w:rPr>
          <w:rFonts w:ascii="Hand writing Mutlu" w:hAnsi="Hand writing Mutlu"/>
          <w:color w:val="FF0000"/>
          <w:sz w:val="52"/>
          <w:szCs w:val="52"/>
        </w:rPr>
        <w:t>ma</w:t>
      </w:r>
      <w:r w:rsidRPr="002665AE">
        <w:rPr>
          <w:rFonts w:ascii="Hand writing Mutlu" w:hAnsi="Hand writing Mutlu"/>
          <w:sz w:val="52"/>
          <w:szCs w:val="52"/>
        </w:rPr>
        <w:t>,</w:t>
      </w:r>
      <w:r w:rsidRPr="00974ED2">
        <w:rPr>
          <w:rFonts w:ascii="Hand writing Mutlu" w:hAnsi="Hand writing Mutlu"/>
          <w:sz w:val="52"/>
          <w:szCs w:val="52"/>
        </w:rPr>
        <w:t xml:space="preserve"> </w:t>
      </w:r>
      <w:r w:rsidRPr="002665AE">
        <w:rPr>
          <w:rFonts w:ascii="Hand writing Mutlu" w:hAnsi="Hand writing Mutlu"/>
          <w:sz w:val="52"/>
          <w:szCs w:val="52"/>
        </w:rPr>
        <w:t>man</w:t>
      </w:r>
      <w:r w:rsidRPr="002665AE">
        <w:rPr>
          <w:rFonts w:ascii="Hand writing Mutlu" w:hAnsi="Hand writing Mutlu"/>
          <w:color w:val="FF0000"/>
          <w:sz w:val="52"/>
          <w:szCs w:val="52"/>
        </w:rPr>
        <w:t>tar</w:t>
      </w:r>
    </w:p>
    <w:p w:rsidR="003B0DF1" w:rsidRDefault="003B0DF1" w:rsidP="00512F77">
      <w:pPr>
        <w:ind w:right="-227"/>
        <w:rPr>
          <w:rFonts w:ascii="Hand writing Mutlu" w:hAnsi="Hand writing Mutlu"/>
          <w:sz w:val="52"/>
          <w:szCs w:val="52"/>
        </w:rPr>
      </w:pPr>
      <w:r w:rsidRPr="002665AE">
        <w:rPr>
          <w:rFonts w:ascii="Hand writing Mutlu" w:hAnsi="Hand writing Mutlu"/>
          <w:sz w:val="52"/>
          <w:szCs w:val="52"/>
        </w:rPr>
        <w:t>Al</w:t>
      </w:r>
      <w:r w:rsidRPr="002665AE">
        <w:rPr>
          <w:rFonts w:ascii="Hand writing Mutlu" w:hAnsi="Hand writing Mutlu"/>
          <w:color w:val="FF0000"/>
          <w:sz w:val="52"/>
          <w:szCs w:val="52"/>
        </w:rPr>
        <w:t>ma</w:t>
      </w:r>
      <w:r w:rsidRPr="002665AE">
        <w:rPr>
          <w:rFonts w:ascii="Hand writing Mutlu" w:hAnsi="Hand writing Mutlu"/>
          <w:sz w:val="52"/>
          <w:szCs w:val="52"/>
        </w:rPr>
        <w:t>,at</w:t>
      </w:r>
      <w:r w:rsidRPr="002665AE">
        <w:rPr>
          <w:rFonts w:ascii="Hand writing Mutlu" w:hAnsi="Hand writing Mutlu"/>
          <w:color w:val="FF0000"/>
          <w:sz w:val="52"/>
          <w:szCs w:val="52"/>
        </w:rPr>
        <w:t>ma</w:t>
      </w:r>
      <w:r w:rsidRPr="002665AE">
        <w:rPr>
          <w:rFonts w:ascii="Hand writing Mutlu" w:hAnsi="Hand writing Mutlu"/>
          <w:sz w:val="52"/>
          <w:szCs w:val="52"/>
        </w:rPr>
        <w:t>,ma</w:t>
      </w:r>
      <w:r w:rsidRPr="002665AE">
        <w:rPr>
          <w:rFonts w:ascii="Hand writing Mutlu" w:hAnsi="Hand writing Mutlu"/>
          <w:color w:val="FF0000"/>
          <w:sz w:val="52"/>
          <w:szCs w:val="52"/>
        </w:rPr>
        <w:t>la</w:t>
      </w:r>
      <w:r w:rsidRPr="002665AE">
        <w:rPr>
          <w:rFonts w:ascii="Hand writing Mutlu" w:hAnsi="Hand writing Mutlu"/>
          <w:sz w:val="52"/>
          <w:szCs w:val="52"/>
        </w:rPr>
        <w:t>,mi</w:t>
      </w:r>
      <w:r w:rsidRPr="002665AE">
        <w:rPr>
          <w:rFonts w:ascii="Hand writing Mutlu" w:hAnsi="Hand writing Mutlu"/>
          <w:color w:val="FF0000"/>
          <w:sz w:val="52"/>
          <w:szCs w:val="52"/>
        </w:rPr>
        <w:t>ni</w:t>
      </w:r>
      <w:r w:rsidRPr="002665AE">
        <w:rPr>
          <w:rFonts w:ascii="Hand writing Mutlu" w:hAnsi="Hand writing Mutlu"/>
          <w:sz w:val="52"/>
          <w:szCs w:val="52"/>
        </w:rPr>
        <w:t>,ma</w:t>
      </w:r>
      <w:r w:rsidRPr="002665AE">
        <w:rPr>
          <w:rFonts w:ascii="Hand writing Mutlu" w:hAnsi="Hand writing Mutlu"/>
          <w:color w:val="FF0000"/>
          <w:sz w:val="52"/>
          <w:szCs w:val="52"/>
        </w:rPr>
        <w:t>ni</w:t>
      </w:r>
      <w:r w:rsidRPr="002665AE">
        <w:rPr>
          <w:rFonts w:ascii="Hand writing Mutlu" w:hAnsi="Hand writing Mutlu"/>
          <w:sz w:val="52"/>
          <w:szCs w:val="52"/>
        </w:rPr>
        <w:t>,me</w:t>
      </w:r>
      <w:r w:rsidRPr="002665AE">
        <w:rPr>
          <w:rFonts w:ascii="Hand writing Mutlu" w:hAnsi="Hand writing Mutlu"/>
          <w:color w:val="FF0000"/>
          <w:sz w:val="52"/>
          <w:szCs w:val="52"/>
        </w:rPr>
        <w:t>tin</w:t>
      </w:r>
      <w:r w:rsidRPr="002665AE">
        <w:rPr>
          <w:rFonts w:ascii="Hand writing Mutlu" w:hAnsi="Hand writing Mutlu"/>
          <w:sz w:val="52"/>
          <w:szCs w:val="52"/>
        </w:rPr>
        <w:t>,E</w:t>
      </w:r>
      <w:r w:rsidRPr="002665AE">
        <w:rPr>
          <w:rFonts w:ascii="Hand writing Mutlu" w:hAnsi="Hand writing Mutlu"/>
          <w:color w:val="FF0000"/>
          <w:sz w:val="52"/>
          <w:szCs w:val="52"/>
        </w:rPr>
        <w:t>mi</w:t>
      </w:r>
      <w:r w:rsidRPr="002665AE">
        <w:rPr>
          <w:rFonts w:ascii="Hand writing Mutlu" w:hAnsi="Hand writing Mutlu"/>
          <w:sz w:val="52"/>
          <w:szCs w:val="52"/>
        </w:rPr>
        <w:t>ne,man</w:t>
      </w:r>
      <w:r w:rsidRPr="002665AE">
        <w:rPr>
          <w:rFonts w:ascii="Hand writing Mutlu" w:hAnsi="Hand writing Mutlu"/>
          <w:color w:val="FF0000"/>
          <w:sz w:val="52"/>
          <w:szCs w:val="52"/>
        </w:rPr>
        <w:t>to</w:t>
      </w:r>
      <w:r w:rsidRPr="002665AE">
        <w:rPr>
          <w:rFonts w:ascii="Hand writing Mutlu" w:hAnsi="Hand writing Mutlu"/>
          <w:sz w:val="52"/>
          <w:szCs w:val="52"/>
        </w:rPr>
        <w:t>,mor, mo</w:t>
      </w:r>
      <w:r w:rsidRPr="002665AE">
        <w:rPr>
          <w:rFonts w:ascii="Hand writing Mutlu" w:hAnsi="Hand writing Mutlu"/>
          <w:color w:val="FF0000"/>
          <w:sz w:val="52"/>
          <w:szCs w:val="52"/>
        </w:rPr>
        <w:t>tor</w:t>
      </w:r>
      <w:r w:rsidRPr="002665AE">
        <w:rPr>
          <w:rFonts w:ascii="Hand writing Mutlu" w:hAnsi="Hand writing Mutlu"/>
          <w:sz w:val="52"/>
          <w:szCs w:val="52"/>
        </w:rPr>
        <w:t>, em</w:t>
      </w:r>
      <w:r w:rsidRPr="002665AE">
        <w:rPr>
          <w:rFonts w:ascii="Hand writing Mutlu" w:hAnsi="Hand writing Mutlu"/>
          <w:color w:val="FF0000"/>
          <w:sz w:val="52"/>
          <w:szCs w:val="52"/>
        </w:rPr>
        <w:t>ret</w:t>
      </w:r>
      <w:r w:rsidRPr="002665AE">
        <w:rPr>
          <w:rFonts w:ascii="Hand writing Mutlu" w:hAnsi="Hand writing Mutlu"/>
          <w:sz w:val="52"/>
          <w:szCs w:val="52"/>
        </w:rPr>
        <w:t>, em</w:t>
      </w:r>
      <w:r w:rsidRPr="002665AE">
        <w:rPr>
          <w:rFonts w:ascii="Hand writing Mutlu" w:hAnsi="Hand writing Mutlu"/>
          <w:color w:val="FF0000"/>
          <w:sz w:val="52"/>
          <w:szCs w:val="52"/>
        </w:rPr>
        <w:t>ret</w:t>
      </w:r>
      <w:r w:rsidRPr="002665AE">
        <w:rPr>
          <w:rFonts w:ascii="Hand writing Mutlu" w:hAnsi="Hand writing Mutlu"/>
          <w:sz w:val="52"/>
          <w:szCs w:val="52"/>
        </w:rPr>
        <w:t>,li</w:t>
      </w:r>
      <w:r w:rsidRPr="002665AE">
        <w:rPr>
          <w:rFonts w:ascii="Hand writing Mutlu" w:hAnsi="Hand writing Mutlu"/>
          <w:color w:val="FF0000"/>
          <w:sz w:val="52"/>
          <w:szCs w:val="52"/>
        </w:rPr>
        <w:t>mo</w:t>
      </w:r>
      <w:r w:rsidRPr="002665AE">
        <w:rPr>
          <w:rFonts w:ascii="Hand writing Mutlu" w:hAnsi="Hand writing Mutlu"/>
          <w:sz w:val="52"/>
          <w:szCs w:val="52"/>
        </w:rPr>
        <w:t>na</w:t>
      </w:r>
      <w:r w:rsidRPr="002665AE">
        <w:rPr>
          <w:rFonts w:ascii="Hand writing Mutlu" w:hAnsi="Hand writing Mutlu"/>
          <w:color w:val="FF0000"/>
          <w:sz w:val="52"/>
          <w:szCs w:val="52"/>
        </w:rPr>
        <w:t>ta</w:t>
      </w:r>
      <w:r w:rsidRPr="002665AE">
        <w:rPr>
          <w:rFonts w:ascii="Hand writing Mutlu" w:hAnsi="Hand writing Mutlu"/>
          <w:sz w:val="52"/>
          <w:szCs w:val="52"/>
        </w:rPr>
        <w:t xml:space="preserve"> ,ma</w:t>
      </w:r>
      <w:r w:rsidRPr="002665AE">
        <w:rPr>
          <w:rFonts w:ascii="Hand writing Mutlu" w:hAnsi="Hand writing Mutlu"/>
          <w:color w:val="FF0000"/>
          <w:sz w:val="52"/>
          <w:szCs w:val="52"/>
        </w:rPr>
        <w:t>na</w:t>
      </w:r>
      <w:r w:rsidRPr="002665AE">
        <w:rPr>
          <w:rFonts w:ascii="Hand writing Mutlu" w:hAnsi="Hand writing Mutlu"/>
          <w:sz w:val="52"/>
          <w:szCs w:val="52"/>
        </w:rPr>
        <w:t>,ma</w:t>
      </w:r>
      <w:r w:rsidRPr="002665AE">
        <w:rPr>
          <w:rFonts w:ascii="Hand writing Mutlu" w:hAnsi="Hand writing Mutlu"/>
          <w:color w:val="FF0000"/>
          <w:sz w:val="52"/>
          <w:szCs w:val="52"/>
        </w:rPr>
        <w:t>ta</w:t>
      </w:r>
      <w:r w:rsidRPr="002665AE">
        <w:rPr>
          <w:rFonts w:ascii="Hand writing Mutlu" w:hAnsi="Hand writing Mutlu"/>
          <w:sz w:val="52"/>
          <w:szCs w:val="52"/>
        </w:rPr>
        <w:t>ra,mar</w:t>
      </w:r>
      <w:r w:rsidRPr="002665AE">
        <w:rPr>
          <w:rFonts w:ascii="Hand writing Mutlu" w:hAnsi="Hand writing Mutlu"/>
          <w:color w:val="FF0000"/>
          <w:sz w:val="52"/>
          <w:szCs w:val="52"/>
        </w:rPr>
        <w:t>me</w:t>
      </w:r>
      <w:r w:rsidRPr="002665AE">
        <w:rPr>
          <w:rFonts w:ascii="Hand writing Mutlu" w:hAnsi="Hand writing Mutlu"/>
          <w:sz w:val="52"/>
          <w:szCs w:val="52"/>
        </w:rPr>
        <w:t>lat,mi</w:t>
      </w:r>
      <w:r w:rsidRPr="002665AE">
        <w:rPr>
          <w:rFonts w:ascii="Hand writing Mutlu" w:hAnsi="Hand writing Mutlu"/>
          <w:color w:val="FF0000"/>
          <w:sz w:val="52"/>
          <w:szCs w:val="52"/>
        </w:rPr>
        <w:t>mar</w:t>
      </w:r>
      <w:r w:rsidRPr="002665AE">
        <w:rPr>
          <w:rFonts w:ascii="Hand writing Mutlu" w:hAnsi="Hand writing Mutlu"/>
          <w:sz w:val="52"/>
          <w:szCs w:val="52"/>
        </w:rPr>
        <w:t>,mi</w:t>
      </w:r>
      <w:r w:rsidRPr="002665AE">
        <w:rPr>
          <w:rFonts w:ascii="Hand writing Mutlu" w:hAnsi="Hand writing Mutlu"/>
          <w:color w:val="FF0000"/>
          <w:sz w:val="52"/>
          <w:szCs w:val="52"/>
        </w:rPr>
        <w:t>lim</w:t>
      </w:r>
      <w:r w:rsidRPr="002665AE">
        <w:rPr>
          <w:rFonts w:ascii="Hand writing Mutlu" w:hAnsi="Hand writing Mutlu"/>
          <w:sz w:val="52"/>
          <w:szCs w:val="52"/>
        </w:rPr>
        <w:t>,</w:t>
      </w:r>
    </w:p>
    <w:p w:rsidR="003B0DF1" w:rsidRDefault="003B0DF1" w:rsidP="002665AE">
      <w:pPr>
        <w:ind w:left="113" w:right="-227"/>
        <w:rPr>
          <w:rFonts w:ascii="Hand writing Mutlu" w:hAnsi="Hand writing Mutlu"/>
          <w:sz w:val="52"/>
          <w:szCs w:val="52"/>
        </w:rPr>
      </w:pPr>
      <w:r w:rsidRPr="002665AE">
        <w:rPr>
          <w:rFonts w:ascii="Hand writing Mutlu" w:hAnsi="Hand writing Mutlu"/>
          <w:color w:val="FF0000"/>
          <w:sz w:val="52"/>
          <w:szCs w:val="52"/>
        </w:rPr>
        <w:t>Mert</w:t>
      </w:r>
      <w:r w:rsidRPr="002665AE">
        <w:rPr>
          <w:rFonts w:ascii="Hand writing Mutlu" w:hAnsi="Hand writing Mutlu"/>
          <w:sz w:val="52"/>
          <w:szCs w:val="52"/>
        </w:rPr>
        <w:t xml:space="preserve"> ,me</w:t>
      </w:r>
      <w:r w:rsidRPr="002665AE">
        <w:rPr>
          <w:rFonts w:ascii="Hand writing Mutlu" w:hAnsi="Hand writing Mutlu"/>
          <w:color w:val="FF0000"/>
          <w:sz w:val="52"/>
          <w:szCs w:val="52"/>
        </w:rPr>
        <w:t>ler</w:t>
      </w:r>
      <w:r w:rsidRPr="002665AE">
        <w:rPr>
          <w:rFonts w:ascii="Hand writing Mutlu" w:hAnsi="Hand writing Mutlu"/>
          <w:sz w:val="52"/>
          <w:szCs w:val="52"/>
        </w:rPr>
        <w:t>, tar</w:t>
      </w:r>
      <w:r w:rsidRPr="002665AE">
        <w:rPr>
          <w:rFonts w:ascii="Hand writing Mutlu" w:hAnsi="Hand writing Mutlu"/>
          <w:color w:val="FF0000"/>
          <w:sz w:val="52"/>
          <w:szCs w:val="52"/>
        </w:rPr>
        <w:t>lam,tarlama</w:t>
      </w:r>
      <w:r w:rsidRPr="002665AE">
        <w:rPr>
          <w:rFonts w:ascii="Hand writing Mutlu" w:hAnsi="Hand writing Mutlu"/>
          <w:sz w:val="52"/>
          <w:szCs w:val="52"/>
        </w:rPr>
        <w:t>,i</w:t>
      </w:r>
      <w:r w:rsidRPr="002665AE">
        <w:rPr>
          <w:rFonts w:ascii="Hand writing Mutlu" w:hAnsi="Hand writing Mutlu"/>
          <w:color w:val="FF0000"/>
          <w:sz w:val="52"/>
          <w:szCs w:val="52"/>
        </w:rPr>
        <w:t>ne</w:t>
      </w:r>
      <w:r w:rsidRPr="002665AE">
        <w:rPr>
          <w:rFonts w:ascii="Hand writing Mutlu" w:hAnsi="Hand writing Mutlu"/>
          <w:sz w:val="52"/>
          <w:szCs w:val="52"/>
        </w:rPr>
        <w:t>rim, ta</w:t>
      </w:r>
      <w:r w:rsidRPr="002665AE">
        <w:rPr>
          <w:rFonts w:ascii="Hand writing Mutlu" w:hAnsi="Hand writing Mutlu"/>
          <w:color w:val="FF0000"/>
          <w:sz w:val="52"/>
          <w:szCs w:val="52"/>
        </w:rPr>
        <w:t>mir</w:t>
      </w:r>
      <w:r w:rsidRPr="002665AE">
        <w:rPr>
          <w:rFonts w:ascii="Hand writing Mutlu" w:hAnsi="Hand writing Mutlu"/>
          <w:sz w:val="52"/>
          <w:szCs w:val="52"/>
        </w:rPr>
        <w:t>,mi?,at</w:t>
      </w:r>
      <w:r w:rsidRPr="002665AE">
        <w:rPr>
          <w:rFonts w:ascii="Hand writing Mutlu" w:hAnsi="Hand writing Mutlu"/>
          <w:color w:val="FF0000"/>
          <w:sz w:val="52"/>
          <w:szCs w:val="52"/>
        </w:rPr>
        <w:t>la</w:t>
      </w:r>
      <w:r w:rsidRPr="002665AE">
        <w:rPr>
          <w:rFonts w:ascii="Hand writing Mutlu" w:hAnsi="Hand writing Mutlu"/>
          <w:sz w:val="52"/>
          <w:szCs w:val="52"/>
        </w:rPr>
        <w:t>ma,el</w:t>
      </w:r>
      <w:r w:rsidRPr="002665AE">
        <w:rPr>
          <w:rFonts w:ascii="Hand writing Mutlu" w:hAnsi="Hand writing Mutlu"/>
          <w:color w:val="FF0000"/>
          <w:sz w:val="52"/>
          <w:szCs w:val="52"/>
        </w:rPr>
        <w:t>ma</w:t>
      </w:r>
      <w:r w:rsidRPr="002665AE">
        <w:rPr>
          <w:rFonts w:ascii="Hand writing Mutlu" w:hAnsi="Hand writing Mutlu"/>
          <w:sz w:val="52"/>
          <w:szCs w:val="52"/>
        </w:rPr>
        <w:t>lar,a</w:t>
      </w:r>
      <w:r w:rsidRPr="002665AE">
        <w:rPr>
          <w:rFonts w:ascii="Hand writing Mutlu" w:hAnsi="Hand writing Mutlu"/>
          <w:color w:val="FF0000"/>
          <w:sz w:val="52"/>
          <w:szCs w:val="52"/>
        </w:rPr>
        <w:t>ra</w:t>
      </w:r>
      <w:r w:rsidRPr="002665AE">
        <w:rPr>
          <w:rFonts w:ascii="Hand writing Mutlu" w:hAnsi="Hand writing Mutlu"/>
          <w:sz w:val="52"/>
          <w:szCs w:val="52"/>
        </w:rPr>
        <w:t>ma,mo</w:t>
      </w:r>
      <w:r w:rsidRPr="002665AE">
        <w:rPr>
          <w:rFonts w:ascii="Hand writing Mutlu" w:hAnsi="Hand writing Mutlu"/>
          <w:color w:val="FF0000"/>
          <w:sz w:val="52"/>
          <w:szCs w:val="52"/>
        </w:rPr>
        <w:t>la</w:t>
      </w:r>
      <w:r w:rsidRPr="002665AE">
        <w:rPr>
          <w:rFonts w:ascii="Hand writing Mutlu" w:hAnsi="Hand writing Mutlu"/>
          <w:sz w:val="52"/>
          <w:szCs w:val="52"/>
        </w:rPr>
        <w:t>,</w:t>
      </w:r>
    </w:p>
    <w:p w:rsidR="003B0DF1" w:rsidRDefault="003B0DF1" w:rsidP="00974ED2">
      <w:pPr>
        <w:ind w:left="113" w:right="-227"/>
        <w:rPr>
          <w:rFonts w:ascii="Hand writing Mutlu" w:hAnsi="Hand writing Mutlu"/>
          <w:sz w:val="52"/>
          <w:szCs w:val="52"/>
        </w:rPr>
      </w:pPr>
      <w:r w:rsidRPr="002665AE">
        <w:rPr>
          <w:rFonts w:ascii="Hand writing Mutlu" w:hAnsi="Hand writing Mutlu"/>
          <w:sz w:val="52"/>
          <w:szCs w:val="52"/>
        </w:rPr>
        <w:t>an</w:t>
      </w:r>
      <w:r w:rsidRPr="002665AE">
        <w:rPr>
          <w:rFonts w:ascii="Hand writing Mutlu" w:hAnsi="Hand writing Mutlu"/>
          <w:color w:val="FF0000"/>
          <w:sz w:val="52"/>
          <w:szCs w:val="52"/>
        </w:rPr>
        <w:t>ne</w:t>
      </w:r>
      <w:r w:rsidRPr="002665AE">
        <w:rPr>
          <w:rFonts w:ascii="Hand writing Mutlu" w:hAnsi="Hand writing Mutlu"/>
          <w:sz w:val="52"/>
          <w:szCs w:val="52"/>
        </w:rPr>
        <w:t>mi,İ</w:t>
      </w:r>
      <w:r w:rsidRPr="002665AE">
        <w:rPr>
          <w:rFonts w:ascii="Hand writing Mutlu" w:hAnsi="Hand writing Mutlu"/>
          <w:color w:val="FF0000"/>
          <w:sz w:val="52"/>
          <w:szCs w:val="52"/>
        </w:rPr>
        <w:t>let</w:t>
      </w:r>
      <w:r w:rsidRPr="002665AE">
        <w:rPr>
          <w:rFonts w:ascii="Hand writing Mutlu" w:hAnsi="Hand writing Mutlu"/>
          <w:sz w:val="52"/>
          <w:szCs w:val="52"/>
        </w:rPr>
        <w:t>me,e</w:t>
      </w:r>
      <w:r w:rsidRPr="002665AE">
        <w:rPr>
          <w:rFonts w:ascii="Hand writing Mutlu" w:hAnsi="Hand writing Mutlu"/>
          <w:color w:val="FF0000"/>
          <w:sz w:val="52"/>
          <w:szCs w:val="52"/>
        </w:rPr>
        <w:t>ma</w:t>
      </w:r>
      <w:r w:rsidRPr="002665AE">
        <w:rPr>
          <w:rFonts w:ascii="Hand writing Mutlu" w:hAnsi="Hand writing Mutlu"/>
          <w:sz w:val="52"/>
          <w:szCs w:val="52"/>
        </w:rPr>
        <w:t>net,mo</w:t>
      </w:r>
      <w:r w:rsidRPr="002665AE">
        <w:rPr>
          <w:rFonts w:ascii="Hand writing Mutlu" w:hAnsi="Hand writing Mutlu"/>
          <w:color w:val="FF0000"/>
          <w:sz w:val="52"/>
          <w:szCs w:val="52"/>
        </w:rPr>
        <w:t>ral</w:t>
      </w:r>
      <w:r w:rsidRPr="002665AE">
        <w:rPr>
          <w:rFonts w:ascii="Hand writing Mutlu" w:hAnsi="Hand writing Mutlu"/>
          <w:sz w:val="52"/>
          <w:szCs w:val="52"/>
        </w:rPr>
        <w:t>,a</w:t>
      </w:r>
      <w:r w:rsidRPr="002665AE">
        <w:rPr>
          <w:rFonts w:ascii="Hand writing Mutlu" w:hAnsi="Hand writing Mutlu"/>
          <w:color w:val="FF0000"/>
          <w:sz w:val="52"/>
          <w:szCs w:val="52"/>
        </w:rPr>
        <w:t>mi</w:t>
      </w:r>
      <w:r w:rsidRPr="002665AE">
        <w:rPr>
          <w:rFonts w:ascii="Hand writing Mutlu" w:hAnsi="Hand writing Mutlu"/>
          <w:sz w:val="52"/>
          <w:szCs w:val="52"/>
        </w:rPr>
        <w:t>ral</w:t>
      </w:r>
    </w:p>
    <w:p w:rsidR="003B0DF1" w:rsidRPr="002665AE" w:rsidRDefault="003B0DF1" w:rsidP="00974ED2">
      <w:pPr>
        <w:ind w:left="113" w:right="-227"/>
        <w:rPr>
          <w:rFonts w:ascii="Hand writing Mutlu" w:hAnsi="Hand writing Mutlu"/>
          <w:sz w:val="52"/>
          <w:szCs w:val="52"/>
        </w:rPr>
      </w:pPr>
      <w:hyperlink r:id="rId4" w:history="1">
        <w:r w:rsidRPr="00817788">
          <w:rPr>
            <w:rStyle w:val="Hyperlink"/>
            <w:rFonts w:ascii="Maviokul.com-cizgili-noktali" w:hAnsi="Maviokul.com-cizgili-noktali"/>
            <w:sz w:val="60"/>
            <w:szCs w:val="60"/>
          </w:rPr>
          <w:t>www.sorubak.com</w:t>
        </w:r>
      </w:hyperlink>
      <w:r>
        <w:rPr>
          <w:rFonts w:ascii="Maviokul.com-cizgili-noktali" w:hAnsi="Maviokul.com-cizgili-noktali"/>
          <w:sz w:val="60"/>
          <w:szCs w:val="60"/>
        </w:rPr>
        <w:t xml:space="preserve">                               </w:t>
      </w:r>
    </w:p>
    <w:sectPr w:rsidR="003B0DF1" w:rsidRPr="002665AE" w:rsidSect="001E01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cizgili-nokta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1E7"/>
    <w:rsid w:val="000012E7"/>
    <w:rsid w:val="00014500"/>
    <w:rsid w:val="00014521"/>
    <w:rsid w:val="000156A7"/>
    <w:rsid w:val="0003269B"/>
    <w:rsid w:val="00040DC4"/>
    <w:rsid w:val="000554ED"/>
    <w:rsid w:val="0005562E"/>
    <w:rsid w:val="00061E6C"/>
    <w:rsid w:val="00073167"/>
    <w:rsid w:val="000748A0"/>
    <w:rsid w:val="00076265"/>
    <w:rsid w:val="000806DF"/>
    <w:rsid w:val="000863B4"/>
    <w:rsid w:val="00095FD3"/>
    <w:rsid w:val="00097652"/>
    <w:rsid w:val="000A7531"/>
    <w:rsid w:val="000B0A38"/>
    <w:rsid w:val="000B5993"/>
    <w:rsid w:val="000B6FE7"/>
    <w:rsid w:val="000C27E6"/>
    <w:rsid w:val="000C2C85"/>
    <w:rsid w:val="000C6150"/>
    <w:rsid w:val="000C6738"/>
    <w:rsid w:val="000D727A"/>
    <w:rsid w:val="000E350E"/>
    <w:rsid w:val="000E65EA"/>
    <w:rsid w:val="000E76D0"/>
    <w:rsid w:val="000F4202"/>
    <w:rsid w:val="0010229F"/>
    <w:rsid w:val="00103227"/>
    <w:rsid w:val="00106F9C"/>
    <w:rsid w:val="00114571"/>
    <w:rsid w:val="001153B2"/>
    <w:rsid w:val="001157CC"/>
    <w:rsid w:val="00130105"/>
    <w:rsid w:val="001325F8"/>
    <w:rsid w:val="00145CB9"/>
    <w:rsid w:val="00150A3A"/>
    <w:rsid w:val="00150D42"/>
    <w:rsid w:val="00157E2F"/>
    <w:rsid w:val="00165C17"/>
    <w:rsid w:val="00170E22"/>
    <w:rsid w:val="0017761B"/>
    <w:rsid w:val="00180C1F"/>
    <w:rsid w:val="00184CD5"/>
    <w:rsid w:val="00185F66"/>
    <w:rsid w:val="00186E9C"/>
    <w:rsid w:val="00193306"/>
    <w:rsid w:val="001A7445"/>
    <w:rsid w:val="001B2059"/>
    <w:rsid w:val="001B35BD"/>
    <w:rsid w:val="001C0033"/>
    <w:rsid w:val="001D0D91"/>
    <w:rsid w:val="001E01E7"/>
    <w:rsid w:val="001E36A3"/>
    <w:rsid w:val="001F3A44"/>
    <w:rsid w:val="001F5633"/>
    <w:rsid w:val="001F5FB1"/>
    <w:rsid w:val="001F636A"/>
    <w:rsid w:val="001F68F1"/>
    <w:rsid w:val="001F7A20"/>
    <w:rsid w:val="00201CDA"/>
    <w:rsid w:val="0020638F"/>
    <w:rsid w:val="00217B84"/>
    <w:rsid w:val="002208BE"/>
    <w:rsid w:val="002215D3"/>
    <w:rsid w:val="002313A7"/>
    <w:rsid w:val="0023222E"/>
    <w:rsid w:val="0024285E"/>
    <w:rsid w:val="002431A5"/>
    <w:rsid w:val="0026197E"/>
    <w:rsid w:val="00262FF9"/>
    <w:rsid w:val="002665AE"/>
    <w:rsid w:val="00287545"/>
    <w:rsid w:val="002A40BA"/>
    <w:rsid w:val="002A43EE"/>
    <w:rsid w:val="002A5970"/>
    <w:rsid w:val="002B1F27"/>
    <w:rsid w:val="002B2DB6"/>
    <w:rsid w:val="002B316E"/>
    <w:rsid w:val="002C373D"/>
    <w:rsid w:val="002D14AB"/>
    <w:rsid w:val="002D30CB"/>
    <w:rsid w:val="002D571A"/>
    <w:rsid w:val="002D6C14"/>
    <w:rsid w:val="002E2C01"/>
    <w:rsid w:val="002E7B24"/>
    <w:rsid w:val="0030230A"/>
    <w:rsid w:val="00302A16"/>
    <w:rsid w:val="0030471E"/>
    <w:rsid w:val="00305249"/>
    <w:rsid w:val="00310E60"/>
    <w:rsid w:val="00315895"/>
    <w:rsid w:val="003169AF"/>
    <w:rsid w:val="00316F05"/>
    <w:rsid w:val="003201B7"/>
    <w:rsid w:val="003338C3"/>
    <w:rsid w:val="003368B5"/>
    <w:rsid w:val="0034062D"/>
    <w:rsid w:val="003535A7"/>
    <w:rsid w:val="00353742"/>
    <w:rsid w:val="00354014"/>
    <w:rsid w:val="00356680"/>
    <w:rsid w:val="0036287D"/>
    <w:rsid w:val="003631FD"/>
    <w:rsid w:val="00365F1F"/>
    <w:rsid w:val="00366BF0"/>
    <w:rsid w:val="00367EBC"/>
    <w:rsid w:val="0037737F"/>
    <w:rsid w:val="003809D1"/>
    <w:rsid w:val="00381E4F"/>
    <w:rsid w:val="003857A7"/>
    <w:rsid w:val="003948FF"/>
    <w:rsid w:val="00394A6D"/>
    <w:rsid w:val="00394EBC"/>
    <w:rsid w:val="0039654E"/>
    <w:rsid w:val="003A70B3"/>
    <w:rsid w:val="003B0B4A"/>
    <w:rsid w:val="003B0DF1"/>
    <w:rsid w:val="003B19FE"/>
    <w:rsid w:val="003B35B7"/>
    <w:rsid w:val="003B37CA"/>
    <w:rsid w:val="003C2E55"/>
    <w:rsid w:val="003D3261"/>
    <w:rsid w:val="003D74B1"/>
    <w:rsid w:val="003D787B"/>
    <w:rsid w:val="003E02A5"/>
    <w:rsid w:val="003E4C6A"/>
    <w:rsid w:val="003E4E68"/>
    <w:rsid w:val="003F218A"/>
    <w:rsid w:val="003F3ACA"/>
    <w:rsid w:val="003F7C50"/>
    <w:rsid w:val="0041109B"/>
    <w:rsid w:val="0041571A"/>
    <w:rsid w:val="0041622D"/>
    <w:rsid w:val="00417371"/>
    <w:rsid w:val="00421D12"/>
    <w:rsid w:val="00422566"/>
    <w:rsid w:val="00422DCE"/>
    <w:rsid w:val="00423608"/>
    <w:rsid w:val="004278DB"/>
    <w:rsid w:val="00435CBA"/>
    <w:rsid w:val="004438E7"/>
    <w:rsid w:val="00446A2F"/>
    <w:rsid w:val="00447909"/>
    <w:rsid w:val="00455965"/>
    <w:rsid w:val="00457305"/>
    <w:rsid w:val="00457A5B"/>
    <w:rsid w:val="00462E07"/>
    <w:rsid w:val="004671EA"/>
    <w:rsid w:val="00476416"/>
    <w:rsid w:val="00476593"/>
    <w:rsid w:val="00481EC2"/>
    <w:rsid w:val="00485665"/>
    <w:rsid w:val="00486A2D"/>
    <w:rsid w:val="0049129C"/>
    <w:rsid w:val="00491FD3"/>
    <w:rsid w:val="004965AD"/>
    <w:rsid w:val="0049799A"/>
    <w:rsid w:val="004A2328"/>
    <w:rsid w:val="004B7C8A"/>
    <w:rsid w:val="004C19C7"/>
    <w:rsid w:val="004D0733"/>
    <w:rsid w:val="004D0E47"/>
    <w:rsid w:val="004D1129"/>
    <w:rsid w:val="004D1A75"/>
    <w:rsid w:val="004D30CA"/>
    <w:rsid w:val="004D40CA"/>
    <w:rsid w:val="004D45C9"/>
    <w:rsid w:val="004D4BBB"/>
    <w:rsid w:val="004E155A"/>
    <w:rsid w:val="004E5392"/>
    <w:rsid w:val="005062E5"/>
    <w:rsid w:val="00512F77"/>
    <w:rsid w:val="00521CA3"/>
    <w:rsid w:val="005226DC"/>
    <w:rsid w:val="0052493A"/>
    <w:rsid w:val="0054161E"/>
    <w:rsid w:val="00552187"/>
    <w:rsid w:val="005530CE"/>
    <w:rsid w:val="005545AC"/>
    <w:rsid w:val="00556227"/>
    <w:rsid w:val="00556F2A"/>
    <w:rsid w:val="00576552"/>
    <w:rsid w:val="00582431"/>
    <w:rsid w:val="00585DC9"/>
    <w:rsid w:val="00586AB0"/>
    <w:rsid w:val="0058770F"/>
    <w:rsid w:val="00597A68"/>
    <w:rsid w:val="005A07FA"/>
    <w:rsid w:val="005A2F33"/>
    <w:rsid w:val="005A7C27"/>
    <w:rsid w:val="005C07DE"/>
    <w:rsid w:val="005C090C"/>
    <w:rsid w:val="005C3DD6"/>
    <w:rsid w:val="005D231C"/>
    <w:rsid w:val="005D7D0F"/>
    <w:rsid w:val="005E22D5"/>
    <w:rsid w:val="005E3B36"/>
    <w:rsid w:val="005E5961"/>
    <w:rsid w:val="005E5B52"/>
    <w:rsid w:val="005E7985"/>
    <w:rsid w:val="005F43AE"/>
    <w:rsid w:val="006041B1"/>
    <w:rsid w:val="006047C5"/>
    <w:rsid w:val="00623E8D"/>
    <w:rsid w:val="006332C5"/>
    <w:rsid w:val="006400D8"/>
    <w:rsid w:val="00642821"/>
    <w:rsid w:val="00643DAF"/>
    <w:rsid w:val="00644D3F"/>
    <w:rsid w:val="00644DC8"/>
    <w:rsid w:val="00646CEC"/>
    <w:rsid w:val="0065190C"/>
    <w:rsid w:val="00652AF0"/>
    <w:rsid w:val="00660725"/>
    <w:rsid w:val="00664EE3"/>
    <w:rsid w:val="00664EF3"/>
    <w:rsid w:val="00667378"/>
    <w:rsid w:val="00670F3D"/>
    <w:rsid w:val="0067497B"/>
    <w:rsid w:val="00676630"/>
    <w:rsid w:val="0067760D"/>
    <w:rsid w:val="00682F1E"/>
    <w:rsid w:val="00693C11"/>
    <w:rsid w:val="006A2C17"/>
    <w:rsid w:val="006A5921"/>
    <w:rsid w:val="006A5DAD"/>
    <w:rsid w:val="006A671B"/>
    <w:rsid w:val="006A7DDD"/>
    <w:rsid w:val="006B6AE3"/>
    <w:rsid w:val="006B6F40"/>
    <w:rsid w:val="006B7D23"/>
    <w:rsid w:val="006C6972"/>
    <w:rsid w:val="006D6526"/>
    <w:rsid w:val="006D6962"/>
    <w:rsid w:val="006E0679"/>
    <w:rsid w:val="006E31DB"/>
    <w:rsid w:val="006E59C0"/>
    <w:rsid w:val="006F45F8"/>
    <w:rsid w:val="006F5321"/>
    <w:rsid w:val="006F64D5"/>
    <w:rsid w:val="00700DA2"/>
    <w:rsid w:val="00707DF8"/>
    <w:rsid w:val="00730BB8"/>
    <w:rsid w:val="00732474"/>
    <w:rsid w:val="00732CAC"/>
    <w:rsid w:val="00744C2C"/>
    <w:rsid w:val="007452B5"/>
    <w:rsid w:val="00750EE5"/>
    <w:rsid w:val="007530FC"/>
    <w:rsid w:val="00757E75"/>
    <w:rsid w:val="007617B0"/>
    <w:rsid w:val="00765787"/>
    <w:rsid w:val="00765A3E"/>
    <w:rsid w:val="0077202C"/>
    <w:rsid w:val="00795FD2"/>
    <w:rsid w:val="00797911"/>
    <w:rsid w:val="007A0CA8"/>
    <w:rsid w:val="007A33F3"/>
    <w:rsid w:val="007A429A"/>
    <w:rsid w:val="007A58ED"/>
    <w:rsid w:val="007B0BE3"/>
    <w:rsid w:val="007B510E"/>
    <w:rsid w:val="007C0E01"/>
    <w:rsid w:val="007C24FF"/>
    <w:rsid w:val="007C31B3"/>
    <w:rsid w:val="007D1485"/>
    <w:rsid w:val="007E50DD"/>
    <w:rsid w:val="007E573A"/>
    <w:rsid w:val="0080136F"/>
    <w:rsid w:val="00801A21"/>
    <w:rsid w:val="00801BDC"/>
    <w:rsid w:val="00804063"/>
    <w:rsid w:val="00817788"/>
    <w:rsid w:val="008218C2"/>
    <w:rsid w:val="00831A68"/>
    <w:rsid w:val="00834A21"/>
    <w:rsid w:val="00837726"/>
    <w:rsid w:val="00847EB0"/>
    <w:rsid w:val="00847F67"/>
    <w:rsid w:val="0085735D"/>
    <w:rsid w:val="00857B8A"/>
    <w:rsid w:val="00862AD9"/>
    <w:rsid w:val="00867C2F"/>
    <w:rsid w:val="0087232C"/>
    <w:rsid w:val="00885462"/>
    <w:rsid w:val="008950EC"/>
    <w:rsid w:val="008A2B57"/>
    <w:rsid w:val="008A3998"/>
    <w:rsid w:val="008B3499"/>
    <w:rsid w:val="008B4E55"/>
    <w:rsid w:val="008B69EB"/>
    <w:rsid w:val="008B7D77"/>
    <w:rsid w:val="008C2101"/>
    <w:rsid w:val="008E741B"/>
    <w:rsid w:val="008F0620"/>
    <w:rsid w:val="008F229A"/>
    <w:rsid w:val="008F25D8"/>
    <w:rsid w:val="00923F98"/>
    <w:rsid w:val="00925F4D"/>
    <w:rsid w:val="00934FA7"/>
    <w:rsid w:val="00937547"/>
    <w:rsid w:val="009437E3"/>
    <w:rsid w:val="00945250"/>
    <w:rsid w:val="0095083E"/>
    <w:rsid w:val="00961514"/>
    <w:rsid w:val="009631A7"/>
    <w:rsid w:val="0096664E"/>
    <w:rsid w:val="00967111"/>
    <w:rsid w:val="0097442A"/>
    <w:rsid w:val="00974ED2"/>
    <w:rsid w:val="00976565"/>
    <w:rsid w:val="00980DD1"/>
    <w:rsid w:val="00984A71"/>
    <w:rsid w:val="00990D01"/>
    <w:rsid w:val="009973E6"/>
    <w:rsid w:val="009979D9"/>
    <w:rsid w:val="009A0EC7"/>
    <w:rsid w:val="009A5C6D"/>
    <w:rsid w:val="009A63F8"/>
    <w:rsid w:val="009B19DB"/>
    <w:rsid w:val="009B2C0A"/>
    <w:rsid w:val="009B394A"/>
    <w:rsid w:val="009C04CE"/>
    <w:rsid w:val="009C2E7C"/>
    <w:rsid w:val="009C518B"/>
    <w:rsid w:val="009C71E7"/>
    <w:rsid w:val="009D1CC2"/>
    <w:rsid w:val="009D250A"/>
    <w:rsid w:val="009E1E1B"/>
    <w:rsid w:val="009E2C62"/>
    <w:rsid w:val="009E3751"/>
    <w:rsid w:val="009E6CDD"/>
    <w:rsid w:val="009F6C9E"/>
    <w:rsid w:val="00A0169F"/>
    <w:rsid w:val="00A070F8"/>
    <w:rsid w:val="00A23EE9"/>
    <w:rsid w:val="00A242DA"/>
    <w:rsid w:val="00A254C7"/>
    <w:rsid w:val="00A30022"/>
    <w:rsid w:val="00A52765"/>
    <w:rsid w:val="00A52924"/>
    <w:rsid w:val="00A57A65"/>
    <w:rsid w:val="00A71BBF"/>
    <w:rsid w:val="00A818DD"/>
    <w:rsid w:val="00A82AE7"/>
    <w:rsid w:val="00A86C19"/>
    <w:rsid w:val="00A91273"/>
    <w:rsid w:val="00A91908"/>
    <w:rsid w:val="00A930CF"/>
    <w:rsid w:val="00A9551A"/>
    <w:rsid w:val="00AA2B3F"/>
    <w:rsid w:val="00AA465A"/>
    <w:rsid w:val="00AB7304"/>
    <w:rsid w:val="00AD4C95"/>
    <w:rsid w:val="00AD5B46"/>
    <w:rsid w:val="00AE1038"/>
    <w:rsid w:val="00AE2399"/>
    <w:rsid w:val="00AE6C22"/>
    <w:rsid w:val="00AF05A3"/>
    <w:rsid w:val="00AF2DAA"/>
    <w:rsid w:val="00B06FBA"/>
    <w:rsid w:val="00B12E2A"/>
    <w:rsid w:val="00B33A7C"/>
    <w:rsid w:val="00B45605"/>
    <w:rsid w:val="00B4571C"/>
    <w:rsid w:val="00B45B79"/>
    <w:rsid w:val="00B47F99"/>
    <w:rsid w:val="00B50F9F"/>
    <w:rsid w:val="00B56872"/>
    <w:rsid w:val="00B570CB"/>
    <w:rsid w:val="00B61CE5"/>
    <w:rsid w:val="00B7088C"/>
    <w:rsid w:val="00B764D9"/>
    <w:rsid w:val="00B932DF"/>
    <w:rsid w:val="00B94EA4"/>
    <w:rsid w:val="00B97652"/>
    <w:rsid w:val="00BA0C76"/>
    <w:rsid w:val="00BA7B44"/>
    <w:rsid w:val="00BC20A8"/>
    <w:rsid w:val="00BC3C64"/>
    <w:rsid w:val="00BC647E"/>
    <w:rsid w:val="00BD0C6A"/>
    <w:rsid w:val="00BE48E4"/>
    <w:rsid w:val="00BE75BB"/>
    <w:rsid w:val="00BF0497"/>
    <w:rsid w:val="00BF6A89"/>
    <w:rsid w:val="00C00826"/>
    <w:rsid w:val="00C014BD"/>
    <w:rsid w:val="00C022FE"/>
    <w:rsid w:val="00C0450B"/>
    <w:rsid w:val="00C1096E"/>
    <w:rsid w:val="00C2434D"/>
    <w:rsid w:val="00C26861"/>
    <w:rsid w:val="00C27020"/>
    <w:rsid w:val="00C31F57"/>
    <w:rsid w:val="00C45DCF"/>
    <w:rsid w:val="00C50FB5"/>
    <w:rsid w:val="00C629A8"/>
    <w:rsid w:val="00C63DA1"/>
    <w:rsid w:val="00C644ED"/>
    <w:rsid w:val="00C65BC4"/>
    <w:rsid w:val="00C71606"/>
    <w:rsid w:val="00C91D16"/>
    <w:rsid w:val="00C93557"/>
    <w:rsid w:val="00CA3A93"/>
    <w:rsid w:val="00CC0FBE"/>
    <w:rsid w:val="00CC4F73"/>
    <w:rsid w:val="00CD2DCA"/>
    <w:rsid w:val="00CE149A"/>
    <w:rsid w:val="00CE4487"/>
    <w:rsid w:val="00CF1C0F"/>
    <w:rsid w:val="00CF21D8"/>
    <w:rsid w:val="00CF6BF9"/>
    <w:rsid w:val="00D00F12"/>
    <w:rsid w:val="00D0164A"/>
    <w:rsid w:val="00D01F1E"/>
    <w:rsid w:val="00D04194"/>
    <w:rsid w:val="00D047EA"/>
    <w:rsid w:val="00D067C0"/>
    <w:rsid w:val="00D269AE"/>
    <w:rsid w:val="00D334B1"/>
    <w:rsid w:val="00D47F7F"/>
    <w:rsid w:val="00D56BA4"/>
    <w:rsid w:val="00D76800"/>
    <w:rsid w:val="00D83E5F"/>
    <w:rsid w:val="00D93235"/>
    <w:rsid w:val="00D93DDD"/>
    <w:rsid w:val="00DA046C"/>
    <w:rsid w:val="00DA63AC"/>
    <w:rsid w:val="00DA7DDA"/>
    <w:rsid w:val="00DA7EFB"/>
    <w:rsid w:val="00DA7FEF"/>
    <w:rsid w:val="00DB11CD"/>
    <w:rsid w:val="00DB4CAE"/>
    <w:rsid w:val="00DB5FDC"/>
    <w:rsid w:val="00DC0F89"/>
    <w:rsid w:val="00DC1020"/>
    <w:rsid w:val="00DC3E8B"/>
    <w:rsid w:val="00DD1CF4"/>
    <w:rsid w:val="00DD4BC0"/>
    <w:rsid w:val="00DE0366"/>
    <w:rsid w:val="00DE078C"/>
    <w:rsid w:val="00DE531E"/>
    <w:rsid w:val="00DE6181"/>
    <w:rsid w:val="00DF1801"/>
    <w:rsid w:val="00DF3583"/>
    <w:rsid w:val="00DF3803"/>
    <w:rsid w:val="00DF3B1D"/>
    <w:rsid w:val="00DF55C3"/>
    <w:rsid w:val="00E036F7"/>
    <w:rsid w:val="00E05343"/>
    <w:rsid w:val="00E110CA"/>
    <w:rsid w:val="00E11546"/>
    <w:rsid w:val="00E16D47"/>
    <w:rsid w:val="00E20A11"/>
    <w:rsid w:val="00E2152A"/>
    <w:rsid w:val="00E21F6E"/>
    <w:rsid w:val="00E33EBC"/>
    <w:rsid w:val="00E44449"/>
    <w:rsid w:val="00E46D8C"/>
    <w:rsid w:val="00E55009"/>
    <w:rsid w:val="00E562C4"/>
    <w:rsid w:val="00E62139"/>
    <w:rsid w:val="00E66E2D"/>
    <w:rsid w:val="00E67793"/>
    <w:rsid w:val="00E77155"/>
    <w:rsid w:val="00E77CFA"/>
    <w:rsid w:val="00E907AA"/>
    <w:rsid w:val="00E93F9A"/>
    <w:rsid w:val="00E954E0"/>
    <w:rsid w:val="00E9642C"/>
    <w:rsid w:val="00E966F3"/>
    <w:rsid w:val="00EA115B"/>
    <w:rsid w:val="00EA29D6"/>
    <w:rsid w:val="00EA6A79"/>
    <w:rsid w:val="00EB0A9E"/>
    <w:rsid w:val="00EB4E82"/>
    <w:rsid w:val="00EB545E"/>
    <w:rsid w:val="00EB71D6"/>
    <w:rsid w:val="00EC23B4"/>
    <w:rsid w:val="00EC5D9E"/>
    <w:rsid w:val="00EC78D3"/>
    <w:rsid w:val="00ED3A2A"/>
    <w:rsid w:val="00EE554F"/>
    <w:rsid w:val="00EE791D"/>
    <w:rsid w:val="00EF0119"/>
    <w:rsid w:val="00EF6942"/>
    <w:rsid w:val="00EF6D58"/>
    <w:rsid w:val="00EF6E43"/>
    <w:rsid w:val="00F03B8F"/>
    <w:rsid w:val="00F045B0"/>
    <w:rsid w:val="00F131DE"/>
    <w:rsid w:val="00F26D69"/>
    <w:rsid w:val="00F26ED0"/>
    <w:rsid w:val="00F31C0F"/>
    <w:rsid w:val="00F32AD3"/>
    <w:rsid w:val="00F32F0C"/>
    <w:rsid w:val="00F40A0E"/>
    <w:rsid w:val="00F45144"/>
    <w:rsid w:val="00F479BB"/>
    <w:rsid w:val="00F52144"/>
    <w:rsid w:val="00F56FD6"/>
    <w:rsid w:val="00F60554"/>
    <w:rsid w:val="00F668DB"/>
    <w:rsid w:val="00F72848"/>
    <w:rsid w:val="00F7324C"/>
    <w:rsid w:val="00F77969"/>
    <w:rsid w:val="00F82C62"/>
    <w:rsid w:val="00F8608F"/>
    <w:rsid w:val="00F96240"/>
    <w:rsid w:val="00FA1770"/>
    <w:rsid w:val="00FA6153"/>
    <w:rsid w:val="00FB1B5D"/>
    <w:rsid w:val="00FB664D"/>
    <w:rsid w:val="00FC234B"/>
    <w:rsid w:val="00FC5DCA"/>
    <w:rsid w:val="00FC6399"/>
    <w:rsid w:val="00FD058B"/>
    <w:rsid w:val="00FD0748"/>
    <w:rsid w:val="00FD239B"/>
    <w:rsid w:val="00FD5AE3"/>
    <w:rsid w:val="00FE35E0"/>
    <w:rsid w:val="00FE60C3"/>
    <w:rsid w:val="00FF517D"/>
    <w:rsid w:val="00FF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9791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84</Words>
  <Characters>481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İYTEV47</dc:creator>
  <cp:keywords>www.sorubak.com</cp:keywords>
  <dc:description>www.sorubak.com</dc:description>
  <cp:lastModifiedBy>edanur</cp:lastModifiedBy>
  <cp:revision>9</cp:revision>
  <dcterms:created xsi:type="dcterms:W3CDTF">2012-12-05T08:06:00Z</dcterms:created>
  <dcterms:modified xsi:type="dcterms:W3CDTF">2012-12-09T15:29:00Z</dcterms:modified>
  <cp:category>www.sorubak.com</cp:category>
  <cp:version>www.sorubak.com</cp:version>
</cp:coreProperties>
</file>