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675" w:rsidRPr="009D7CE8" w:rsidRDefault="00216675" w:rsidP="00B04726">
      <w:pPr>
        <w:ind w:left="-709"/>
        <w:jc w:val="center"/>
        <w:rPr>
          <w:b/>
          <w:sz w:val="56"/>
          <w:szCs w:val="56"/>
          <w:u w:val="single"/>
        </w:rPr>
      </w:pPr>
      <w:r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  <w:u w:val="single"/>
        </w:rPr>
        <w:t>m</w:t>
      </w:r>
      <w:r w:rsidRPr="009D7CE8">
        <w:rPr>
          <w:b/>
          <w:sz w:val="56"/>
          <w:szCs w:val="56"/>
          <w:u w:val="single"/>
        </w:rPr>
        <w:t xml:space="preserve">   </w:t>
      </w:r>
      <w:r w:rsidRPr="009D7CE8">
        <w:rPr>
          <w:rFonts w:ascii="Hand writing Mutlu" w:hAnsi="Hand writing Mutlu"/>
          <w:b/>
          <w:sz w:val="56"/>
          <w:szCs w:val="56"/>
          <w:u w:val="single"/>
        </w:rPr>
        <w:t>SESİ  ÖLÇME DEĞERLENDİRME</w:t>
      </w:r>
    </w:p>
    <w:p w:rsidR="00216675" w:rsidRPr="009D7CE8" w:rsidRDefault="00216675" w:rsidP="00B04726">
      <w:pPr>
        <w:ind w:left="-709"/>
        <w:rPr>
          <w:rFonts w:ascii="Hand writing Mutlu" w:hAnsi="Hand writing Mutlu"/>
          <w:color w:val="4F81BD"/>
          <w:sz w:val="32"/>
          <w:szCs w:val="32"/>
        </w:rPr>
      </w:pPr>
      <w:r w:rsidRPr="009D7CE8">
        <w:rPr>
          <w:rFonts w:ascii="Hand writing Mutlu" w:hAnsi="Hand writing Mutlu"/>
          <w:color w:val="4F81BD"/>
          <w:sz w:val="32"/>
          <w:szCs w:val="32"/>
        </w:rPr>
        <w:t>Aşağıdaki heceleri okutunuz.</w:t>
      </w:r>
    </w:p>
    <w:p w:rsidR="00216675" w:rsidRDefault="00216675" w:rsidP="00B04726">
      <w:pPr>
        <w:pStyle w:val="ListParagraph"/>
        <w:ind w:left="-349"/>
        <w:rPr>
          <w:sz w:val="32"/>
          <w:szCs w:val="32"/>
        </w:rPr>
      </w:pPr>
      <w:r>
        <w:rPr>
          <w:noProof/>
        </w:rPr>
        <w:pict>
          <v:rect id="_x0000_s1026" style="position:absolute;left:0;text-align:left;margin-left:364.35pt;margin-top:2.15pt;width:78.75pt;height:41.25pt;z-index:251657728" fillcolor="#f79646" stroked="f" strokeweight="0">
            <v:fill color2="#df6a09" focusposition=".5,.5" focussize="" focus="100%" type="gradientRadial"/>
            <v:shadow on="t" type="perspective" color="#974706" offset="1pt" offset2="-3pt"/>
            <v:textbox style="mso-next-textbox:#_x0000_s1026">
              <w:txbxContent>
                <w:p w:rsidR="00216675" w:rsidRPr="00B04726" w:rsidRDefault="00216675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man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446.85pt;margin-top:2.15pt;width:80.25pt;height:41.25pt;z-index:251658752" fillcolor="#8064a2" strokecolor="#f2f2f2" strokeweight="1pt">
            <v:fill color2="#3f3151" angle="-135" focusposition="1" focussize="" focus="100%" type="gradient"/>
            <v:shadow on="t" type="perspective" color="#ccc0d9" opacity=".5" origin=",.5" offset="0,0" matrix=",-56756f,,.5"/>
            <v:textbox style="mso-next-textbox:#_x0000_s1027">
              <w:txbxContent>
                <w:p w:rsidR="00216675" w:rsidRPr="00B04726" w:rsidRDefault="00216675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mit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285.6pt;margin-top:2.15pt;width:1in;height:41.25pt;z-index:251656704" fillcolor="#9bbb59" stroked="f" strokeweight="0">
            <v:fill color2="#74903b" focusposition=".5,.5" focussize="" focus="100%" type="gradientRadial"/>
            <v:shadow on="t" type="perspective" color="#4e6128" offset="1pt" offset2="-3pt"/>
            <v:textbox>
              <w:txbxContent>
                <w:p w:rsidR="00216675" w:rsidRPr="00B04726" w:rsidRDefault="00216675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ma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3.85pt;margin-top:2.15pt;width:1in;height:41.25pt;z-index:25165568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16675" w:rsidRPr="00B04726" w:rsidRDefault="00216675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me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39.6pt;margin-top:2.15pt;width:1in;height:41.25pt;z-index:251653632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30">
              <w:txbxContent>
                <w:p w:rsidR="00216675" w:rsidRPr="00B04726" w:rsidRDefault="00216675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im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120.6pt;margin-top:2.15pt;width:1in;height:41.25pt;z-index:251654656" fillcolor="#c2d69b" strokecolor="#9bbb59" strokeweight="1pt">
            <v:fill color2="#9bbb59" focus="50%" type="gradient"/>
            <v:shadow on="t" type="perspective" color="#4e6128" offset="1pt" offset2="-3pt"/>
            <v:textbox style="mso-next-textbox:#_x0000_s1031">
              <w:txbxContent>
                <w:p w:rsidR="00216675" w:rsidRPr="00B04726" w:rsidRDefault="00216675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-39.9pt;margin-top:2.15pt;width:1in;height:41.25pt;z-index:251652608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2">
              <w:txbxContent>
                <w:p w:rsidR="00216675" w:rsidRPr="00B04726" w:rsidRDefault="00216675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em</w:t>
                  </w:r>
                </w:p>
              </w:txbxContent>
            </v:textbox>
          </v:rect>
        </w:pict>
      </w:r>
    </w:p>
    <w:p w:rsidR="00216675" w:rsidRDefault="00216675" w:rsidP="00B04726">
      <w:pPr>
        <w:tabs>
          <w:tab w:val="right" w:pos="10631"/>
        </w:tabs>
      </w:pPr>
      <w:r>
        <w:t>22</w:t>
      </w:r>
    </w:p>
    <w:p w:rsidR="00216675" w:rsidRPr="009D7CE8" w:rsidRDefault="00216675" w:rsidP="00B04726">
      <w:pPr>
        <w:tabs>
          <w:tab w:val="right" w:pos="10631"/>
        </w:tabs>
        <w:ind w:hanging="709"/>
        <w:rPr>
          <w:rFonts w:ascii="Hand writing Mutlu" w:hAnsi="Hand writing Mutlu"/>
          <w:color w:val="4F81BD"/>
          <w:sz w:val="32"/>
          <w:szCs w:val="32"/>
        </w:rPr>
      </w:pPr>
      <w:r>
        <w:rPr>
          <w:noProof/>
        </w:rPr>
        <w:pict>
          <v:rect id="_x0000_s1033" style="position:absolute;margin-left:305.1pt;margin-top:24.9pt;width:138pt;height:45.75pt;z-index:251662848" fillcolor="#f79646" strokecolor="#f2f2f2" strokeweight="3pt">
            <v:shadow on="t" type="perspective" color="#974706" opacity=".5" offset="1pt" offset2="-1pt"/>
            <v:textbox style="mso-next-textbox:#_x0000_s1033">
              <w:txbxContent>
                <w:p w:rsidR="00216675" w:rsidRPr="009D7CE8" w:rsidRDefault="00216675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limonata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177.6pt;margin-top:24.9pt;width:121.5pt;height:45.75pt;z-index:251661824" fillcolor="#c2d69b" strokecolor="#9bbb59" strokeweight="1pt">
            <v:fill color2="#9bbb59" focusposition="1" focussize="" focus="50%" type="gradient"/>
            <v:shadow on="t" type="perspective" color="#4e6128" offset="1pt" offset2="-3pt"/>
            <v:textbox style="mso-next-textbox:#_x0000_s1034">
              <w:txbxContent>
                <w:p w:rsidR="00216675" w:rsidRPr="009D7CE8" w:rsidRDefault="00216675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Normal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48.6pt;margin-top:24.9pt;width:115.5pt;height:45.75pt;z-index:251660800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 style="mso-next-textbox:#_x0000_s1035">
              <w:txbxContent>
                <w:p w:rsidR="00216675" w:rsidRPr="009D7CE8" w:rsidRDefault="00216675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emanet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-43.65pt;margin-top:24.9pt;width:83.25pt;height:45.75pt;z-index:251659776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6">
              <w:txbxContent>
                <w:p w:rsidR="00216675" w:rsidRPr="00B04726" w:rsidRDefault="00216675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atom</w:t>
                  </w:r>
                </w:p>
              </w:txbxContent>
            </v:textbox>
          </v:rect>
        </w:pict>
      </w:r>
      <w:r w:rsidRPr="009D7CE8">
        <w:rPr>
          <w:rFonts w:ascii="Hand writing Mutlu" w:hAnsi="Hand writing Mutlu"/>
          <w:color w:val="4F81BD"/>
          <w:sz w:val="32"/>
          <w:szCs w:val="32"/>
        </w:rPr>
        <w:t>Aşağıdaki kelimeleri okutunuz.</w:t>
      </w:r>
    </w:p>
    <w:p w:rsidR="00216675" w:rsidRDefault="00216675" w:rsidP="00B04726">
      <w:pPr>
        <w:tabs>
          <w:tab w:val="left" w:pos="1170"/>
          <w:tab w:val="left" w:pos="2745"/>
        </w:tabs>
        <w:ind w:hanging="709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216675" w:rsidRDefault="00216675" w:rsidP="009D7CE8">
      <w:pPr>
        <w:pBdr>
          <w:bottom w:val="single" w:sz="6" w:space="1" w:color="auto"/>
        </w:pBdr>
        <w:ind w:hanging="709"/>
        <w:rPr>
          <w:color w:val="FF0000"/>
          <w:sz w:val="32"/>
          <w:szCs w:val="32"/>
        </w:rPr>
      </w:pPr>
    </w:p>
    <w:p w:rsidR="00216675" w:rsidRPr="009D7CE8" w:rsidRDefault="00216675" w:rsidP="009D7CE8">
      <w:pPr>
        <w:ind w:hanging="709"/>
        <w:rPr>
          <w:rFonts w:ascii="Hand writing Mutlu" w:hAnsi="Hand writing Mutlu"/>
          <w:color w:val="4F81BD"/>
          <w:sz w:val="32"/>
          <w:szCs w:val="32"/>
        </w:rPr>
      </w:pPr>
      <w:r>
        <w:rPr>
          <w:rFonts w:ascii="Hand writing Mutlu" w:hAnsi="Hand writing Mutlu"/>
          <w:color w:val="4F81BD"/>
          <w:sz w:val="32"/>
          <w:szCs w:val="32"/>
        </w:rPr>
        <w:t xml:space="preserve">     </w:t>
      </w:r>
      <w:r w:rsidRPr="009D7CE8">
        <w:rPr>
          <w:rFonts w:ascii="Hand writing Mutlu" w:hAnsi="Hand writing Mutlu"/>
          <w:color w:val="4F81BD"/>
          <w:sz w:val="32"/>
          <w:szCs w:val="32"/>
        </w:rPr>
        <w:t>Aşağıdaki Cümleleri okutunuz.</w:t>
      </w:r>
    </w:p>
    <w:p w:rsidR="00216675" w:rsidRDefault="00216675" w:rsidP="00E04E95">
      <w:pPr>
        <w:ind w:hanging="709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  Emine, elli metre ot teli al.</w:t>
      </w:r>
    </w:p>
    <w:p w:rsidR="00216675" w:rsidRDefault="00216675" w:rsidP="00E04E95">
      <w:pPr>
        <w:ind w:hanging="709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  Emre, at terli, ata atlama.</w:t>
      </w:r>
    </w:p>
    <w:p w:rsidR="00216675" w:rsidRDefault="00216675" w:rsidP="00E04E95">
      <w:pPr>
        <w:ind w:hanging="709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  Leman, annene limon ilettin mi ?</w:t>
      </w:r>
    </w:p>
    <w:p w:rsidR="00216675" w:rsidRPr="00D426EB" w:rsidRDefault="00216675" w:rsidP="00272F60">
      <w:pPr>
        <w:tabs>
          <w:tab w:val="left" w:pos="2535"/>
          <w:tab w:val="center" w:pos="4536"/>
        </w:tabs>
        <w:rPr>
          <w:rFonts w:ascii="Hand writing Mutlu" w:hAnsi="Hand writing Mutlu"/>
        </w:rPr>
      </w:pPr>
      <w:r>
        <w:rPr>
          <w:rFonts w:ascii="Hand writing Mutlu" w:hAnsi="Hand writing Mutlu"/>
          <w:b/>
          <w:color w:val="4F81BD"/>
          <w:sz w:val="40"/>
          <w:szCs w:val="40"/>
        </w:rPr>
        <w:t xml:space="preserve">     Aşağıdaki resimlerin isimlerini altlarına yazınız.</w:t>
      </w:r>
      <w:r w:rsidRPr="00E04E95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Pr="008D034B">
        <w:rPr>
          <w:rFonts w:ascii="Hand writing Mutlu" w:hAnsi="Hand writing Mutlu"/>
          <w:b/>
          <w:noProof/>
          <w:color w:val="4F81BD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28.75pt;height:138.75pt;visibility:visible">
            <v:imagedata r:id="rId5" o:title=""/>
          </v:shape>
        </w:pict>
      </w:r>
      <w:r>
        <w:rPr>
          <w:rFonts w:ascii="Hand writing Mutlu" w:hAnsi="Hand writing Mutlu"/>
          <w:b/>
          <w:color w:val="4F81BD"/>
          <w:sz w:val="40"/>
          <w:szCs w:val="40"/>
        </w:rPr>
        <w:t xml:space="preserve">     </w:t>
      </w:r>
      <w:hyperlink r:id="rId6" w:history="1">
        <w:r w:rsidRPr="00532F6C">
          <w:rPr>
            <w:rStyle w:val="Hyperlink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216675" w:rsidRPr="00E04E95" w:rsidRDefault="00216675" w:rsidP="00E04E95">
      <w:pPr>
        <w:ind w:left="-426" w:hanging="283"/>
        <w:rPr>
          <w:rFonts w:ascii="Hand writing Mutlu" w:hAnsi="Hand writing Mutlu"/>
          <w:b/>
          <w:color w:val="4F81BD"/>
          <w:sz w:val="40"/>
          <w:szCs w:val="40"/>
        </w:rPr>
      </w:pPr>
    </w:p>
    <w:sectPr w:rsidR="00216675" w:rsidRPr="00E04E95" w:rsidSect="008368E3">
      <w:pgSz w:w="11906" w:h="16838"/>
      <w:pgMar w:top="284" w:right="282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B5B03"/>
    <w:multiLevelType w:val="hybridMultilevel"/>
    <w:tmpl w:val="EF86AEDA"/>
    <w:lvl w:ilvl="0" w:tplc="5456C0AA">
      <w:start w:val="1"/>
      <w:numFmt w:val="decimal"/>
      <w:lvlText w:val="%1-"/>
      <w:lvlJc w:val="left"/>
      <w:pPr>
        <w:ind w:left="-349" w:hanging="360"/>
      </w:pPr>
      <w:rPr>
        <w:rFonts w:ascii="Hand writing Mutlu" w:hAnsi="Hand writing Mutlu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1">
    <w:nsid w:val="60CE1BD6"/>
    <w:multiLevelType w:val="hybridMultilevel"/>
    <w:tmpl w:val="94FC3612"/>
    <w:lvl w:ilvl="0" w:tplc="C9F41C5E">
      <w:start w:val="1"/>
      <w:numFmt w:val="decimal"/>
      <w:lvlText w:val="%1-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726"/>
    <w:rsid w:val="00070B9C"/>
    <w:rsid w:val="00216675"/>
    <w:rsid w:val="00272F60"/>
    <w:rsid w:val="002D48C3"/>
    <w:rsid w:val="00384439"/>
    <w:rsid w:val="00464123"/>
    <w:rsid w:val="00532F6C"/>
    <w:rsid w:val="007F1BB1"/>
    <w:rsid w:val="008368E3"/>
    <w:rsid w:val="008669BE"/>
    <w:rsid w:val="008D034B"/>
    <w:rsid w:val="009D7CE8"/>
    <w:rsid w:val="00B04726"/>
    <w:rsid w:val="00B34E8F"/>
    <w:rsid w:val="00C21871"/>
    <w:rsid w:val="00D426EB"/>
    <w:rsid w:val="00E02000"/>
    <w:rsid w:val="00E0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00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047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D7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7CE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72F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54</Words>
  <Characters>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edanur</cp:lastModifiedBy>
  <cp:revision>3</cp:revision>
  <dcterms:created xsi:type="dcterms:W3CDTF">2012-12-11T20:10:00Z</dcterms:created>
  <dcterms:modified xsi:type="dcterms:W3CDTF">2012-12-23T21:31:00Z</dcterms:modified>
  <cp:category>www.sorubak.com</cp:category>
</cp:coreProperties>
</file>