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96" w:rsidRPr="00D426EB" w:rsidRDefault="007B3896" w:rsidP="001F4F9F">
      <w:pPr>
        <w:tabs>
          <w:tab w:val="left" w:pos="2535"/>
          <w:tab w:val="center" w:pos="4536"/>
        </w:tabs>
        <w:rPr>
          <w:rFonts w:ascii="Hand writing Mutlu" w:hAnsi="Hand writing Mutlu"/>
        </w:rPr>
      </w:pPr>
      <w:hyperlink r:id="rId4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7B3896" w:rsidRDefault="007B3896"/>
    <w:p w:rsidR="007B3896" w:rsidRDefault="007B3896"/>
    <w:p w:rsidR="007B3896" w:rsidRPr="00AE16C1" w:rsidRDefault="007B3896" w:rsidP="00AE16C1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http://t1.gstatic.com/images?q=tbn:ANd9GcRGjgjopUZEBot5Kd-OeeYao1WOnzMJsuEgPF0XMd24oWpl89AHPw" href="http://www.google.com.tr/imgres?q=%C3%A7izim+mum+resmi&amp;um=1&amp;hl=tr&amp;tbo=d&amp;rlz=1T4GTKR_trTR424TR425&amp;biw=1240&amp;bih=635&amp;tbm=isch&amp;tbnid=cch1yUuS_vKwYM:&amp;imgrefurl=http://pixabay.com/tr/siyah-mum-anahat-%C3%A7izim-kroki-30113/&amp;docid=vKn55HvDbvtRdM&amp;imgurl=http://pixabay.com/static/uploads/photo/2012/04/12/13/50/black-30113_640.png&amp;w=421&amp;h=640&amp;ei=3E7IUN_OKcfXsgbio4HADQ&amp;zoom=1&amp;iact=hc&amp;vpx=276&amp;vpy=88&amp;dur=848&amp;hovh=277&amp;hovw=182&amp;tx=98&amp;ty=176&amp;sig=101233795444370513530&amp;page=1&amp;tbnh=148&amp;tbnw=97&amp;start=0&amp;ndsp=25&amp;ved=1t:429,r:2,s:0,i:" style="position:absolute;margin-left:39.85pt;margin-top:12.65pt;width:157.5pt;height:238.8pt;z-index:-251658240;visibility:visible" wrapcoords="-103 0 -103 21532 21600 21532 21600 0 -103 0" o:button="t">
            <v:fill o:detectmouseclick="t"/>
            <v:imagedata r:id="rId5" o:title=""/>
            <w10:wrap type="tight"/>
          </v:shape>
        </w:pict>
      </w:r>
    </w:p>
    <w:p w:rsidR="007B3896" w:rsidRPr="00AE16C1" w:rsidRDefault="007B3896" w:rsidP="00AE16C1">
      <w:r>
        <w:rPr>
          <w:noProof/>
          <w:lang w:eastAsia="tr-TR"/>
        </w:rPr>
        <w:pict>
          <v:shape id="_x0000_s1027" type="#_x0000_t75" alt="http://t1.gstatic.com/images?q=tbn:ANd9GcQgZ8ivXQ8CIcbsl5jp0jCfXr3A2kL2YA8WpEMqWizOrXCtIp6GOw" href="http://www.google.com.tr/imgres?q=%C3%A7izim+masa+resmi&amp;um=1&amp;hl=tr&amp;tbo=d&amp;rlz=1T4GTKR_trTR424TR425&amp;biw=1240&amp;bih=635&amp;tbm=isch&amp;tbnid=DWjhoCi2nvBbjM:&amp;imgrefurl=http://www.tualim.net/teknik-resim-perspektif/3662-masa-ciziminde-perspektif-calismasi.html&amp;docid=OZ82tFcuKhVzEM&amp;imgurl=http://img141.imageshack.us/img141/6505/90554334.gif&amp;w=279&amp;h=189&amp;ei=C0_IULL2BcjrsgaZ44DwBQ&amp;zoom=1&amp;iact=hc&amp;vpx=111&amp;vpy=322&amp;dur=2733&amp;hovh=151&amp;hovw=223&amp;tx=143&amp;ty=60&amp;sig=101233795444370513530&amp;page=2&amp;tbnh=146&amp;tbnw=209&amp;start=20&amp;ndsp=25&amp;ved=1t:429,r:27,s:0,i:1" style="position:absolute;margin-left:262.15pt;margin-top:22pt;width:257.1pt;height:204pt;z-index:-251657216;visibility:visible" wrapcoords="-63 0 -63 21521 21600 21521 21600 0 -63 0" o:button="t">
            <v:fill o:detectmouseclick="t"/>
            <v:imagedata r:id="rId6" o:title=""/>
            <w10:wrap type="tight"/>
          </v:shape>
        </w:pict>
      </w:r>
    </w:p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/>
    <w:p w:rsidR="007B3896" w:rsidRPr="00AE16C1" w:rsidRDefault="007B3896" w:rsidP="00AE16C1">
      <w:pPr>
        <w:tabs>
          <w:tab w:val="left" w:pos="2808"/>
        </w:tabs>
        <w:rPr>
          <w:rFonts w:ascii="Hand Garden" w:hAnsi="Hand Garden"/>
          <w:sz w:val="350"/>
          <w:szCs w:val="350"/>
        </w:rPr>
      </w:pPr>
      <w:r>
        <w:rPr>
          <w:noProof/>
          <w:lang w:eastAsia="tr-TR"/>
        </w:rPr>
        <w:pict>
          <v:shape id="Resim 7" o:spid="_x0000_s1028" type="#_x0000_t75" alt="yünlü mont" href="http://www.modatakip.net/moda-bayan-giyim/bayan-mont-kaban-palto-ve-ceket-modelleri.html/attachment/yunlu-mo" title="&quot;yünlü mont&quot;" style="position:absolute;margin-left:165.25pt;margin-top:277.85pt;width:216.3pt;height:184.8pt;z-index:-251656192;visibility:visible" wrapcoords="-75 0 -75 21512 21600 21512 21600 0 -75 0" o:button="t">
            <v:fill o:detectmouseclick="t"/>
            <v:imagedata r:id="rId7" o:title=""/>
            <w10:wrap type="tight"/>
          </v:shape>
        </w:pict>
      </w:r>
      <w:r>
        <w:rPr>
          <w:rFonts w:ascii="Hand Garden" w:hAnsi="Hand Garden"/>
          <w:sz w:val="2"/>
          <w:szCs w:val="2"/>
        </w:rPr>
        <w:t xml:space="preserve">                                                           </w:t>
      </w:r>
      <w:r>
        <w:rPr>
          <w:rFonts w:ascii="Hand Garden" w:hAnsi="Hand Garden"/>
          <w:sz w:val="350"/>
          <w:szCs w:val="350"/>
        </w:rPr>
        <w:t>m</w:t>
      </w:r>
      <w:r w:rsidRPr="00AE16C1">
        <w:rPr>
          <w:rFonts w:ascii="Hand Garden" w:hAnsi="Hand Garden"/>
          <w:sz w:val="350"/>
          <w:szCs w:val="350"/>
        </w:rPr>
        <w:t>M</w:t>
      </w:r>
    </w:p>
    <w:sectPr w:rsidR="007B3896" w:rsidRPr="00AE16C1" w:rsidSect="00AE16C1">
      <w:pgSz w:w="11906" w:h="16838"/>
      <w:pgMar w:top="397" w:right="397" w:bottom="397" w:left="39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6C1"/>
    <w:rsid w:val="00046527"/>
    <w:rsid w:val="001F4F9F"/>
    <w:rsid w:val="002E4F78"/>
    <w:rsid w:val="00532F6C"/>
    <w:rsid w:val="00713A28"/>
    <w:rsid w:val="00717263"/>
    <w:rsid w:val="007B3896"/>
    <w:rsid w:val="00AE16C1"/>
    <w:rsid w:val="00B71773"/>
    <w:rsid w:val="00D426EB"/>
    <w:rsid w:val="00E6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1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6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F4F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20</Words>
  <Characters>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2</cp:revision>
  <dcterms:created xsi:type="dcterms:W3CDTF">2012-12-12T09:30:00Z</dcterms:created>
  <dcterms:modified xsi:type="dcterms:W3CDTF">2012-12-23T21:30:00Z</dcterms:modified>
  <cp:category>www.sorubak.com</cp:category>
</cp:coreProperties>
</file>