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2"/>
        <w:gridCol w:w="5172"/>
      </w:tblGrid>
      <w:tr w:rsidR="0072731E" w:rsidRPr="00137F82" w:rsidTr="00137F82">
        <w:tc>
          <w:tcPr>
            <w:tcW w:w="5172" w:type="dxa"/>
            <w:tcBorders>
              <w:bottom w:val="single" w:sz="4" w:space="0" w:color="auto"/>
            </w:tcBorders>
          </w:tcPr>
          <w:p w:rsidR="0072731E" w:rsidRPr="00137F82" w:rsidRDefault="0072731E" w:rsidP="00137F82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MERT  İLE  METE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Emre ile Mete el ele.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Mete, eti elleme.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Mete, iti itme.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0"/>
                <w:szCs w:val="40"/>
              </w:rPr>
            </w:pPr>
            <w:r w:rsidRPr="00137F82">
              <w:rPr>
                <w:rFonts w:ascii="Hand writing Mutlu" w:hAnsi="Hand writing Mutlu"/>
                <w:sz w:val="40"/>
                <w:szCs w:val="40"/>
              </w:rPr>
              <w:t>Mete, anneme limon al.</w:t>
            </w:r>
          </w:p>
          <w:p w:rsidR="0072731E" w:rsidRPr="00137F82" w:rsidRDefault="0072731E">
            <w:pPr>
              <w:rPr>
                <w:rFonts w:ascii="Hand writing Mutlu" w:hAnsi="Hand writing Mutlu"/>
                <w:sz w:val="32"/>
                <w:szCs w:val="32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Nineme nar al.</w:t>
            </w:r>
          </w:p>
        </w:tc>
        <w:tc>
          <w:tcPr>
            <w:tcW w:w="5172" w:type="dxa"/>
            <w:tcBorders>
              <w:bottom w:val="single" w:sz="4" w:space="0" w:color="auto"/>
            </w:tcBorders>
          </w:tcPr>
          <w:p w:rsidR="0072731E" w:rsidRPr="00137F82" w:rsidRDefault="0072731E" w:rsidP="00137F82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EMRE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Emre, Taner</w:t>
            </w:r>
            <w:r w:rsidRPr="00137F82">
              <w:rPr>
                <w:rFonts w:ascii="Times New Roman" w:hAnsi="Times New Roman"/>
                <w:sz w:val="44"/>
                <w:szCs w:val="44"/>
              </w:rPr>
              <w:t>’</w:t>
            </w:r>
            <w:r w:rsidRPr="00137F82">
              <w:rPr>
                <w:rFonts w:ascii="Hand writing Mutlu" w:hAnsi="Hand writing Mutlu"/>
                <w:sz w:val="44"/>
                <w:szCs w:val="44"/>
              </w:rPr>
              <w:t>e anlat.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Taner, o orman.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O mantar, o nar.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8"/>
                <w:szCs w:val="48"/>
              </w:rPr>
            </w:pPr>
            <w:r w:rsidRPr="00137F82">
              <w:rPr>
                <w:rFonts w:ascii="Hand writing Mutlu" w:hAnsi="Hand writing Mutlu"/>
                <w:sz w:val="48"/>
                <w:szCs w:val="48"/>
              </w:rPr>
              <w:t>O limon, o elma.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Tamam Emre, tamam.</w:t>
            </w:r>
          </w:p>
          <w:p w:rsidR="0072731E" w:rsidRPr="00137F82" w:rsidRDefault="0072731E"/>
        </w:tc>
      </w:tr>
      <w:tr w:rsidR="0072731E" w:rsidRPr="00137F82" w:rsidTr="00137F82">
        <w:trPr>
          <w:trHeight w:val="8066"/>
        </w:trPr>
        <w:tc>
          <w:tcPr>
            <w:tcW w:w="5172" w:type="dxa"/>
            <w:vMerge w:val="restart"/>
            <w:tcBorders>
              <w:top w:val="single" w:sz="4" w:space="0" w:color="auto"/>
            </w:tcBorders>
          </w:tcPr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       ELMA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Mete, mantar arama.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Elma </w:t>
            </w:r>
            <w:r w:rsidRPr="00137F82"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9pt;height:9pt;visibility:visible">
                  <v:imagedata r:id="rId4" o:title=""/>
                </v:shape>
              </w:pict>
            </w: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 la.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Limon </w:t>
            </w:r>
            <w:r w:rsidRPr="00137F82"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pict>
                <v:shape id="_x0000_i1026" type="#_x0000_t75" style="width:9pt;height:9pt;visibility:visible">
                  <v:imagedata r:id="rId4" o:title=""/>
                </v:shape>
              </w:pict>
            </w: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 la.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O </w:t>
            </w:r>
            <w:r w:rsidRPr="00137F82">
              <w:rPr>
                <w:rFonts w:ascii="Hand writing Mutlu" w:hAnsi="Hand writing Mutlu"/>
                <w:noProof/>
                <w:sz w:val="44"/>
                <w:szCs w:val="44"/>
                <w:lang w:eastAsia="tr-TR"/>
              </w:rPr>
              <w:pict>
                <v:shape id="Resim 2" o:spid="_x0000_i1027" type="#_x0000_t75" style="width:28.5pt;height:19.5pt;visibility:visible">
                  <v:imagedata r:id="rId5" o:title=""/>
                </v:shape>
              </w:pict>
            </w: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 tan elma al.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Onar onar al.</w:t>
            </w:r>
          </w:p>
          <w:p w:rsidR="0072731E" w:rsidRPr="00137F82" w:rsidRDefault="0072731E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Nar  alma , elma  al.</w:t>
            </w:r>
          </w:p>
        </w:tc>
        <w:tc>
          <w:tcPr>
            <w:tcW w:w="5172" w:type="dxa"/>
            <w:tcBorders>
              <w:top w:val="single" w:sz="4" w:space="0" w:color="auto"/>
              <w:bottom w:val="single" w:sz="4" w:space="0" w:color="auto"/>
            </w:tcBorders>
          </w:tcPr>
          <w:p w:rsidR="0072731E" w:rsidRPr="00137F82" w:rsidRDefault="0072731E" w:rsidP="00137F82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ANNEM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Annem manto arar.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Mor manto arar.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Anne, manto alma.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 xml:space="preserve">Nil </w:t>
            </w:r>
            <w:r w:rsidRPr="00137F82">
              <w:rPr>
                <w:rFonts w:ascii="Times New Roman" w:hAnsi="Times New Roman"/>
                <w:sz w:val="44"/>
                <w:szCs w:val="44"/>
              </w:rPr>
              <w:t>‘</w:t>
            </w:r>
            <w:r w:rsidRPr="00137F82">
              <w:rPr>
                <w:rFonts w:ascii="Hand writing Mutlu" w:hAnsi="Hand writing Mutlu"/>
                <w:sz w:val="44"/>
                <w:szCs w:val="44"/>
              </w:rPr>
              <w:t>e mor entari al.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Nane, limon al.</w:t>
            </w:r>
          </w:p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  <w:r w:rsidRPr="00137F82">
              <w:rPr>
                <w:rFonts w:ascii="Hand writing Mutlu" w:hAnsi="Hand writing Mutlu"/>
                <w:sz w:val="44"/>
                <w:szCs w:val="44"/>
              </w:rPr>
              <w:t>On lira ile roman al.</w:t>
            </w:r>
          </w:p>
          <w:p w:rsidR="0072731E" w:rsidRPr="00137F82" w:rsidRDefault="0072731E"/>
          <w:p w:rsidR="0072731E" w:rsidRPr="00137F82" w:rsidRDefault="0072731E"/>
          <w:p w:rsidR="0072731E" w:rsidRPr="00137F82" w:rsidRDefault="0072731E">
            <w:hyperlink r:id="rId6" w:history="1">
              <w:r>
                <w:rPr>
                  <w:rStyle w:val="Hyperlink"/>
                  <w:rFonts w:ascii="Hand writing Mutlu" w:hAnsi="Hand writing Mutlu"/>
                  <w:sz w:val="32"/>
                  <w:szCs w:val="32"/>
                </w:rPr>
                <w:t>www.sorubak.com</w:t>
              </w:r>
            </w:hyperlink>
          </w:p>
        </w:tc>
      </w:tr>
      <w:tr w:rsidR="0072731E" w:rsidRPr="00137F82" w:rsidTr="00137F82">
        <w:trPr>
          <w:trHeight w:val="990"/>
        </w:trPr>
        <w:tc>
          <w:tcPr>
            <w:tcW w:w="5172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51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2731E" w:rsidRPr="00137F82" w:rsidTr="00137F82">
        <w:trPr>
          <w:gridBefore w:val="1"/>
          <w:trHeight w:val="990"/>
        </w:trPr>
        <w:tc>
          <w:tcPr>
            <w:tcW w:w="51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731E" w:rsidRPr="00137F82" w:rsidRDefault="0072731E" w:rsidP="00E57DF1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72731E" w:rsidRDefault="0072731E"/>
    <w:sectPr w:rsidR="0072731E" w:rsidSect="00E57DF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DF1"/>
    <w:rsid w:val="00137F82"/>
    <w:rsid w:val="00214C6E"/>
    <w:rsid w:val="005F71DB"/>
    <w:rsid w:val="0072731E"/>
    <w:rsid w:val="007E2EF2"/>
    <w:rsid w:val="008B5BB0"/>
    <w:rsid w:val="00AA0ED0"/>
    <w:rsid w:val="00DA3CF2"/>
    <w:rsid w:val="00E57DF1"/>
    <w:rsid w:val="00F8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DF1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7DF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57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7DF1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AA0E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74</Words>
  <Characters>424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PC1</dc:creator>
  <cp:keywords>www.sorubak.com</cp:keywords>
  <dc:description>www.sorubak.com</dc:description>
  <cp:lastModifiedBy>edanur</cp:lastModifiedBy>
  <cp:revision>2</cp:revision>
  <cp:lastPrinted>2013-01-10T19:15:00Z</cp:lastPrinted>
  <dcterms:created xsi:type="dcterms:W3CDTF">2013-01-10T19:07:00Z</dcterms:created>
  <dcterms:modified xsi:type="dcterms:W3CDTF">2013-01-26T16:36:00Z</dcterms:modified>
  <cp:category>www.sorubak.com</cp:category>
  <cp:contentType>www.sorubak.com</cp:contentType>
  <cp:contentStatus>www.sorubak.com</cp:contentStatus>
  <cp:version>www.sorubak.com</cp:version>
</cp:coreProperties>
</file>