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D1" w:rsidRDefault="00D223D1">
      <w:r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6" type="#_x0000_t108" style="position:absolute;margin-left:11.8pt;margin-top:-17.9pt;width:520.5pt;height:60pt;z-index:251658240" strokecolor="#f79646" strokeweight="5pt">
            <v:shadow color="#868686"/>
            <v:textbox>
              <w:txbxContent>
                <w:p w:rsidR="00D223D1" w:rsidRPr="0088300D" w:rsidRDefault="00D223D1" w:rsidP="0088300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52"/>
                      <w:szCs w:val="52"/>
                    </w:rPr>
                    <w:t>m</w:t>
                  </w:r>
                  <w:r w:rsidRPr="0088300D">
                    <w:rPr>
                      <w:rFonts w:ascii="Hand writing Mutlu" w:hAnsi="Hand writing Mutlu"/>
                      <w:b/>
                      <w:sz w:val="52"/>
                      <w:szCs w:val="52"/>
                    </w:rPr>
                    <w:t xml:space="preserve"> </w:t>
                  </w:r>
                  <w:r w:rsidRPr="00E17290">
                    <w:rPr>
                      <w:rFonts w:cs="Calibri"/>
                      <w:b/>
                    </w:rPr>
                    <w:t>SESİNİ HİSSETME VE TANIMA</w:t>
                  </w:r>
                </w:p>
              </w:txbxContent>
            </v:textbox>
          </v:shape>
        </w:pict>
      </w:r>
    </w:p>
    <w:p w:rsidR="00D223D1" w:rsidRDefault="00D223D1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-20.45pt;margin-top:24.15pt;width:117pt;height:205.5pt;z-index:251659264" adj="4292,13386">
            <v:textbox>
              <w:txbxContent>
                <w:p w:rsidR="00D223D1" w:rsidRDefault="00D223D1">
                  <w:r>
                    <w:t>Yandaki resimde gördüklerinizi anlatınız.</w:t>
                  </w:r>
                </w:p>
                <w:p w:rsidR="00D223D1" w:rsidRDefault="00D223D1">
                  <w:r>
                    <w:t xml:space="preserve">Annenin, bebeğine mamanın lezzetli olduğunu ifade etmek için çıkardığı sesi (Mmmm) </w:t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t>taklit ediniz.</w:t>
                  </w:r>
                </w:p>
                <w:p w:rsidR="00D223D1" w:rsidRDefault="00D223D1" w:rsidP="00BB2CB2">
                  <w:pPr>
                    <w:tabs>
                      <w:tab w:val="left" w:pos="2535"/>
                      <w:tab w:val="center" w:pos="4536"/>
                    </w:tabs>
                    <w:rPr>
                      <w:rFonts w:ascii="Hand writing Mutlu" w:hAnsi="Hand writing Mutlu"/>
                    </w:rPr>
                  </w:pPr>
                  <w:hyperlink r:id="rId4" w:history="1">
                    <w:r>
                      <w:rPr>
                        <w:rStyle w:val="Hyperlink"/>
                        <w:rFonts w:ascii="Hand writing Mutlu" w:hAnsi="Hand writing Mutlu"/>
                      </w:rPr>
                      <w:t>www.sorubak.com</w:t>
                    </w:r>
                  </w:hyperlink>
                  <w:r>
                    <w:rPr>
                      <w:rFonts w:ascii="Hand writing Mutlu" w:hAnsi="Hand writing Mutlu"/>
                    </w:rPr>
                    <w:t xml:space="preserve"> </w:t>
                  </w:r>
                </w:p>
                <w:p w:rsidR="00D223D1" w:rsidRPr="00675C95" w:rsidRDefault="00D223D1"/>
              </w:txbxContent>
            </v:textbox>
          </v:shape>
        </w:pict>
      </w:r>
    </w:p>
    <w:p w:rsidR="00D223D1" w:rsidRDefault="00D223D1" w:rsidP="0088300D">
      <w:pPr>
        <w:ind w:hanging="709"/>
      </w:pPr>
      <w:r>
        <w:t xml:space="preserve">                                                      </w:t>
      </w:r>
      <w:r w:rsidRPr="005A787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42.5pt;height:204pt;visibility:visible">
            <v:imagedata r:id="rId5" o:title=""/>
          </v:shape>
        </w:pict>
      </w:r>
    </w:p>
    <w:p w:rsidR="00D223D1" w:rsidRDefault="00D223D1"/>
    <w:p w:rsidR="00D223D1" w:rsidRDefault="00D223D1">
      <w:pPr>
        <w:rPr>
          <w:sz w:val="40"/>
          <w:szCs w:val="40"/>
        </w:rPr>
      </w:pPr>
      <w:r>
        <w:rPr>
          <w:sz w:val="40"/>
          <w:szCs w:val="40"/>
        </w:rPr>
        <w:t xml:space="preserve">Aşağıdaki varlıkların </w:t>
      </w:r>
      <w:r w:rsidRPr="00641B8F">
        <w:rPr>
          <w:sz w:val="40"/>
          <w:szCs w:val="40"/>
        </w:rPr>
        <w:t xml:space="preserve"> isimlerini (içinde</w:t>
      </w:r>
      <w:r w:rsidRPr="00641B8F">
        <w:rPr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m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641B8F">
        <w:rPr>
          <w:sz w:val="40"/>
          <w:szCs w:val="40"/>
        </w:rPr>
        <w:t>sesini vurgulayarak ) söyleyiniz.</w:t>
      </w:r>
    </w:p>
    <w:p w:rsidR="00D223D1" w:rsidRDefault="00D223D1">
      <w:pPr>
        <w:rPr>
          <w:b/>
          <w:sz w:val="40"/>
          <w:szCs w:val="40"/>
        </w:rPr>
      </w:pPr>
      <w:r w:rsidRPr="00E17290">
        <w:rPr>
          <w:b/>
          <w:noProof/>
          <w:sz w:val="40"/>
          <w:szCs w:val="40"/>
        </w:rPr>
        <w:pict>
          <v:shape id="Resim 2" o:spid="_x0000_i1026" type="#_x0000_t75" style="width:545.25pt;height:152.25pt;visibility:visible">
            <v:imagedata r:id="rId6" o:title=""/>
          </v:shape>
        </w:pict>
      </w:r>
    </w:p>
    <w:p w:rsidR="00D223D1" w:rsidRPr="00641B8F" w:rsidRDefault="00D223D1" w:rsidP="00641B8F">
      <w:pPr>
        <w:rPr>
          <w:sz w:val="40"/>
          <w:szCs w:val="40"/>
        </w:rPr>
      </w:pPr>
    </w:p>
    <w:p w:rsidR="00D223D1" w:rsidRDefault="00D223D1" w:rsidP="00641B8F">
      <w:pPr>
        <w:rPr>
          <w:sz w:val="40"/>
          <w:szCs w:val="40"/>
        </w:rPr>
      </w:pPr>
    </w:p>
    <w:p w:rsidR="00D223D1" w:rsidRPr="00641B8F" w:rsidRDefault="00D223D1" w:rsidP="00641B8F">
      <w:pPr>
        <w:rPr>
          <w:rFonts w:cs="Calibri"/>
        </w:rPr>
      </w:pPr>
      <w:r>
        <w:rPr>
          <w:sz w:val="40"/>
          <w:szCs w:val="40"/>
        </w:rPr>
        <w:tab/>
      </w:r>
      <w:r w:rsidRPr="00C21871">
        <w:rPr>
          <w:rFonts w:ascii="Arial" w:hAnsi="Arial" w:cs="Arial"/>
          <w:b/>
          <w:i/>
        </w:rPr>
        <w:t xml:space="preserve">Başarılar.                        </w:t>
      </w:r>
      <w:r>
        <w:rPr>
          <w:rFonts w:ascii="Arial" w:hAnsi="Arial" w:cs="Arial"/>
          <w:b/>
          <w:i/>
        </w:rPr>
        <w:t xml:space="preserve">Turgut ÖZKILINÇ         -      </w:t>
      </w:r>
      <w:r w:rsidRPr="00C21871">
        <w:rPr>
          <w:rFonts w:ascii="Arial" w:hAnsi="Arial" w:cs="Arial"/>
          <w:b/>
          <w:i/>
        </w:rPr>
        <w:t xml:space="preserve">1/A SINIFI </w:t>
      </w:r>
      <w:r>
        <w:rPr>
          <w:rFonts w:ascii="Arial" w:hAnsi="Arial" w:cs="Arial"/>
          <w:b/>
          <w:i/>
        </w:rPr>
        <w:t xml:space="preserve">        -          </w:t>
      </w:r>
      <w:r w:rsidRPr="00C21871">
        <w:rPr>
          <w:rFonts w:ascii="Arial" w:hAnsi="Arial" w:cs="Arial"/>
          <w:b/>
          <w:i/>
        </w:rPr>
        <w:t>ATATÜRK İLKOKULU</w:t>
      </w:r>
    </w:p>
    <w:sectPr w:rsidR="00D223D1" w:rsidRPr="00641B8F" w:rsidSect="0088300D">
      <w:pgSz w:w="11906" w:h="16838"/>
      <w:pgMar w:top="568" w:right="282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00D"/>
    <w:rsid w:val="0000137C"/>
    <w:rsid w:val="002C726E"/>
    <w:rsid w:val="005A7873"/>
    <w:rsid w:val="00641B8F"/>
    <w:rsid w:val="00675C95"/>
    <w:rsid w:val="0088300D"/>
    <w:rsid w:val="009248D4"/>
    <w:rsid w:val="0098555A"/>
    <w:rsid w:val="00B414FA"/>
    <w:rsid w:val="00BB2CB2"/>
    <w:rsid w:val="00C21871"/>
    <w:rsid w:val="00D223D1"/>
    <w:rsid w:val="00D5101A"/>
    <w:rsid w:val="00E17290"/>
    <w:rsid w:val="00E70727"/>
    <w:rsid w:val="00E7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26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3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30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B2CB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42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38</Words>
  <Characters>219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edanur</cp:lastModifiedBy>
  <cp:revision>3</cp:revision>
  <dcterms:created xsi:type="dcterms:W3CDTF">2012-12-11T19:34:00Z</dcterms:created>
  <dcterms:modified xsi:type="dcterms:W3CDTF">2012-12-23T21:32:00Z</dcterms:modified>
  <cp:category>www.sorubak.com</cp:category>
</cp:coreProperties>
</file>