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43.15pt;margin-top:22.15pt;width:32.25pt;height: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" strokecolor="#4a7ebb">
            <v:stroke endarrow="open"/>
          </v:shape>
        </w:pict>
      </w:r>
      <w:r w:rsidRPr="0004449F">
        <w:rPr>
          <w:rFonts w:ascii="Hand writing Mutlu" w:hAnsi="Hand writing Mutlu"/>
          <w:sz w:val="40"/>
          <w:szCs w:val="40"/>
        </w:rPr>
        <w:t xml:space="preserve">e-m    </w:t>
      </w:r>
      <w:r w:rsidRPr="0004449F">
        <w:rPr>
          <w:rFonts w:ascii="Times New Roman" w:hAnsi="Times New Roman"/>
          <w:sz w:val="40"/>
          <w:szCs w:val="40"/>
        </w:rPr>
        <w:t>…………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52.15pt;margin-top:23.65pt;width:27.75pt;height: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" strokecolor="#4579b8">
            <v:stroke endarrow="open"/>
          </v:shape>
        </w:pict>
      </w:r>
      <w:r w:rsidRPr="0004449F">
        <w:rPr>
          <w:rFonts w:ascii="Hand writing Mutlu" w:hAnsi="Hand writing Mutlu"/>
          <w:sz w:val="40"/>
          <w:szCs w:val="40"/>
        </w:rPr>
        <w:t xml:space="preserve">e-me      </w:t>
      </w:r>
      <w:r w:rsidRPr="0004449F">
        <w:rPr>
          <w:rFonts w:ascii="Times New Roman" w:hAnsi="Times New Roman"/>
          <w:sz w:val="40"/>
          <w:szCs w:val="40"/>
        </w:rPr>
        <w:t>…………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em-re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39pt;height:12.75pt;visibility:visible">
            <v:imagedata r:id="rId4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em-ir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5" o:spid="_x0000_i1026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  <w:r w:rsidRPr="0004449F">
        <w:rPr>
          <w:rFonts w:ascii="Hand writing Mutlu" w:hAnsi="Hand writing Mutlu"/>
          <w:sz w:val="40"/>
          <w:szCs w:val="40"/>
        </w:rPr>
        <w:t>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 xml:space="preserve"> em-me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8" o:spid="_x0000_i1027" type="#_x0000_t75" style="width:39pt;height:12.75pt;visibility:visible">
            <v:imagedata r:id="rId4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3" o:spid="_x0000_i1028" type="#_x0000_t75" style="width:39pt;height:12.75pt;visibility:visible">
            <v:imagedata r:id="rId4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it-me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4" o:spid="_x0000_i1029" type="#_x0000_t75" style="width:39pt;height:12.75pt;visibility:visible">
            <v:imagedata r:id="rId6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  <w:r w:rsidRPr="0004449F">
        <w:rPr>
          <w:rFonts w:ascii="Hand writing Mutlu" w:hAnsi="Hand writing Mutlu"/>
          <w:sz w:val="40"/>
          <w:szCs w:val="40"/>
        </w:rPr>
        <w:t>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et-me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2" o:spid="_x0000_i1030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in-me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3" o:spid="_x0000_i1031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me-te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9" o:spid="_x0000_i1032" type="#_x0000_t75" style="width:39pt;height:12.75pt;visibility:visible">
            <v:imagedata r:id="rId5" o:title=""/>
          </v:shape>
        </w:pict>
      </w:r>
      <w:r w:rsidRPr="0004449F">
        <w:rPr>
          <w:rFonts w:ascii="Hand writing Mutlu" w:hAnsi="Hand writing Mutlu"/>
          <w:sz w:val="40"/>
          <w:szCs w:val="40"/>
        </w:rPr>
        <w:t>Mete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me-tin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0" o:spid="_x0000_i1033" type="#_x0000_t75" style="width:39pt;height:12.75pt;visibility:visible">
            <v:imagedata r:id="rId5" o:title=""/>
          </v:shape>
        </w:pict>
      </w:r>
      <w:r w:rsidRPr="0004449F">
        <w:rPr>
          <w:rFonts w:ascii="Hand writing Mutlu" w:hAnsi="Hand writing Mutlu"/>
          <w:sz w:val="40"/>
          <w:szCs w:val="40"/>
        </w:rPr>
        <w:t>Metin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me-ral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4" o:spid="_x0000_i1034" type="#_x0000_t75" style="width:39pt;height:12.75pt;visibility:visible">
            <v:imagedata r:id="rId5" o:title=""/>
          </v:shape>
        </w:pict>
      </w:r>
      <w:r w:rsidRPr="0004449F">
        <w:rPr>
          <w:rFonts w:ascii="Hand writing Mutlu" w:hAnsi="Hand writing Mutlu"/>
          <w:sz w:val="40"/>
          <w:szCs w:val="40"/>
        </w:rPr>
        <w:t>Meral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me-tal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1" o:spid="_x0000_i1035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met-re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6" o:spid="_x0000_i1036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mer-mer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7" o:spid="_x0000_i1037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mer-t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9" o:spid="_x0000_i1038" type="#_x0000_t75" style="width:39pt;height:12.75pt;visibility:visible">
            <v:imagedata r:id="rId5" o:title=""/>
          </v:shape>
        </w:pict>
      </w:r>
      <w:r w:rsidRPr="0004449F">
        <w:rPr>
          <w:rFonts w:ascii="Hand writing Mutlu" w:hAnsi="Hand writing Mutlu"/>
          <w:sz w:val="40"/>
          <w:szCs w:val="40"/>
        </w:rPr>
        <w:t>Mert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e-mel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0" o:spid="_x0000_i1039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mel-tem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1" o:spid="_x0000_i1040" type="#_x0000_t75" style="width:39pt;height:12.75pt;visibility:visible">
            <v:imagedata r:id="rId5" o:title=""/>
          </v:shape>
        </w:pict>
      </w:r>
      <w:r w:rsidRPr="0004449F">
        <w:rPr>
          <w:rFonts w:ascii="Hand writing Mutlu" w:hAnsi="Hand writing Mutlu"/>
          <w:sz w:val="40"/>
          <w:szCs w:val="40"/>
        </w:rPr>
        <w:t>Meltem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te-mel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5" o:spid="_x0000_i1041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i-rem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2" o:spid="_x0000_i1042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an-nem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3" o:spid="_x0000_i1043" type="#_x0000_t75" style="width:39pt;height:12.75pt;visibility:visible">
            <v:imagedata r:id="rId5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me-ra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6" o:spid="_x0000_i1044" type="#_x0000_t75" style="width:39pt;height:12.75pt;visibility:visible">
            <v:imagedata r:id="rId7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elle-me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4" o:spid="_x0000_i1045" type="#_x0000_t75" style="width:39pt;height:12.75pt;visibility:visible">
            <v:imagedata r:id="rId6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Ele-me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6" o:spid="_x0000_i1046" type="#_x0000_t75" style="width:39pt;height:12.75pt;visibility:visible">
            <v:imagedata r:id="rId6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inle-me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8" o:spid="_x0000_i1047" type="#_x0000_t75" style="width:39pt;height:12.75pt;visibility:visible">
            <v:imagedata r:id="rId6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</w:t>
      </w:r>
      <w:r w:rsidRPr="0004449F">
        <w:rPr>
          <w:rFonts w:ascii="Hand writing Mutlu" w:hAnsi="Hand writing Mutlu"/>
          <w:sz w:val="40"/>
          <w:szCs w:val="40"/>
        </w:rPr>
        <w:t>..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itele-me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7" o:spid="_x0000_i1048" type="#_x0000_t75" style="width:39pt;height:12.75pt;visibility:visible">
            <v:imagedata r:id="rId8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…………</w:t>
      </w:r>
    </w:p>
    <w:p w:rsidR="008B4A66" w:rsidRPr="0004449F" w:rsidRDefault="008B4A66" w:rsidP="003C6823">
      <w:pPr>
        <w:rPr>
          <w:rFonts w:ascii="Hand writing Mutlu" w:hAnsi="Hand writing Mutlu"/>
          <w:sz w:val="40"/>
          <w:szCs w:val="40"/>
        </w:rPr>
      </w:pPr>
      <w:r w:rsidRPr="0004449F">
        <w:rPr>
          <w:rFonts w:ascii="Hand writing Mutlu" w:hAnsi="Hand writing Mutlu"/>
          <w:sz w:val="40"/>
          <w:szCs w:val="40"/>
        </w:rPr>
        <w:t>ni-met</w:t>
      </w:r>
      <w:r w:rsidRPr="00ED2EE5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28" o:spid="_x0000_i1049" type="#_x0000_t75" style="width:39pt;height:12.75pt;visibility:visible">
            <v:imagedata r:id="rId8" o:title=""/>
          </v:shape>
        </w:pict>
      </w:r>
      <w:r w:rsidRPr="0004449F">
        <w:rPr>
          <w:rFonts w:ascii="Times New Roman" w:hAnsi="Times New Roman"/>
          <w:sz w:val="40"/>
          <w:szCs w:val="40"/>
        </w:rPr>
        <w:t>………</w:t>
      </w:r>
    </w:p>
    <w:p w:rsidR="008B4A66" w:rsidRPr="0004449F" w:rsidRDefault="008B4A66" w:rsidP="0092793D">
      <w:pPr>
        <w:rPr>
          <w:rFonts w:ascii="Hand writing Mutlu" w:hAnsi="Hand writing Mutlu"/>
          <w:sz w:val="40"/>
          <w:szCs w:val="40"/>
        </w:rPr>
        <w:sectPr w:rsidR="008B4A66" w:rsidRPr="0004449F" w:rsidSect="003C6823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pict>
          <v:line id="Düz Bağlayıcı 31" o:spid="_x0000_s1028" style="position:absolute;z-index:251657216;visibility:visible" from="-1.85pt,114.8pt" to="187.15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4" o:spid="_x0000_s1029" style="position:absolute;z-index:251660288;visibility:visible" from="194.65pt,10.55pt" to="194.65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gnwgEAAMQ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33" o:spid="_x0000_s1030" style="position:absolute;z-index:251659264;visibility:visible" from="-6.35pt,10.55pt" to="194.6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" strokecolor="#4579b8"/>
        </w:pict>
      </w:r>
      <w:r>
        <w:rPr>
          <w:noProof/>
          <w:lang w:eastAsia="tr-TR"/>
        </w:rPr>
        <w:pict>
          <v:line id="Düz Bağlayıcı 32" o:spid="_x0000_s1031" style="position:absolute;z-index:251658240;visibility:visible" from="-6.35pt,10.55pt" to="-1.85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" strokecolor="#4579b8"/>
        </w:pict>
      </w:r>
      <w:r w:rsidRPr="0004449F">
        <w:rPr>
          <w:rFonts w:ascii="Hand writing Mutlu" w:hAnsi="Hand writing Mutlu"/>
          <w:sz w:val="40"/>
          <w:szCs w:val="40"/>
        </w:rPr>
        <w:t>mel-met-mer-men-mem-lem-tem-nem-rem</w:t>
      </w:r>
      <w:r>
        <w:rPr>
          <w:rFonts w:ascii="Hand writing Mutlu" w:hAnsi="Hand writing Mutlu"/>
          <w:sz w:val="40"/>
          <w:szCs w:val="40"/>
        </w:rPr>
        <w:t>-me-ma-mi-mo-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bookmarkStart w:id="0" w:name="_GoBack"/>
      <w:bookmarkEnd w:id="0"/>
      <w:r>
        <w:rPr>
          <w:rFonts w:ascii="Hand writing Mutlu" w:hAnsi="Hand writing Mutlu"/>
          <w:sz w:val="44"/>
          <w:szCs w:val="44"/>
        </w:rPr>
        <w:t>Emre ile Mert el ele.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 oto itme.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Meral nar elleme.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Meltem iri iri nar etme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Annem ile ninem narları 7.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Emel metre metre inme.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Emre anneni tara ,taran.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 w:rsidRPr="0092793D">
        <w:rPr>
          <w:rFonts w:ascii="Hand writing Mutlu" w:hAnsi="Hand writing Mutlu"/>
          <w:sz w:val="44"/>
          <w:szCs w:val="44"/>
        </w:rPr>
        <w:t xml:space="preserve">Mete ile Meral </w:t>
      </w:r>
      <w:r>
        <w:rPr>
          <w:rFonts w:ascii="Hand writing Mutlu" w:hAnsi="Hand writing Mutlu"/>
          <w:sz w:val="44"/>
          <w:szCs w:val="44"/>
        </w:rPr>
        <w:t>elma 7.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Nam nam 7</w:t>
      </w:r>
      <w:r>
        <w:rPr>
          <w:rFonts w:ascii="Times New Roman" w:hAnsi="Times New Roman"/>
          <w:sz w:val="44"/>
          <w:szCs w:val="44"/>
        </w:rPr>
        <w:t>…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 narları ara..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İnleme ninem inleme.</w:t>
      </w:r>
    </w:p>
    <w:p w:rsidR="008B4A66" w:rsidRDefault="008B4A66" w:rsidP="009279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 oto iteleme.</w:t>
      </w:r>
    </w:p>
    <w:p w:rsidR="008B4A66" w:rsidRPr="00743595" w:rsidRDefault="008B4A66" w:rsidP="0092793D">
      <w:pPr>
        <w:rPr>
          <w:rFonts w:ascii="Hand writing Mutlu" w:hAnsi="Hand writing Mutlu"/>
          <w:sz w:val="44"/>
          <w:szCs w:val="44"/>
        </w:rPr>
      </w:pPr>
      <w:hyperlink r:id="rId9" w:history="1">
        <w:r w:rsidRPr="005C7997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sectPr w:rsidR="008B4A66" w:rsidRPr="00743595" w:rsidSect="0092793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823"/>
    <w:rsid w:val="0004449F"/>
    <w:rsid w:val="00071B3E"/>
    <w:rsid w:val="003C6823"/>
    <w:rsid w:val="005C7997"/>
    <w:rsid w:val="00743595"/>
    <w:rsid w:val="008B4A66"/>
    <w:rsid w:val="0092793D"/>
    <w:rsid w:val="00986B8F"/>
    <w:rsid w:val="009E01FF"/>
    <w:rsid w:val="00A06DC9"/>
    <w:rsid w:val="00B80425"/>
    <w:rsid w:val="00CB0FF8"/>
    <w:rsid w:val="00DE0DE6"/>
    <w:rsid w:val="00ED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4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8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06D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103</Words>
  <Characters>589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özlem2506</dc:creator>
  <cp:keywords>www.sorubak.com</cp:keywords>
  <dc:description>www.sorubak.com</dc:description>
  <cp:lastModifiedBy>edanur</cp:lastModifiedBy>
  <cp:revision>6</cp:revision>
  <dcterms:created xsi:type="dcterms:W3CDTF">2012-12-22T22:15:00Z</dcterms:created>
  <dcterms:modified xsi:type="dcterms:W3CDTF">2012-12-30T20:12:00Z</dcterms:modified>
  <cp:category>www.sorubak.com</cp:category>
</cp:coreProperties>
</file>