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388" w:rsidRDefault="008A7388" w:rsidP="004741F1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25.55pt;margin-top:7.9pt;width:504.75pt;height:49.9pt;z-index:251645440" strokecolor="#9bbb59" strokeweight="5pt">
            <v:shadow color="#868686"/>
            <v:textbox>
              <w:txbxContent>
                <w:p w:rsidR="008A7388" w:rsidRPr="004741F1" w:rsidRDefault="008A7388" w:rsidP="004741F1">
                  <w:pPr>
                    <w:ind w:left="-709" w:right="-568"/>
                    <w:jc w:val="center"/>
                    <w:rPr>
                      <w:i/>
                      <w:sz w:val="44"/>
                      <w:szCs w:val="44"/>
                    </w:rPr>
                  </w:pPr>
                  <w:r w:rsidRPr="004741F1">
                    <w:rPr>
                      <w:i/>
                      <w:sz w:val="44"/>
                      <w:szCs w:val="44"/>
                    </w:rPr>
                    <w:t>HECE VE KELİME OLUŞTURMA</w:t>
                  </w:r>
                </w:p>
                <w:p w:rsidR="008A7388" w:rsidRDefault="008A7388"/>
              </w:txbxContent>
            </v:textbox>
          </v:shape>
        </w:pict>
      </w:r>
    </w:p>
    <w:p w:rsidR="008A7388" w:rsidRDefault="008A7388" w:rsidP="003642A9"/>
    <w:p w:rsidR="008A7388" w:rsidRDefault="008A7388" w:rsidP="00C75946">
      <w:pPr>
        <w:tabs>
          <w:tab w:val="left" w:pos="2010"/>
          <w:tab w:val="left" w:pos="7140"/>
        </w:tabs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7" type="#_x0000_t80" style="position:absolute;margin-left:395.95pt;margin-top:25.7pt;width:48pt;height:1in;z-index:251653632" fillcolor="#4bacc6" strokecolor="#f2f2f2" strokeweight="1pt">
            <v:fill color2="#205867" angle="-135" focus="100%" type="gradient"/>
            <v:shadow on="t" type="perspective" color="#b6dde8" opacity=".5" origin=",.5" offset="0,0" matrix=",-56756f,,.5"/>
            <v:textbox style="mso-next-textbox:#_x0000_s1027">
              <w:txbxContent>
                <w:p w:rsidR="008A7388" w:rsidRPr="004741F1" w:rsidRDefault="008A7388" w:rsidP="00C7594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80" style="position:absolute;margin-left:347.95pt;margin-top:25.7pt;width:48pt;height:1in;z-index:251652608" fillcolor="#9bbb59" stroked="f" strokeweight="0">
            <v:fill color2="#74903b" focusposition=".5,.5" focussize="" focus="100%" type="gradientRadial"/>
            <v:shadow on="t" type="perspective" color="#4e6128" offset="1pt" offset2="-3pt"/>
            <v:textbox style="mso-next-textbox:#_x0000_s1028">
              <w:txbxContent>
                <w:p w:rsidR="008A7388" w:rsidRPr="004741F1" w:rsidRDefault="008A7388" w:rsidP="00C7594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80" style="position:absolute;margin-left:243.7pt;margin-top:19.7pt;width:48pt;height:1in;z-index:251650560" fillcolor="#4bacc6" strokecolor="#f2f2f2" strokeweight="3pt">
            <v:shadow on="t" type="perspective" color="#205867" opacity=".5" offset="1pt" offset2="-1pt"/>
            <v:textbox style="mso-next-textbox:#_x0000_s1029">
              <w:txbxContent>
                <w:p w:rsidR="008A7388" w:rsidRPr="004741F1" w:rsidRDefault="008A7388" w:rsidP="00C7594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80" style="position:absolute;margin-left:195.7pt;margin-top:19.7pt;width:48pt;height:1in;z-index:251649536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 style="mso-next-textbox:#_x0000_s1030">
              <w:txbxContent>
                <w:p w:rsidR="008A7388" w:rsidRPr="004741F1" w:rsidRDefault="008A7388" w:rsidP="00C7594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80" style="position:absolute;margin-left:69.7pt;margin-top:13.7pt;width:48pt;height:1in;z-index:251647488" fillcolor="#9bbb59" strokecolor="#f2f2f2" strokeweight="3pt">
            <v:shadow on="t" type="perspective" color="#4e6128" opacity=".5" offset="1pt" offset2="-1pt"/>
            <v:textbox style="mso-next-textbox:#_x0000_s1031">
              <w:txbxContent>
                <w:p w:rsidR="008A7388" w:rsidRPr="004741F1" w:rsidRDefault="008A738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80" style="position:absolute;margin-left:21.7pt;margin-top:13.7pt;width:48pt;height:1in;z-index:251646464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32">
              <w:txbxContent>
                <w:p w:rsidR="008A7388" w:rsidRPr="004741F1" w:rsidRDefault="008A738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i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56"/>
          <w:szCs w:val="56"/>
        </w:rPr>
        <w:tab/>
      </w:r>
      <w:r>
        <w:rPr>
          <w:rFonts w:ascii="Hand writing Mutlu" w:hAnsi="Hand writing Mutlu"/>
          <w:sz w:val="56"/>
          <w:szCs w:val="56"/>
        </w:rPr>
        <w:tab/>
      </w:r>
    </w:p>
    <w:p w:rsidR="008A7388" w:rsidRDefault="008A7388" w:rsidP="00C75946">
      <w:pPr>
        <w:tabs>
          <w:tab w:val="left" w:pos="1365"/>
          <w:tab w:val="center" w:pos="5032"/>
          <w:tab w:val="left" w:pos="7935"/>
        </w:tabs>
        <w:rPr>
          <w:rFonts w:ascii="Hand writing Mutlu" w:hAnsi="Hand writing Mutlu"/>
          <w:sz w:val="56"/>
          <w:szCs w:val="56"/>
        </w:rPr>
      </w:pPr>
      <w:r>
        <w:rPr>
          <w:noProof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33" type="#_x0000_t79" style="position:absolute;margin-left:357.7pt;margin-top:31.45pt;width:86.25pt;height:81pt;z-index:251654656" fillcolor="#f79646" strokecolor="#f79646" strokeweight="10pt">
            <v:stroke linestyle="thinThin"/>
            <v:shadow color="#868686"/>
            <v:textbox>
              <w:txbxContent>
                <w:p w:rsidR="008A7388" w:rsidRPr="004741F1" w:rsidRDefault="008A7388" w:rsidP="00C7594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79" style="position:absolute;margin-left:200.95pt;margin-top:25.45pt;width:80.25pt;height:87pt;z-index:251651584" fillcolor="#f79646" strokecolor="#f79646" strokeweight="10pt">
            <v:stroke linestyle="thinThin"/>
            <v:shadow color="#868686"/>
            <v:textbox>
              <w:txbxContent>
                <w:p w:rsidR="008A7388" w:rsidRPr="004741F1" w:rsidRDefault="008A7388" w:rsidP="00C7594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em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79" style="position:absolute;margin-left:32.2pt;margin-top:21.7pt;width:77.25pt;height:87pt;z-index:251648512" fillcolor="#f79646" strokecolor="#f79646" strokeweight="10pt">
            <v:stroke linestyle="thinThin"/>
            <v:shadow color="#868686"/>
            <v:textbox>
              <w:txbxContent>
                <w:p w:rsidR="008A7388" w:rsidRPr="004741F1" w:rsidRDefault="008A738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im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56"/>
          <w:szCs w:val="56"/>
        </w:rPr>
        <w:tab/>
      </w:r>
      <w:r>
        <w:rPr>
          <w:rFonts w:ascii="Hand writing Mutlu" w:hAnsi="Hand writing Mutlu"/>
          <w:sz w:val="56"/>
          <w:szCs w:val="56"/>
        </w:rPr>
        <w:tab/>
      </w:r>
      <w:r>
        <w:rPr>
          <w:rFonts w:ascii="Hand writing Mutlu" w:hAnsi="Hand writing Mutlu"/>
          <w:sz w:val="56"/>
          <w:szCs w:val="56"/>
        </w:rPr>
        <w:tab/>
      </w:r>
    </w:p>
    <w:p w:rsidR="008A7388" w:rsidRDefault="008A7388" w:rsidP="00C75946">
      <w:pPr>
        <w:rPr>
          <w:rFonts w:ascii="Hand writing Mutlu" w:hAnsi="Hand writing Mutlu"/>
          <w:sz w:val="56"/>
          <w:szCs w:val="56"/>
        </w:rPr>
      </w:pPr>
    </w:p>
    <w:p w:rsidR="008A7388" w:rsidRPr="00B80BA6" w:rsidRDefault="008A7388" w:rsidP="004C51FA">
      <w:pPr>
        <w:tabs>
          <w:tab w:val="left" w:pos="4170"/>
        </w:tabs>
        <w:rPr>
          <w:rFonts w:cs="Calibri"/>
          <w:sz w:val="96"/>
          <w:szCs w:val="96"/>
        </w:rPr>
      </w:pPr>
      <w:r>
        <w:rPr>
          <w:noProof/>
        </w:rPr>
        <w:pict>
          <v:shape id="_x0000_s1036" type="#_x0000_t80" style="position:absolute;margin-left:200.95pt;margin-top:59.1pt;width:57.75pt;height:100.5pt;z-index:251658752" fillcolor="#bcbcbc" stroked="f" strokeweight="0">
            <v:fill color2="black" focusposition=".5,.5" focussize="" focus="100%" type="gradientRadial"/>
            <v:shadow on="t" type="perspective" color="#7f7f7f" offset="1pt" offset2="-3pt"/>
            <v:textbox style="mso-next-textbox:#_x0000_s1036">
              <w:txbxContent>
                <w:p w:rsidR="008A7388" w:rsidRPr="00B80BA6" w:rsidRDefault="008A7388" w:rsidP="00B80BA6">
                  <w:pPr>
                    <w:rPr>
                      <w:rFonts w:ascii="Hand writing Mutlu" w:hAnsi="Hand writing Mutlu"/>
                      <w:color w:val="FFFF0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FFFF00"/>
                      <w:sz w:val="56"/>
                      <w:szCs w:val="56"/>
                    </w:rPr>
                    <w:t>em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80" style="position:absolute;margin-left:-11.3pt;margin-top:67.35pt;width:69.75pt;height:86.25pt;z-index:251655680" fillcolor="#9bbb59" strokecolor="#f2f2f2" strokeweight="3pt">
            <v:shadow on="t" type="perspective" color="#4e6128" opacity=".5" offset="1pt" offset2="-1pt"/>
            <v:textbox style="mso-next-textbox:#_x0000_s1037">
              <w:txbxContent>
                <w:p w:rsidR="008A7388" w:rsidRPr="004741F1" w:rsidRDefault="008A7388" w:rsidP="00C7594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im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80" style="position:absolute;margin-left:74.95pt;margin-top:67.35pt;width:84.75pt;height:92.25pt;z-index:251656704" fillcolor="#fabf8f" strokecolor="#f79646" strokeweight="1pt">
            <v:fill color2="#f79646" focusposition="1" focussize="" focus="50%" type="gradient"/>
            <v:shadow on="t" type="perspective" color="#974706" offset="1pt" offset2="-3pt"/>
            <v:textbox style="mso-next-textbox:#_x0000_s1038">
              <w:txbxContent>
                <w:p w:rsidR="008A7388" w:rsidRPr="004741F1" w:rsidRDefault="008A7388" w:rsidP="00C7594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ren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80" style="position:absolute;margin-left:426.7pt;margin-top:73.4pt;width:48.75pt;height:95.25pt;z-index:251661824" fillcolor="#8064a2" strokecolor="#f2f2f2" strokeweight="3pt">
            <v:shadow on="t" type="perspective" color="#3f3151" opacity=".5" offset="1pt" offset2="-1pt"/>
            <v:textbox style="mso-next-textbox:#_x0000_s1039">
              <w:txbxContent>
                <w:p w:rsidR="008A7388" w:rsidRPr="00B80BA6" w:rsidRDefault="008A7388" w:rsidP="001464E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80" style="position:absolute;margin-left:262.45pt;margin-top:59.9pt;width:63pt;height:95.25pt;z-index:251659776" fillcolor="#4bacc6" strokecolor="#f2f2f2" strokeweight="3pt">
            <v:shadow on="t" type="perspective" color="#205867" opacity=".5" offset="1pt" offset2="-1pt"/>
            <v:textbox style="mso-next-textbox:#_x0000_s1040">
              <w:txbxContent>
                <w:p w:rsidR="008A7388" w:rsidRPr="00B80BA6" w:rsidRDefault="008A7388" w:rsidP="00B80BA6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re</w:t>
                  </w:r>
                </w:p>
              </w:txbxContent>
            </v:textbox>
          </v:shape>
        </w:pict>
      </w:r>
    </w:p>
    <w:p w:rsidR="008A7388" w:rsidRPr="001464E6" w:rsidRDefault="008A7388" w:rsidP="00B80BA6">
      <w:pPr>
        <w:tabs>
          <w:tab w:val="left" w:pos="6015"/>
        </w:tabs>
        <w:rPr>
          <w:rFonts w:ascii="Cambria" w:hAnsi="Cambria"/>
          <w:sz w:val="56"/>
          <w:szCs w:val="56"/>
        </w:rPr>
      </w:pPr>
      <w:r>
        <w:rPr>
          <w:noProof/>
        </w:rPr>
        <w:pict>
          <v:shape id="_x0000_s1041" type="#_x0000_t80" style="position:absolute;margin-left:363.7pt;margin-top:.55pt;width:56.25pt;height:96pt;z-index:251662848" fillcolor="#f79646" strokecolor="#f79646" strokeweight="10pt">
            <v:stroke linestyle="thinThin"/>
            <v:shadow color="#868686"/>
            <v:textbox style="mso-next-textbox:#_x0000_s1041">
              <w:txbxContent>
                <w:p w:rsidR="008A7388" w:rsidRPr="00B80BA6" w:rsidRDefault="008A7388" w:rsidP="001464E6">
                  <w:pPr>
                    <w:rPr>
                      <w:rFonts w:ascii="Hand writing Mutlu" w:hAnsi="Hand writing Mutlu"/>
                      <w:color w:val="FFFF0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FFFF00"/>
                      <w:sz w:val="56"/>
                      <w:szCs w:val="56"/>
                    </w:rPr>
                    <w:t>ta</w:t>
                  </w:r>
                </w:p>
              </w:txbxContent>
            </v:textbox>
          </v:shape>
        </w:pict>
      </w:r>
      <w:r>
        <w:rPr>
          <w:rFonts w:ascii="UlusalOkul.Com Çizgili" w:hAnsi="UlusalOkul.Com Çizgili"/>
          <w:sz w:val="56"/>
          <w:szCs w:val="56"/>
        </w:rPr>
        <w:tab/>
      </w:r>
    </w:p>
    <w:p w:rsidR="008A7388" w:rsidRDefault="008A7388" w:rsidP="001464E6">
      <w:pPr>
        <w:tabs>
          <w:tab w:val="left" w:pos="8385"/>
        </w:tabs>
        <w:ind w:firstLine="708"/>
        <w:rPr>
          <w:rFonts w:cs="Calibri"/>
          <w:sz w:val="56"/>
          <w:szCs w:val="56"/>
        </w:rPr>
      </w:pPr>
      <w:r>
        <w:rPr>
          <w:noProof/>
        </w:rPr>
        <w:pict>
          <v:shape id="_x0000_s1042" type="#_x0000_t79" style="position:absolute;left:0;text-align:left;margin-left:21.7pt;margin-top:12.45pt;width:116.25pt;height:87pt;z-index:251657728" fillcolor="#95b3d7" strokecolor="#95b3d7" strokeweight="1pt">
            <v:fill color2="#dbe5f1" angle="-45" focus="-50%" type="gradient"/>
            <v:shadow on="t" type="perspective" color="#243f60" opacity=".5" offset="1pt" offset2="-3pt"/>
            <v:textbox style="mso-next-textbox:#_x0000_s1042">
              <w:txbxContent>
                <w:p w:rsidR="008A7388" w:rsidRPr="004741F1" w:rsidRDefault="008A7388" w:rsidP="00C7594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imren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79" style="position:absolute;left:0;text-align:left;margin-left:380.2pt;margin-top:25.6pt;width:87.75pt;height:73.85pt;z-index:251663872" fillcolor="#c2d69b" strokecolor="#9bbb59" strokeweight="1pt">
            <v:fill color2="#9bbb59" focus="50%" type="gradient"/>
            <v:shadow on="t" type="perspective" color="#4e6128" offset="1pt" offset2="-3pt"/>
            <v:textbox style="mso-next-textbox:#_x0000_s1043">
              <w:txbxContent>
                <w:p w:rsidR="008A7388" w:rsidRPr="004741F1" w:rsidRDefault="008A7388" w:rsidP="001464E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tam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79" style="position:absolute;left:0;text-align:left;margin-left:209.95pt;margin-top:16.6pt;width:111pt;height:73.85pt;z-index:251660800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044">
              <w:txbxContent>
                <w:p w:rsidR="008A7388" w:rsidRPr="004741F1" w:rsidRDefault="008A7388" w:rsidP="00B80BA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emre</w:t>
                  </w:r>
                </w:p>
              </w:txbxContent>
            </v:textbox>
          </v:shape>
        </w:pict>
      </w:r>
      <w:r>
        <w:rPr>
          <w:rFonts w:cs="Calibri"/>
          <w:sz w:val="56"/>
          <w:szCs w:val="56"/>
        </w:rPr>
        <w:tab/>
      </w:r>
    </w:p>
    <w:p w:rsidR="008A7388" w:rsidRDefault="008A7388" w:rsidP="00B80BA6">
      <w:pPr>
        <w:rPr>
          <w:rFonts w:cs="Calibri"/>
          <w:sz w:val="56"/>
          <w:szCs w:val="56"/>
        </w:rPr>
      </w:pPr>
    </w:p>
    <w:p w:rsidR="008A7388" w:rsidRPr="001464E6" w:rsidRDefault="008A7388" w:rsidP="001464E6">
      <w:pPr>
        <w:tabs>
          <w:tab w:val="left" w:pos="1410"/>
          <w:tab w:val="left" w:pos="9330"/>
        </w:tabs>
        <w:rPr>
          <w:rFonts w:ascii="UlusalOkul.Com Çizgili" w:hAnsi="UlusalOkul.Com Çizgili" w:cs="Calibri"/>
          <w:sz w:val="72"/>
          <w:szCs w:val="72"/>
        </w:rPr>
      </w:pPr>
      <w:r>
        <w:rPr>
          <w:noProof/>
        </w:rPr>
        <w:pict>
          <v:shape id="_x0000_s1045" type="#_x0000_t80" style="position:absolute;margin-left:92.2pt;margin-top:70.25pt;width:89.25pt;height:78.75pt;z-index:251665920" fillcolor="#9bbb59" strokecolor="#f2f2f2" strokeweight="3pt">
            <v:shadow on="t" type="perspective" color="#4e6128" opacity=".5" offset="1pt" offset2="-1pt"/>
            <v:textbox style="mso-next-textbox:#_x0000_s1045">
              <w:txbxContent>
                <w:p w:rsidR="008A7388" w:rsidRPr="004741F1" w:rsidRDefault="008A7388" w:rsidP="001464E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ran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80" style="position:absolute;margin-left:380.2pt;margin-top:70.25pt;width:71.25pt;height:78.75pt;z-index:251668992" fillcolor="#f79646" strokecolor="#f2f2f2" strokeweight="3pt">
            <v:shadow on="t" type="perspective" color="#974706" opacity=".5" offset="1pt" offset2="-1pt"/>
            <v:textbox style="mso-next-textbox:#_x0000_s1046">
              <w:txbxContent>
                <w:p w:rsidR="008A7388" w:rsidRPr="004741F1" w:rsidRDefault="008A7388" w:rsidP="003642A9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80" style="position:absolute;margin-left:305.2pt;margin-top:70.25pt;width:68.25pt;height:78.75pt;z-index:251667968" fillcolor="#8064a2" strokecolor="#f2f2f2" strokeweight="3pt">
            <v:shadow on="t" type="perspective" color="#3f3151" opacity=".5" offset="1pt" offset2="-1pt"/>
            <v:textbox style="mso-next-textbox:#_x0000_s1047">
              <w:txbxContent>
                <w:p w:rsidR="008A7388" w:rsidRPr="004741F1" w:rsidRDefault="008A7388" w:rsidP="003642A9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80" style="position:absolute;margin-left:8.95pt;margin-top:70.25pt;width:1in;height:78.75pt;z-index:251664896" fillcolor="#4bacc6" strokecolor="#f2f2f2" strokeweight="3pt">
            <v:shadow on="t" type="perspective" color="#205867" opacity=".5" offset="1pt" offset2="-1pt"/>
            <v:textbox style="mso-next-textbox:#_x0000_s1048">
              <w:txbxContent>
                <w:p w:rsidR="008A7388" w:rsidRPr="004741F1" w:rsidRDefault="008A7388" w:rsidP="001464E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im</w:t>
                  </w:r>
                </w:p>
              </w:txbxContent>
            </v:textbox>
          </v:shape>
        </w:pict>
      </w:r>
      <w:r>
        <w:rPr>
          <w:rFonts w:ascii="UlusalOkul.Com Çizgili" w:hAnsi="UlusalOkul.Com Çizgili" w:cs="Calibri"/>
          <w:sz w:val="72"/>
          <w:szCs w:val="72"/>
        </w:rPr>
        <w:t xml:space="preserve">imren        emre      tam </w:t>
      </w:r>
    </w:p>
    <w:p w:rsidR="008A7388" w:rsidRDefault="008A7388" w:rsidP="00B80BA6">
      <w:pPr>
        <w:rPr>
          <w:rFonts w:cs="Calibri"/>
          <w:sz w:val="56"/>
          <w:szCs w:val="56"/>
        </w:rPr>
      </w:pPr>
    </w:p>
    <w:p w:rsidR="008A7388" w:rsidRDefault="008A7388" w:rsidP="001464E6">
      <w:pPr>
        <w:tabs>
          <w:tab w:val="left" w:pos="1125"/>
        </w:tabs>
        <w:rPr>
          <w:rFonts w:cs="Calibri"/>
          <w:sz w:val="56"/>
          <w:szCs w:val="56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9" type="#_x0000_t109" style="position:absolute;margin-left:317.2pt;margin-top:28.9pt;width:142.5pt;height:60.75pt;z-index:251670016" fillcolor="#c0504d" strokecolor="#f2f2f2" strokeweight="3pt">
            <v:shadow on="t" type="perspective" color="#622423" opacity=".5" offset="1pt" offset2="-1pt"/>
            <v:textbox>
              <w:txbxContent>
                <w:p w:rsidR="008A7388" w:rsidRPr="003642A9" w:rsidRDefault="008A7388" w:rsidP="003642A9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  tim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109" style="position:absolute;margin-left:21.7pt;margin-top:25.05pt;width:142.5pt;height:60.75pt;z-index:251666944" fillcolor="#f79646" strokecolor="#f2f2f2" strokeweight="3pt">
            <v:shadow on="t" type="perspective" color="#974706" opacity=".5" offset="1pt" offset2="-1pt"/>
            <v:textbox>
              <w:txbxContent>
                <w:p w:rsidR="008A7388" w:rsidRPr="003642A9" w:rsidRDefault="008A7388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 xml:space="preserve">  imran</w:t>
                  </w:r>
                </w:p>
              </w:txbxContent>
            </v:textbox>
          </v:shape>
        </w:pict>
      </w:r>
      <w:r>
        <w:rPr>
          <w:rFonts w:cs="Calibri"/>
          <w:sz w:val="56"/>
          <w:szCs w:val="56"/>
        </w:rPr>
        <w:tab/>
      </w:r>
    </w:p>
    <w:p w:rsidR="008A7388" w:rsidRDefault="008A7388" w:rsidP="003642A9">
      <w:pPr>
        <w:ind w:firstLine="708"/>
        <w:rPr>
          <w:rFonts w:cs="Calibri"/>
        </w:rPr>
      </w:pPr>
    </w:p>
    <w:p w:rsidR="008A7388" w:rsidRDefault="008A7388" w:rsidP="003642A9">
      <w:pPr>
        <w:tabs>
          <w:tab w:val="left" w:pos="3705"/>
        </w:tabs>
        <w:rPr>
          <w:rFonts w:cs="Calibri"/>
        </w:rPr>
      </w:pPr>
      <w:r>
        <w:rPr>
          <w:rFonts w:cs="Calibri"/>
        </w:rPr>
        <w:tab/>
      </w:r>
    </w:p>
    <w:p w:rsidR="008A7388" w:rsidRPr="00D426EB" w:rsidRDefault="008A7388" w:rsidP="005874B7">
      <w:pPr>
        <w:tabs>
          <w:tab w:val="left" w:pos="2535"/>
          <w:tab w:val="center" w:pos="4536"/>
        </w:tabs>
        <w:rPr>
          <w:rFonts w:ascii="Hand writing Mutlu" w:hAnsi="Hand writing Mutlu"/>
        </w:rPr>
      </w:pPr>
      <w:hyperlink r:id="rId6" w:history="1">
        <w:r w:rsidRPr="00532F6C">
          <w:rPr>
            <w:rStyle w:val="Hyperlink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p w:rsidR="008A7388" w:rsidRDefault="008A7388" w:rsidP="003642A9">
      <w:pPr>
        <w:tabs>
          <w:tab w:val="left" w:pos="3705"/>
        </w:tabs>
        <w:rPr>
          <w:rFonts w:cs="Calibri"/>
        </w:rPr>
      </w:pPr>
    </w:p>
    <w:p w:rsidR="008A7388" w:rsidRPr="003642A9" w:rsidRDefault="008A7388" w:rsidP="003642A9">
      <w:pPr>
        <w:rPr>
          <w:rFonts w:cs="Calibri"/>
        </w:rPr>
      </w:pPr>
      <w:r w:rsidRPr="00C21871">
        <w:rPr>
          <w:rFonts w:ascii="Arial" w:hAnsi="Arial" w:cs="Arial"/>
          <w:b/>
          <w:i/>
        </w:rPr>
        <w:t xml:space="preserve">Başarılar.                        </w:t>
      </w:r>
      <w:r>
        <w:rPr>
          <w:rFonts w:ascii="Arial" w:hAnsi="Arial" w:cs="Arial"/>
          <w:b/>
          <w:i/>
        </w:rPr>
        <w:t xml:space="preserve">Turgut ÖZKILINÇ         -      </w:t>
      </w:r>
      <w:r w:rsidRPr="00C21871">
        <w:rPr>
          <w:rFonts w:ascii="Arial" w:hAnsi="Arial" w:cs="Arial"/>
          <w:b/>
          <w:i/>
        </w:rPr>
        <w:t xml:space="preserve">1/A SINIFI </w:t>
      </w:r>
      <w:r>
        <w:rPr>
          <w:rFonts w:ascii="Arial" w:hAnsi="Arial" w:cs="Arial"/>
          <w:b/>
          <w:i/>
        </w:rPr>
        <w:t xml:space="preserve">        -          </w:t>
      </w:r>
      <w:r w:rsidRPr="00C21871">
        <w:rPr>
          <w:rFonts w:ascii="Arial" w:hAnsi="Arial" w:cs="Arial"/>
          <w:b/>
          <w:i/>
        </w:rPr>
        <w:t>ATATÜRK İLKOKULU</w:t>
      </w:r>
    </w:p>
    <w:sectPr w:rsidR="008A7388" w:rsidRPr="003642A9" w:rsidSect="003642A9">
      <w:pgSz w:w="11906" w:h="16838"/>
      <w:pgMar w:top="0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388" w:rsidRDefault="008A7388" w:rsidP="003642A9">
      <w:pPr>
        <w:spacing w:after="0" w:line="240" w:lineRule="auto"/>
      </w:pPr>
      <w:r>
        <w:separator/>
      </w:r>
    </w:p>
  </w:endnote>
  <w:endnote w:type="continuationSeparator" w:id="0">
    <w:p w:rsidR="008A7388" w:rsidRDefault="008A7388" w:rsidP="0036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388" w:rsidRDefault="008A7388" w:rsidP="003642A9">
      <w:pPr>
        <w:spacing w:after="0" w:line="240" w:lineRule="auto"/>
      </w:pPr>
      <w:r>
        <w:separator/>
      </w:r>
    </w:p>
  </w:footnote>
  <w:footnote w:type="continuationSeparator" w:id="0">
    <w:p w:rsidR="008A7388" w:rsidRDefault="008A7388" w:rsidP="003642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41F1"/>
    <w:rsid w:val="00047686"/>
    <w:rsid w:val="001464E6"/>
    <w:rsid w:val="001B394F"/>
    <w:rsid w:val="003642A9"/>
    <w:rsid w:val="004741F1"/>
    <w:rsid w:val="004B68EE"/>
    <w:rsid w:val="004C51FA"/>
    <w:rsid w:val="00516AE3"/>
    <w:rsid w:val="00532F6C"/>
    <w:rsid w:val="005874B7"/>
    <w:rsid w:val="006A41B8"/>
    <w:rsid w:val="008A7388"/>
    <w:rsid w:val="0098757C"/>
    <w:rsid w:val="009E63EF"/>
    <w:rsid w:val="00B80BA6"/>
    <w:rsid w:val="00C21871"/>
    <w:rsid w:val="00C308B1"/>
    <w:rsid w:val="00C75946"/>
    <w:rsid w:val="00D426EB"/>
    <w:rsid w:val="00DC5DFC"/>
    <w:rsid w:val="00F26E52"/>
    <w:rsid w:val="00F93452"/>
    <w:rsid w:val="00FD6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57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C5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5D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64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642A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64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642A9"/>
    <w:rPr>
      <w:rFonts w:cs="Times New Roman"/>
    </w:rPr>
  </w:style>
  <w:style w:type="character" w:styleId="Hyperlink">
    <w:name w:val="Hyperlink"/>
    <w:basedOn w:val="DefaultParagraphFont"/>
    <w:uiPriority w:val="99"/>
    <w:rsid w:val="005874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36</Words>
  <Characters>209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TAYFUR</dc:creator>
  <cp:keywords>www.sorubak.com</cp:keywords>
  <dc:description>www.sorubak.com</dc:description>
  <cp:lastModifiedBy>edanur</cp:lastModifiedBy>
  <cp:revision>3</cp:revision>
  <dcterms:created xsi:type="dcterms:W3CDTF">2012-12-11T19:47:00Z</dcterms:created>
  <dcterms:modified xsi:type="dcterms:W3CDTF">2012-12-23T21:27:00Z</dcterms:modified>
  <cp:category>www.sorubak.com</cp:category>
</cp:coreProperties>
</file>