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135" w:rsidRDefault="006C4135">
      <w:r>
        <w:rPr>
          <w:noProof/>
          <w:lang w:eastAsia="tr-TR"/>
        </w:rPr>
        <w:pict>
          <v:shape id="Bulut 33" o:spid="_x0000_s1026" style="position:absolute;margin-left:394pt;margin-top:437.55pt;width:126.2pt;height:67.55pt;z-index:25166643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74112,519835;80137,504007;257032,693040;215925,700606;611341,776267;586558,741713;1069495,690101;1059589,728011;1266202,455831;1386815,597541;1550725,304907;1497004,358048;1421838,107752;1424658,132853;1078807,78481;1106336,46469;821441,93732;834760,66129;519406,103105;567637,129874;153114,313545;144692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264707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mermer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5" o:spid="_x0000_s1027" style="position:absolute;margin-left:394pt;margin-top:282pt;width:126.2pt;height:67.55pt;z-index:25166848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74112,519835;80137,504007;257032,693040;215925,700606;611341,776267;586558,741713;1069495,690101;1059589,728011;1266202,455831;1386815,597541;1550725,304907;1497004,358048;1421838,107752;1424658,132853;1078807,78481;1106336,46469;821441,93732;834760,66129;519406,103105;567637,129874;153114,313545;144692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264707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mimar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7" o:spid="_x0000_s1028" style="position:absolute;margin-left:312.2pt;margin-top:610.95pt;width:160pt;height:76.45pt;z-index:25166950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20745,588240;101600,570330;325873,784237;273756,792799;775076,878416;743656,839315;1355937,780911;1343378,823810;1605327,515814;1758244,676171;1966054,345029;1897944,405163;1802647,121931;1806222,150335;1367743,88808;1402644,52584;1041447,106066;1058333,74830;658519,116673;719667,146964;194122,354804;183444,322917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marmelat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8" o:spid="_x0000_s1029" style="position:absolute;margin-left:296.25pt;margin-top:532.7pt;width:120.85pt;height:67.55pt;z-index:25167052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66731,519835;76740,504007;246136,693040;206771,700606;585425,776267;561692,741713;1024156,690101;1014670,728011;1212524,455831;1328024,597541;1484985,304907;1433541,358048;1361562,107752;1364262,132853;1033073,78481;1059435,46469;786618,93732;799372,66129;497387,103105;543573,129874;146623,313545;138558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emanet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9" o:spid="_x0000_s1030" style="position:absolute;margin-left:303.7pt;margin-top:441.5pt;width:112.85pt;height:67.55pt;z-index:25167155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5694,519835;71660,504007;229842,693040;193083,700606;546671,776267;524510,741713;956359,690101;947501,728011;1132257,455831;1240112,597541;1386683,304907;1338644,358048;1271430,107752;1273951,132853;964686,78481;989303,46469;734546,93732;746456,66129;464461,103105;507590,129874;136917,313545;129386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amin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44" o:spid="_x0000_s1031" style="position:absolute;margin-left:191.35pt;margin-top:449.15pt;width:120.85pt;height:67.55pt;z-index:25167667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66731,519835;76740,504007;246136,693040;206771,700606;585425,776267;561692,741713;1024156,690101;1014670,728011;1212524,455831;1328024,597541;1484985,304907;1433541,358048;1361562,107752;1364262,132853;1033073,78481;1059435,46469;786618,93732;799372,66129;497387,103105;543573,129874;146623,313545;138558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tamam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9" o:spid="_x0000_s1032" style="position:absolute;margin-left:68.65pt;margin-top:370pt;width:135.1pt;height:67.55pt;z-index:25166233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86391,519835;85789,504007;275159,693040;231152,700606;654455,776267;627924,741713;1144919,690101;1134315,728011;1355498,455831;1484618,597541;1660087,304907;1602577,358048;1522110,107752;1525129,132853;1154888,78481;1184358,46469;879372,93732;893630,66129;556037,103105;607669,129874;163912,313545;154896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mantar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3" o:spid="_x0000_s1033" style="position:absolute;margin-left:-46pt;margin-top:386.9pt;width:114.65pt;height:67.55pt;z-index:25165619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8177,519835;72803,504007;233508,693040;196163,700606;555391,776267;532876,741713;971613,690101;962614,728011;1150317,455831;1259892,597541;1408801,304907;1359996,358048;1291710,107752;1294271,132853;980073,78481;1005082,46469;746262,93732;758362,66129;471870,103105;515686,129874;139100,313545;131449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Metin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46" o:spid="_x0000_s1034" style="position:absolute;margin-left:198.85pt;margin-top:620.2pt;width:112.9pt;height:67.55pt;z-index:25167872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5748,519835;71684,504007;229921,693040;193150,700606;546859,776267;524690,741713;956689,690101;947828,728011;1132647,455831;1240539,597541;1387160,304907;1339105,358048;1271868,107752;1274390,132853;965019,78481;989644,46469;734799,93732;746713,66129;464621,103105;507765,129874;136964,313545;129430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43" o:spid="_x0000_s1035" style="position:absolute;margin-left:190.9pt;margin-top:532.2pt;width:112.85pt;height:67.55pt;z-index:25167564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5694,519835;71660,504007;229842,693040;193083,700606;546671,776267;524510,741713;956359,690101;947501,728011;1132257,455831;1240112,597541;1386683,304907;1338644,358048;1271430,107752;1273951,132853;964686,78481;989303,46469;734546,93732;746456,66129;464461,103105;507590,129874;136917,313545;129386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mana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45" o:spid="_x0000_s1036" style="position:absolute;margin-left:188.25pt;margin-top:370.45pt;width:112.9pt;height:67.55pt;z-index:25167769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5748,519835;71684,504007;229921,693040;193150,700606;546859,776267;524690,741713;956689,690101;947828,728011;1132647,455831;1240539,597541;1387160,304907;1339105,358048;1271868,107752;1274390,132853;965019,78481;989644,46469;734799,93732;746713,66129;464621,103105;507765,129874;136964,313545;129430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42" o:spid="_x0000_s1037" style="position:absolute;margin-left:185.55pt;margin-top:288.65pt;width:112.85pt;height:67.55pt;z-index:25167462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5694,519835;71660,504007;229842,693040;193083,700606;546671,776267;524510,741713;956359,690101;947501,728011;1132257,455831;1240112,597541;1386683,304907;1338644,358048;1271430,107752;1273951,132853;964686,78481;989303,46469;734546,93732;746456,66129;464461,103105;507590,129874;136917,313545;129386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emi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2" o:spid="_x0000_s1038" style="position:absolute;margin-left:408.6pt;margin-top:522.35pt;width:112.85pt;height:67.55pt;z-index:25166540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5694,519835;71660,504007;229842,693040;193083,700606;546671,776267;524510,741713;956359,690101;947501,728011;1132257,455831;1240112,597541;1386683,304907;1338644,358048;1271430,107752;1273951,132853;964686,78481;989303,46469;734546,93732;746456,66129;464461,103105;507590,129874;136917,313545;129386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264707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İmran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41" o:spid="_x0000_s1039" style="position:absolute;margin-left:288.65pt;margin-top:285.1pt;width:112.85pt;height:67.55pt;z-index:25167360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5694,519835;71660,504007;229842,693040;193083,700606;546671,776267;524510,741713;956359,690101;947501,728011;1132257,455831;1240112,597541;1386683,304907;1338644,358048;1271430,107752;1273951,132853;964686,78481;989303,46469;734546,93732;746456,66129;464461,103105;507590,129874;136917,313545;129386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mama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40" o:spid="_x0000_s1040" style="position:absolute;margin-left:291.8pt;margin-top:361.1pt;width:112.85pt;height:67.55pt;z-index:25167257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5694,519835;71660,504007;229842,693040;193083,700606;546671,776267;524510,741713;956359,690101;947501,728011;1132257,455831;1240112,597541;1386683,304907;1338644,358048;1271430,107752;1273951,132853;964686,78481;989303,46469;734546,93732;746456,66129;464461,103105;507590,129874;136917,313545;129386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aman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4" o:spid="_x0000_s1041" style="position:absolute;margin-left:406.85pt;margin-top:356.2pt;width:112.85pt;height:67.55pt;z-index:25166745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5694,519835;71660,504007;229842,693040;193083,700606;546671,776267;524510,741713;956359,690101;947501,728011;1132257,455831;1240112,597541;1386683,304907;1338644,358048;1271430,107752;1273951,132853;964686,78481;989303,46469;734546,93732;746456,66129;464461,103105;507590,129874;136917,313545;129386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264707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Tamer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1" o:spid="_x0000_s1042" style="position:absolute;margin-left:80.7pt;margin-top:620.25pt;width:122.65pt;height:67.55pt;z-index:25166438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69215,519835;77883,504007;249802,693040;209851,700606;594144,776267;570058,741713;1039410,690101;1029783,728011;1230584,455831;1347804,597541;1507103,304907;1454893,358048;1381842,107752;1384582,132853;1048460,78481;1075215,46469;798334,93732;811279,66129;504796,103105;551669,129874;148807,313545;140622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metan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0" o:spid="_x0000_s1043" style="position:absolute;margin-left:85.1pt;margin-top:533.1pt;width:122.65pt;height:67.55pt;z-index:25166336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69215,519835;77883,504007;249802,693040;209851,700606;594144,776267;570058,741713;1039410,690101;1029783,728011;1230584,455831;1347804,597541;1507103,304907;1454893,358048;1381842,107752;1384582,132853;1048460,78481;1075215,46469;798334,93732;811279,66129;504796,103105;551669,129874;148807,313545;140622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Mert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7" o:spid="_x0000_s1044" style="position:absolute;margin-left:76.25pt;margin-top:294pt;width:122.65pt;height:67.55pt;z-index:25166028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69215,519835;77883,504007;249802,693040;209851,700606;594144,776267;570058,741713;1039410,690101;1029783,728011;1230584,455831;1347804,597541;1507103,304907;1454893,358048;1381842,107752;1384582,132853;1048460,78481;1075215,46469;798334,93732;811279,66129;504796,103105;551669,129874;148807,313545;140622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Rami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8" o:spid="_x0000_s1045" style="position:absolute;margin-left:81.1pt;margin-top:454.4pt;width:122.65pt;height:67.55pt;z-index:25166131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69215,519835;77883,504007;249802,693040;209851,700606;594144,776267;570058,741713;1039410,690101;1029783,728011;1230584,455831;1347804,597541;1507103,304907;1454893,358048;1381842,107752;1384582,132853;1048460,78481;1075215,46469;798334,93732;811279,66129;504796,103105;551669,129874;148807,313545;140622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manto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6" o:spid="_x0000_s1046" style="position:absolute;margin-left:-46.5pt;margin-top:627.3pt;width:109.3pt;height:67.55pt;z-index:25165926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0796,519835;69406,504007;222612,693040;187009,700606;529474,776267;508010,741713;926274,690101;917695,728011;1096639,455831;1201101,597541;1343061,304907;1296533,358048;1231434,107752;1233876,132853;934339,78481;958181,46469;711439,93732;722974,66129;449850,103105;491622,129874;132609,313545;125315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Emir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5" o:spid="_x0000_s1047" style="position:absolute;margin-left:-41.1pt;margin-top:545.55pt;width:109.3pt;height:67.55pt;z-index:25165824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0796,519835;69406,504007;222612,693040;187009,700606;529474,776267;508010,741713;926274,690101;917695,728011;1096639,455831;1201101,597541;1343061,304907;1296533,358048;1231434,107752;1233876,132853;934339,78481;958181,46469;711439,93732;722974,66129;449850,103105;491622,129874;132609,313545;125315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Emine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4" o:spid="_x0000_s1048" style="position:absolute;margin-left:-41.1pt;margin-top:464.65pt;width:109.3pt;height:67.55pt;z-index:25165721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0796,519835;69406,504007;222612,693040;187009,700606;529474,776267;508010,741713;926274,690101;917695,728011;1096639,455831;1201101,597541;1343061,304907;1296533,358048;1231434,107752;1233876,132853;934339,78481;958181,46469;711439,93732;722974,66129;449850,103105;491622,129874;132609,313545;125315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Emin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2" o:spid="_x0000_s1049" style="position:absolute;margin-left:-46.45pt;margin-top:302.85pt;width:109.3pt;height:67.55pt;z-index:25165516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0796,519835;69406,504007;222612,693040;187009,700606;529474,776267;508010,741713;926274,690101;917695,728011;1096639,455831;1201101,597541;1343061,304907;1296533,358048;1231434,107752;1233876,132853;934339,78481;958181,46469;711439,93732;722974,66129;449850,103105;491622,129874;132609,313545;125315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8734C8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Mete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9" o:spid="_x0000_s1050" style="position:absolute;margin-left:191.35pt;margin-top:205.6pt;width:112.9pt;height:67.55pt;z-index:25165209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5748,519835;71684,504007;229921,693040;193150,700606;546859,776267;524690,741713;956689,690101;947828,728011;1132647,455831;1240539,597541;1387160,304907;1339105,358048;1271868,107752;1274390,132853;965019,78481;989644,46469;734799,93732;746713,66129;464621,103105;507765,129874;136964,313545;129430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mama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8" o:spid="_x0000_s1051" style="position:absolute;margin-left:68.7pt;margin-top:214.45pt;width:122.65pt;height:67.55pt;z-index:25165107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69215,519835;77883,504007;249802,693040;209851,700606;594144,776267;570058,741713;1039410,690101;1029783,728011;1230584,455831;1347804,597541;1507103,304907;1454893,358048;1381842,107752;1384582,132853;1048460,78481;1075215,46469;798334,93732;811279,66129;504796,103105;551669,129874;148807,313545;140622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Leman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7" o:spid="_x0000_s1052" style="position:absolute;margin-left:-40.65pt;margin-top:214.45pt;width:109.3pt;height:67.55pt;z-index:25165004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0796,519835;69406,504007;222612,693040;187009,700606;529474,776267;508010,741713;926274,690101;917695,728011;1096639,455831;1201101,597541;1343061,304907;1296533,358048;1231434,107752;1233876,132853;934339,78481;958181,46469;711439,93732;722974,66129;449850,103105;491622,129874;132609,313545;125315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limon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0" o:spid="_x0000_s1053" style="position:absolute;margin-left:304.3pt;margin-top:205.5pt;width:97.75pt;height:67.55pt;z-index:25165312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4861,519835;62071,504007;199088,693040;167248,700606;473523,776267;454327,741713;828393,690101;820720,728011;980754,455831;1074177,597541;1201136,304907;1159525,358048;1101305,107752;1103489,132853;835605,78481;856928,46469;636259,93732;646576,66129;402314,103105;439671,129874;118596,313545;112073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emme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1" o:spid="_x0000_s1054" style="position:absolute;margin-left:413.2pt;margin-top:203.25pt;width:97.75pt;height:67.55pt;z-index:25165414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4861,519835;62071,504007;199088,693040;167248,700606;473523,776267;454327,741713;828393,690101;820720,728011;980754,455831;1074177,597541;1201136,304907;1159525,358048;1101305,107752;1103489,132853;835605,78481;856928,46469;636259,93732;646576,66129;402314,103105;439671,129874;118596,313545;112073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etme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3" o:spid="_x0000_s1055" style="position:absolute;margin-left:68.35pt;margin-top:130.4pt;width:97.75pt;height:67.55pt;z-index:25164595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4861,519835;62071,504007;199088,693040;167248,700606;473523,776267;454327,741713;828393,690101;820720,728011;980754,455831;1074177,597541;1201136,304907;1159525,358048;1101305,107752;1103489,132853;835605,78481;856928,46469;636259,93732;646576,66129;402314,103105;439671,129874;118596,313545;112073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alma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2" o:spid="_x0000_s1056" style="position:absolute;margin-left:-40.55pt;margin-top:135.3pt;width:97.75pt;height:67.55pt;z-index:25164492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4861,519835;62071,504007;199088,693040;167248,700606;473523,776267;454327,741713;828393,690101;820720,728011;980754,455831;1074177,597541;1201136,304907;1159525,358048;1101305,107752;1103489,132853;835605,78481;856928,46469;636259,93732;646576,66129;402314,103105;439671,129874;118596,313545;112073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elma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4" o:spid="_x0000_s1057" style="position:absolute;margin-left:180.8pt;margin-top:130pt;width:97.75pt;height:67.55pt;z-index:25164697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4861,519835;62071,504007;199088,693040;167248,700606;473523,776267;454327,741713;828393,690101;820720,728011;980754,455831;1074177,597541;1201136,304907;1159525,358048;1101305,107752;1103489,132853;835605,78481;856928,46469;636259,93732;646576,66129;402314,103105;439671,129874;118596,313545;112073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atma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5" o:spid="_x0000_s1058" style="position:absolute;margin-left:295.9pt;margin-top:124.2pt;width:97.75pt;height:67.55pt;z-index:25164800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4861,519835;62071,504007;199088,693040;167248,700606;473523,776267;454327,741713;828393,690101;820720,728011;980754,455831;1074177,597541;1201136,304907;1159525,358048;1101305,107752;1103489,132853;835605,78481;856928,46469;636259,93732;646576,66129;402314,103105;439671,129874;118596,313545;112073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metal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6" o:spid="_x0000_s1059" style="position:absolute;margin-left:409.25pt;margin-top:122pt;width:97.75pt;height:67.55pt;z-index:25164902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4861,519835;62071,504007;199088,693040;167248,700606;473523,776267;454327,741713;828393,690101;820720,728011;980754,455831;1074177,597541;1201136,304907;1159525,358048;1101305,107752;1103489,132853;835605,78481;856928,46469;636259,93732;646576,66129;402314,103105;439671,129874;118596,313545;112073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metot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1" o:spid="_x0000_s1060" style="position:absolute;margin-left:-46.3pt;margin-top:55.8pt;width:97.75pt;height:67.55pt;z-index:25164390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4861,519835;62071,504007;199088,693040;167248,700606;473523,776267;454327,741713;828393,690101;820720,728011;980754,455831;1074177,597541;1201136,304907;1159525,358048;1101305,107752;1103489,132853;835605,78481;856928,46469;636259,93732;646576,66129;402314,103105;439671,129874;118596,313545;112073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mont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7" o:spid="_x0000_s1061" style="position:absolute;margin-left:68.35pt;margin-top:51.35pt;width:97.75pt;height:67.55pt;z-index:25163980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4861,519835;62071,504007;199088,693040;167248,700606;473523,776267;454327,741713;828393,690101;820720,728011;980754,455831;1074177,597541;1201136,304907;1159525,358048;1101305,107752;1103489,132853;835605,78481;856928,46469;636259,93732;646576,66129;402314,103105;439671,129874;118596,313545;112073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emin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8" o:spid="_x0000_s1062" style="position:absolute;margin-left:180.8pt;margin-top:42.9pt;width:97.75pt;height:67.55pt;z-index:25164083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4861,519835;62071,504007;199088,693040;167248,700606;473523,776267;454327,741713;828393,690101;820720,728011;980754,455831;1074177,597541;1201136,304907;1159525,358048;1101305,107752;1103489,132853;835605,78481;856928,46469;636259,93732;646576,66129;402314,103105;439671,129874;118596,313545;112073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Emir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9" o:spid="_x0000_s1063" style="position:absolute;margin-left:295.9pt;margin-top:43.35pt;width:97.75pt;height:67.55pt;z-index:25164185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4861,519835;62071,504007;199088,693040;167248,700606;473523,776267;454327,741713;828393,690101;820720,728011;980754,455831;1074177,597541;1201136,304907;1159525,358048;1101305,107752;1103489,132853;835605,78481;856928,46469;636259,93732;646576,66129;402314,103105;439671,129874;118596,313545;112073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Emel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0" o:spid="_x0000_s1064" style="position:absolute;margin-left:409.25pt;margin-top:42.9pt;width:97.75pt;height:67.55pt;z-index:25164288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4861,519835;62071,504007;199088,693040;167248,700606;473523,776267;454327,741713;828393,690101;820720,728011;980754,455831;1074177,597541;1201136,304907;1159525,358048;1101305,107752;1103489,132853;835605,78481;856928,46469;636259,93732;646576,66129;402314,103105;439671,129874;118596,313545;112073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Temel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5" o:spid="_x0000_s1065" style="position:absolute;margin-left:409.25pt;margin-top:-39.75pt;width:97.75pt;height:67.55pt;z-index:25163878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4861,519835;62071,504007;199088,693040;167248,700606;473523,776267;454327,741713;828393,690101;820720,728011;980754,455831;1074177,597541;1201136,304907;1159525,358048;1101305,107752;1103489,132853;835605,78481;856928,46469;636259,93732;646576,66129;402314,103105;439671,129874;118596,313545;112073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 w:rsidRPr="00B6270E">
                    <w:rPr>
                      <w:rFonts w:ascii="Hand writing Mutlu" w:hAnsi="Hand writing Mutlu"/>
                      <w:sz w:val="36"/>
                    </w:rPr>
                    <w:t>imar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4" o:spid="_x0000_s1066" style="position:absolute;margin-left:295.9pt;margin-top:-33.95pt;width:97.75pt;height:67.55pt;z-index:25163776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4861,519835;62071,504007;199088,693040;167248,700606;473523,776267;454327,741713;828393,690101;820720,728011;980754,455831;1074177,597541;1201136,304907;1159525,358048;1101305,107752;1103489,132853;835605,78481;856928,46469;636259,93732;646576,66129;402314,103105;439671,129874;118596,313545;112073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 w:rsidRPr="00B6270E">
                    <w:rPr>
                      <w:rFonts w:ascii="Hand writing Mutlu" w:hAnsi="Hand writing Mutlu"/>
                      <w:sz w:val="36"/>
                    </w:rPr>
                    <w:t>iman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" o:spid="_x0000_s1067" style="position:absolute;margin-left:186.1pt;margin-top:-33.5pt;width:97.75pt;height:67.55pt;z-index:25163673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4861,519835;62071,504007;199088,693040;167248,700606;473523,776267;454327,741713;828393,690101;820720,728011;980754,455831;1074177,597541;1201136,304907;1159525,358048;1101305,107752;1103489,132853;835605,78481;856928,46469;636259,93732;646576,66129;402314,103105;439671,129874;118596,313545;112073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r w:rsidRPr="00B6270E">
                    <w:rPr>
                      <w:rFonts w:ascii="Hand writing Mutlu" w:hAnsi="Hand writing Mutlu"/>
                      <w:sz w:val="40"/>
                    </w:rPr>
                    <w:t>inan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" o:spid="_x0000_s1068" style="position:absolute;margin-left:68.35pt;margin-top:-28.65pt;width:97.75pt;height:67.55pt;z-index:25163571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4861,519835;62071,504007;199088,693040;167248,700606;473523,776267;454327,741713;828393,690101;820720,728011;980754,455831;1074177,597541;1201136,304907;1159525,358048;1101305,107752;1103489,132853;835605,78481;856928,46469;636259,93732;646576,66129;402314,103105;439671,129874;118596,313545;112073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 w:rsidRPr="00B6270E">
                    <w:rPr>
                      <w:rFonts w:ascii="Hand writing Mutlu" w:hAnsi="Hand writing Mutlu"/>
                      <w:sz w:val="36"/>
                    </w:rPr>
                    <w:t>mani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" o:spid="_x0000_s1069" style="position:absolute;margin-left:-45.85pt;margin-top:-28.2pt;width:97.75pt;height:67.55pt;z-index:25163468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4861,519835;62071,504007;199088,693040;167248,700606;473523,776267;454327,741713;828393,690101;820720,728011;980754,455831;1074177,597541;1201136,304907;1159525,358048;1101305,107752;1103489,132853;835605,78481;856928,46469;636259,93732;646576,66129;402314,103105;439671,129874;118596,313545;112073,285366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B6270E" w:rsidRDefault="006C4135" w:rsidP="00B6270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 w:rsidRPr="00B6270E">
                    <w:rPr>
                      <w:rFonts w:ascii="Hand writing Mutlu" w:hAnsi="Hand writing Mutlu"/>
                      <w:sz w:val="36"/>
                    </w:rPr>
                    <w:t>Mor</w:t>
                  </w:r>
                </w:p>
              </w:txbxContent>
            </v:textbox>
          </v:shape>
        </w:pict>
      </w:r>
      <w:r>
        <w:t>MM</w:t>
      </w:r>
    </w:p>
    <w:p w:rsidR="006C4135" w:rsidRDefault="006C4135">
      <w:r>
        <w:br w:type="page"/>
      </w:r>
    </w:p>
    <w:p w:rsidR="006C4135" w:rsidRDefault="006C4135">
      <w:r>
        <w:rPr>
          <w:noProof/>
          <w:lang w:eastAsia="tr-TR"/>
        </w:rPr>
        <w:pict>
          <v:shape id="Bulut 47" o:spid="_x0000_s1070" style="position:absolute;margin-left:-39.75pt;margin-top:-69.05pt;width:572.45pt;height:372.45pt;z-index:25167974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789776,2866166;363502,2778901;1165900,3821153;979437,3862869;2773051,4280033;2660635,4089517;4851240,3804948;4806308,4013968;5743504,2513274;6290608,3294607;7034105,1681136;6790424,1974136;6449472,594102;6462262,732500;4893481,432711;5018351,256211;3726066,516801;3786482,364608;2356033,568481;2574808,716076;694525,1728765;656324,1573397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Pr="00264707" w:rsidRDefault="006C4135" w:rsidP="00264707">
                  <w:pPr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 w:rsidRPr="00264707">
                    <w:rPr>
                      <w:rFonts w:ascii="Hand writing Mutlu" w:hAnsi="Hand writing Mutlu"/>
                      <w:sz w:val="44"/>
                    </w:rPr>
                    <w:t>Meltem mor lale alma.</w:t>
                  </w:r>
                </w:p>
                <w:p w:rsidR="006C4135" w:rsidRPr="00264707" w:rsidRDefault="006C4135" w:rsidP="00264707">
                  <w:pPr>
                    <w:rPr>
                      <w:rFonts w:ascii="Hand writing Mutlu" w:hAnsi="Hand writing Mutlu"/>
                      <w:sz w:val="44"/>
                    </w:rPr>
                  </w:pPr>
                  <w:r w:rsidRPr="00264707">
                    <w:rPr>
                      <w:rFonts w:ascii="Hand writing Mutlu" w:hAnsi="Hand writing Mutlu"/>
                      <w:sz w:val="44"/>
                    </w:rPr>
                    <w:t>23 elma al.</w:t>
                  </w:r>
                </w:p>
                <w:p w:rsidR="006C4135" w:rsidRPr="00264707" w:rsidRDefault="006C4135" w:rsidP="00264707">
                  <w:pPr>
                    <w:rPr>
                      <w:rFonts w:ascii="Hand writing Mutlu" w:hAnsi="Hand writing Mutlu"/>
                      <w:sz w:val="44"/>
                    </w:rPr>
                  </w:pPr>
                  <w:r w:rsidRPr="00264707">
                    <w:rPr>
                      <w:rFonts w:ascii="Hand writing Mutlu" w:hAnsi="Hand writing Mutlu"/>
                      <w:sz w:val="44"/>
                    </w:rPr>
                    <w:t>Meltem Tamer</w:t>
                  </w:r>
                  <w:r w:rsidRPr="00264707">
                    <w:rPr>
                      <w:rFonts w:ascii="Times New Roman" w:hAnsi="Times New Roman"/>
                      <w:sz w:val="44"/>
                    </w:rPr>
                    <w:t>’</w:t>
                  </w:r>
                  <w:r w:rsidRPr="00264707">
                    <w:rPr>
                      <w:rFonts w:ascii="Hand writing Mutlu" w:hAnsi="Hand writing Mutlu"/>
                      <w:sz w:val="44"/>
                    </w:rPr>
                    <w:t>e mermer al.</w:t>
                  </w:r>
                </w:p>
                <w:p w:rsidR="006C4135" w:rsidRPr="00264707" w:rsidRDefault="006C4135" w:rsidP="00264707">
                  <w:pPr>
                    <w:rPr>
                      <w:rFonts w:ascii="Hand writing Mutlu" w:hAnsi="Hand writing Mutlu"/>
                      <w:sz w:val="44"/>
                    </w:rPr>
                  </w:pPr>
                  <w:r w:rsidRPr="00264707">
                    <w:rPr>
                      <w:rFonts w:ascii="Hand writing Mutlu" w:hAnsi="Hand writing Mutlu"/>
                      <w:sz w:val="44"/>
                    </w:rPr>
                    <w:t>Mantar ile limon alma.</w:t>
                  </w:r>
                </w:p>
                <w:p w:rsidR="006C4135" w:rsidRPr="00264707" w:rsidRDefault="006C4135" w:rsidP="00264707">
                  <w:pPr>
                    <w:rPr>
                      <w:rFonts w:ascii="Hand writing Mutlu" w:hAnsi="Hand writing Mutlu"/>
                      <w:sz w:val="44"/>
                    </w:rPr>
                  </w:pPr>
                  <w:r w:rsidRPr="00264707">
                    <w:rPr>
                      <w:rFonts w:ascii="Hand writing Mutlu" w:hAnsi="Hand writing Mutlu"/>
                      <w:sz w:val="44"/>
                    </w:rPr>
                    <w:t>Metre ile manto al.</w:t>
                  </w:r>
                </w:p>
              </w:txbxContent>
            </v:textbox>
          </v:shape>
        </w:pict>
      </w:r>
    </w:p>
    <w:p w:rsidR="006C4135" w:rsidRDefault="006C4135"/>
    <w:p w:rsidR="006C4135" w:rsidRDefault="006C4135">
      <w:r>
        <w:rPr>
          <w:noProof/>
          <w:lang w:eastAsia="tr-TR"/>
        </w:rPr>
        <w:pict>
          <v:shape id="Bulut 48" o:spid="_x0000_s1071" style="position:absolute;margin-left:-63.75pt;margin-top:286.25pt;width:596.35pt;height:338.65pt;z-index:25168076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strokecolor="#4f81b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822765,2606228;378686,2526877;1214600,3474605;1020348,3512538;2888882,3891868;2771770,3718631;5053878,3459870;5007068,3649933;5983411,2285340;6553368,2995813;7327921,1528671;7074061,1795098;6718868,540222;6732192,666068;5097882,393468;5227968,232974;3881705,469931;3944644,331541;2454445,516925;2682358,651134;723535,1571980;683738,1430702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6C4135" w:rsidRDefault="006C4135" w:rsidP="00264707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bookmarkStart w:id="0" w:name="_GoBack"/>
                  <w:bookmarkEnd w:id="0"/>
                </w:p>
                <w:p w:rsidR="006C4135" w:rsidRDefault="006C4135" w:rsidP="00264707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</w:p>
                <w:p w:rsidR="006C4135" w:rsidRPr="00B14B9E" w:rsidRDefault="006C4135" w:rsidP="00264707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 w:rsidRPr="00B14B9E">
                    <w:rPr>
                      <w:rFonts w:ascii="Hand writing Mutlu" w:hAnsi="Hand writing Mutlu"/>
                      <w:sz w:val="48"/>
                    </w:rPr>
                    <w:t>Emir Metin</w:t>
                  </w:r>
                  <w:r w:rsidRPr="00B14B9E">
                    <w:rPr>
                      <w:rFonts w:ascii="Times New Roman" w:hAnsi="Times New Roman"/>
                      <w:sz w:val="48"/>
                    </w:rPr>
                    <w:t>’</w:t>
                  </w:r>
                  <w:r w:rsidRPr="00B14B9E">
                    <w:rPr>
                      <w:rFonts w:ascii="Hand writing Mutlu" w:hAnsi="Hand writing Mutlu"/>
                      <w:sz w:val="48"/>
                    </w:rPr>
                    <w:t>e mont emanet et.</w:t>
                  </w:r>
                </w:p>
                <w:p w:rsidR="006C4135" w:rsidRPr="00B14B9E" w:rsidRDefault="006C4135" w:rsidP="00264707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 w:rsidRPr="00B14B9E">
                    <w:rPr>
                      <w:rFonts w:ascii="Hand writing Mutlu" w:hAnsi="Hand writing Mutlu"/>
                      <w:sz w:val="48"/>
                    </w:rPr>
                    <w:t>Mor mont emanet et.</w:t>
                  </w:r>
                </w:p>
                <w:p w:rsidR="006C4135" w:rsidRPr="00B14B9E" w:rsidRDefault="006C4135" w:rsidP="00264707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 w:rsidRPr="00B14B9E">
                    <w:rPr>
                      <w:rFonts w:ascii="Hand writing Mutlu" w:hAnsi="Hand writing Mutlu"/>
                      <w:sz w:val="48"/>
                    </w:rPr>
                    <w:t>Emel</w:t>
                  </w:r>
                  <w:r w:rsidRPr="00B14B9E">
                    <w:rPr>
                      <w:rFonts w:ascii="Times New Roman" w:hAnsi="Times New Roman"/>
                      <w:sz w:val="48"/>
                    </w:rPr>
                    <w:t>’</w:t>
                  </w:r>
                  <w:r w:rsidRPr="00B14B9E">
                    <w:rPr>
                      <w:rFonts w:ascii="Hand writing Mutlu" w:hAnsi="Hand writing Mutlu"/>
                      <w:sz w:val="48"/>
                    </w:rPr>
                    <w:t>e inan.</w:t>
                  </w:r>
                </w:p>
                <w:p w:rsidR="006C4135" w:rsidRPr="00B14B9E" w:rsidRDefault="006C4135" w:rsidP="00264707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 w:rsidRPr="00B14B9E">
                    <w:rPr>
                      <w:rFonts w:ascii="Hand writing Mutlu" w:hAnsi="Hand writing Mutlu"/>
                      <w:sz w:val="48"/>
                    </w:rPr>
                    <w:t>Temel metanetli ol.</w:t>
                  </w:r>
                </w:p>
              </w:txbxContent>
            </v:textbox>
          </v:shape>
        </w:pict>
      </w:r>
    </w:p>
    <w:sectPr w:rsidR="006C4135" w:rsidSect="008826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135" w:rsidRDefault="006C4135" w:rsidP="00264707">
      <w:pPr>
        <w:spacing w:after="0" w:line="240" w:lineRule="auto"/>
      </w:pPr>
      <w:r>
        <w:separator/>
      </w:r>
    </w:p>
  </w:endnote>
  <w:endnote w:type="continuationSeparator" w:id="0">
    <w:p w:rsidR="006C4135" w:rsidRDefault="006C4135" w:rsidP="00264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135" w:rsidRDefault="006C4135" w:rsidP="00264707">
      <w:pPr>
        <w:spacing w:after="0" w:line="240" w:lineRule="auto"/>
      </w:pPr>
      <w:r>
        <w:separator/>
      </w:r>
    </w:p>
  </w:footnote>
  <w:footnote w:type="continuationSeparator" w:id="0">
    <w:p w:rsidR="006C4135" w:rsidRDefault="006C4135" w:rsidP="002647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9C9"/>
    <w:rsid w:val="00264707"/>
    <w:rsid w:val="003929C9"/>
    <w:rsid w:val="006C4135"/>
    <w:rsid w:val="008734C8"/>
    <w:rsid w:val="00882665"/>
    <w:rsid w:val="00AD0FEB"/>
    <w:rsid w:val="00B14B9E"/>
    <w:rsid w:val="00B6270E"/>
    <w:rsid w:val="00D67843"/>
    <w:rsid w:val="00DE2C62"/>
    <w:rsid w:val="00EA1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4C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62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27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64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6470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64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6470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</Words>
  <Characters>46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Selma</dc:creator>
  <cp:keywords>www.sorubak.com</cp:keywords>
  <dc:description>www.sorubak.com</dc:description>
  <cp:lastModifiedBy>edanur</cp:lastModifiedBy>
  <cp:revision>3</cp:revision>
  <dcterms:created xsi:type="dcterms:W3CDTF">2012-12-24T20:14:00Z</dcterms:created>
  <dcterms:modified xsi:type="dcterms:W3CDTF">2012-12-30T20:12:00Z</dcterms:modified>
  <cp:category>www.sorubak.com</cp:category>
</cp:coreProperties>
</file>