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BDD" w:rsidRPr="00687BCA" w:rsidRDefault="00900BDD" w:rsidP="00687BCA">
      <w:pPr>
        <w:tabs>
          <w:tab w:val="left" w:pos="3465"/>
        </w:tabs>
        <w:rPr>
          <w:rFonts w:ascii="Hand writing Mutlu" w:hAnsi="Hand writing Mutlu"/>
          <w:sz w:val="28"/>
        </w:rPr>
      </w:pPr>
      <w:r>
        <w:rPr>
          <w:noProof/>
          <w:lang w:eastAsia="tr-TR"/>
        </w:rPr>
        <w:pict>
          <v:shape id="Kalp 25" o:spid="_x0000_s1026" style="position:absolute;margin-left:410.2pt;margin-top:31.15pt;width:108.8pt;height:60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1760,765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" path="m690880,191294v287867,-446352,1410547,,,573881c-719667,191294,403013,-255058,690880,191294xe" fillcolor="window" strokecolor="#c0504d" strokeweight="2pt">
            <v:path arrowok="t" o:connecttype="custom" o:connectlocs="690880,191294;690880,765175;690880,191294" o:connectangles="0,0,0"/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27" type="#_x0000_t32" style="position:absolute;margin-left:131.55pt;margin-top:23.9pt;width:39.9pt;height:0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shape id="Düz Ok Bağlayıcısı 1" o:spid="_x0000_s1028" type="#_x0000_t32" style="position:absolute;margin-left:28.25pt;margin-top:23.95pt;width:83.35pt;height:34.2pt;flip:y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oval id="Oval 5" o:spid="_x0000_s1029" style="position:absolute;margin-left:-34.5pt;margin-top:45.35pt;width:69.85pt;height:73.4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" strokecolor="#f79646" strokeweight="2pt">
            <v:textbox>
              <w:txbxContent>
                <w:p w:rsidR="00900BDD" w:rsidRPr="00687BCA" w:rsidRDefault="00900BDD" w:rsidP="00687BCA">
                  <w:pPr>
                    <w:jc w:val="center"/>
                    <w:rPr>
                      <w:rFonts w:ascii="Hand writing Mutlu" w:hAnsi="Hand writing Mutlu"/>
                      <w:sz w:val="72"/>
                    </w:rPr>
                  </w:pPr>
                  <w:r w:rsidRPr="00687BCA">
                    <w:rPr>
                      <w:rFonts w:ascii="Hand writing Mutlu" w:hAnsi="Hand writing Mutlu"/>
                      <w:sz w:val="72"/>
                    </w:rPr>
                    <w:t>m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sz w:val="44"/>
        </w:rPr>
        <w:t xml:space="preserve">            a</w:t>
      </w:r>
      <w:r>
        <w:rPr>
          <w:rFonts w:ascii="Hand writing Mutlu" w:hAnsi="Hand writing Mutlu"/>
          <w:sz w:val="44"/>
        </w:rPr>
        <w:tab/>
        <w:t xml:space="preserve">ma  </w:t>
      </w:r>
      <w:r w:rsidRPr="00687BCA">
        <w:rPr>
          <w:rFonts w:ascii="Hand writing Mutlu" w:hAnsi="Hand writing Mutlu"/>
          <w:sz w:val="28"/>
        </w:rPr>
        <w:t>el</w:t>
      </w:r>
      <w:r w:rsidRPr="00687BCA">
        <w:rPr>
          <w:rFonts w:ascii="Hand writing Mutlu" w:hAnsi="Hand writing Mutlu"/>
          <w:color w:val="FF0000"/>
          <w:sz w:val="28"/>
        </w:rPr>
        <w:t xml:space="preserve">ma </w:t>
      </w:r>
      <w:r w:rsidRPr="00687BCA">
        <w:rPr>
          <w:rFonts w:ascii="Hand writing Mutlu" w:hAnsi="Hand writing Mutlu"/>
          <w:sz w:val="28"/>
        </w:rPr>
        <w:t>,al</w:t>
      </w:r>
      <w:r w:rsidRPr="00687BCA">
        <w:rPr>
          <w:rFonts w:ascii="Hand writing Mutlu" w:hAnsi="Hand writing Mutlu"/>
          <w:color w:val="FF0000"/>
          <w:sz w:val="28"/>
        </w:rPr>
        <w:t xml:space="preserve">ma </w:t>
      </w:r>
      <w:r w:rsidRPr="00687BCA">
        <w:rPr>
          <w:rFonts w:ascii="Hand writing Mutlu" w:hAnsi="Hand writing Mutlu"/>
          <w:sz w:val="28"/>
        </w:rPr>
        <w:t>,at</w:t>
      </w:r>
      <w:r w:rsidRPr="00687BCA">
        <w:rPr>
          <w:rFonts w:ascii="Hand writing Mutlu" w:hAnsi="Hand writing Mutlu"/>
          <w:color w:val="FF0000"/>
          <w:sz w:val="28"/>
        </w:rPr>
        <w:t>ma</w:t>
      </w:r>
      <w:r w:rsidRPr="00687BCA">
        <w:rPr>
          <w:rFonts w:ascii="Hand writing Mutlu" w:hAnsi="Hand writing Mutlu"/>
          <w:sz w:val="28"/>
        </w:rPr>
        <w:t>,</w:t>
      </w:r>
      <w:r>
        <w:rPr>
          <w:rFonts w:ascii="Hand writing Mutlu" w:hAnsi="Hand writing Mutlu"/>
          <w:sz w:val="28"/>
        </w:rPr>
        <w:t xml:space="preserve"> tat</w:t>
      </w:r>
      <w:r w:rsidRPr="00687BCA">
        <w:rPr>
          <w:rFonts w:ascii="Hand writing Mutlu" w:hAnsi="Hand writing Mutlu"/>
          <w:color w:val="FF0000"/>
          <w:sz w:val="28"/>
        </w:rPr>
        <w:t>ma</w:t>
      </w:r>
      <w:r>
        <w:rPr>
          <w:rFonts w:ascii="Hand writing Mutlu" w:hAnsi="Hand writing Mutlu"/>
          <w:sz w:val="28"/>
        </w:rPr>
        <w:t xml:space="preserve"> ,la</w:t>
      </w:r>
      <w:r w:rsidRPr="00687BCA">
        <w:rPr>
          <w:rFonts w:ascii="Hand writing Mutlu" w:hAnsi="Hand writing Mutlu"/>
          <w:color w:val="FF0000"/>
          <w:sz w:val="28"/>
        </w:rPr>
        <w:t>ma</w:t>
      </w:r>
      <w:r>
        <w:rPr>
          <w:rFonts w:ascii="Hand writing Mutlu" w:hAnsi="Hand writing Mutlu"/>
          <w:color w:val="FF0000"/>
          <w:sz w:val="28"/>
        </w:rPr>
        <w:t>,</w:t>
      </w:r>
    </w:p>
    <w:p w:rsidR="00900BDD" w:rsidRDefault="00900BDD" w:rsidP="00687BCA">
      <w:pPr>
        <w:tabs>
          <w:tab w:val="left" w:pos="2452"/>
          <w:tab w:val="left" w:pos="3465"/>
        </w:tabs>
        <w:rPr>
          <w:rFonts w:ascii="Hand writing Mutlu" w:hAnsi="Hand writing Mutlu"/>
          <w:sz w:val="44"/>
        </w:rPr>
      </w:pPr>
      <w:r>
        <w:rPr>
          <w:noProof/>
          <w:lang w:eastAsia="tr-TR"/>
        </w:rPr>
        <w:pict>
          <v:shape id="Düz Ok Bağlayıcısı 7" o:spid="_x0000_s1030" type="#_x0000_t32" style="position:absolute;margin-left:131.4pt;margin-top:21.3pt;width:39.9pt;height:0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shape id="Düz Ok Bağlayıcısı 3" o:spid="_x0000_s1031" type="#_x0000_t32" style="position:absolute;margin-left:35.35pt;margin-top:42.9pt;width:86.25pt;height:19.95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shape id="Düz Ok Bağlayıcısı 4" o:spid="_x0000_s1032" type="#_x0000_t32" style="position:absolute;margin-left:35.35pt;margin-top:21.5pt;width:76.2pt;height:4.25pt;flip:y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rFonts w:ascii="Hand writing Mutlu" w:hAnsi="Hand writing Mutlu"/>
          <w:sz w:val="44"/>
        </w:rPr>
        <w:tab/>
        <w:t>e</w:t>
      </w:r>
      <w:r>
        <w:rPr>
          <w:rFonts w:ascii="Hand writing Mutlu" w:hAnsi="Hand writing Mutlu"/>
          <w:sz w:val="44"/>
        </w:rPr>
        <w:tab/>
        <w:t xml:space="preserve">me  </w:t>
      </w:r>
      <w:r w:rsidRPr="00BE0F8A">
        <w:rPr>
          <w:rFonts w:ascii="Hand writing Mutlu" w:hAnsi="Hand writing Mutlu"/>
          <w:sz w:val="28"/>
        </w:rPr>
        <w:t>et</w:t>
      </w:r>
      <w:r w:rsidRPr="00BE0F8A">
        <w:rPr>
          <w:rFonts w:ascii="Hand writing Mutlu" w:hAnsi="Hand writing Mutlu"/>
          <w:color w:val="FF0000"/>
          <w:sz w:val="28"/>
        </w:rPr>
        <w:t>me</w:t>
      </w:r>
      <w:r w:rsidRPr="00BE0F8A">
        <w:rPr>
          <w:rFonts w:ascii="Hand writing Mutlu" w:hAnsi="Hand writing Mutlu"/>
          <w:sz w:val="28"/>
        </w:rPr>
        <w:t xml:space="preserve"> ,it</w:t>
      </w:r>
      <w:r w:rsidRPr="00BE0F8A">
        <w:rPr>
          <w:rFonts w:ascii="Hand writing Mutlu" w:hAnsi="Hand writing Mutlu"/>
          <w:color w:val="FF0000"/>
          <w:sz w:val="28"/>
        </w:rPr>
        <w:t>me</w:t>
      </w:r>
      <w:r w:rsidRPr="00BE0F8A">
        <w:rPr>
          <w:rFonts w:ascii="Hand writing Mutlu" w:hAnsi="Hand writing Mutlu"/>
          <w:sz w:val="28"/>
        </w:rPr>
        <w:t>, li</w:t>
      </w:r>
      <w:r w:rsidRPr="00BE0F8A">
        <w:rPr>
          <w:rFonts w:ascii="Hand writing Mutlu" w:hAnsi="Hand writing Mutlu"/>
          <w:color w:val="FF0000"/>
          <w:sz w:val="28"/>
        </w:rPr>
        <w:t>me</w:t>
      </w:r>
    </w:p>
    <w:p w:rsidR="00900BDD" w:rsidRPr="00BE0F8A" w:rsidRDefault="00900BDD" w:rsidP="00687BCA">
      <w:pPr>
        <w:tabs>
          <w:tab w:val="left" w:pos="2452"/>
          <w:tab w:val="left" w:pos="3465"/>
        </w:tabs>
        <w:rPr>
          <w:rFonts w:ascii="Hand writing Mutlu" w:hAnsi="Hand writing Mutlu"/>
          <w:sz w:val="28"/>
        </w:rPr>
      </w:pPr>
      <w:r>
        <w:rPr>
          <w:noProof/>
          <w:lang w:eastAsia="tr-TR"/>
        </w:rPr>
        <w:pict>
          <v:shape id="Kalp 32" o:spid="_x0000_s1033" style="position:absolute;margin-left:410.2pt;margin-top:13.85pt;width:108.8pt;height:60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1760,765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" path="m690880,191294v287867,-446352,1410547,,,573881c-719667,191294,403013,-255058,690880,191294xe" fillcolor="window" strokecolor="#c0504d" strokeweight="2pt">
            <v:path arrowok="t" o:connecttype="custom" o:connectlocs="690880,191294;690880,765175;690880,191294" o:connectangles="0,0,0"/>
          </v:shape>
        </w:pict>
      </w:r>
      <w:r>
        <w:rPr>
          <w:noProof/>
          <w:lang w:eastAsia="tr-TR"/>
        </w:rPr>
        <w:pict>
          <v:shape id="Düz Ok Bağlayıcısı 8" o:spid="_x0000_s1034" type="#_x0000_t32" style="position:absolute;margin-left:131.3pt;margin-top:23pt;width:39.9pt;height:0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shape id="Düz Ok Bağlayıcısı 2" o:spid="_x0000_s1035" type="#_x0000_t32" style="position:absolute;margin-left:28.25pt;margin-top:7.65pt;width:88.35pt;height:57.0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rFonts w:ascii="Hand writing Mutlu" w:hAnsi="Hand writing Mutlu"/>
          <w:sz w:val="44"/>
        </w:rPr>
        <w:tab/>
        <w:t>i</w:t>
      </w:r>
      <w:r>
        <w:rPr>
          <w:rFonts w:ascii="Hand writing Mutlu" w:hAnsi="Hand writing Mutlu"/>
          <w:sz w:val="44"/>
        </w:rPr>
        <w:tab/>
        <w:t xml:space="preserve">mi  </w:t>
      </w:r>
      <w:r w:rsidRPr="00BE0F8A">
        <w:rPr>
          <w:rFonts w:ascii="Hand writing Mutlu" w:hAnsi="Hand writing Mutlu"/>
          <w:sz w:val="28"/>
        </w:rPr>
        <w:t>e</w:t>
      </w:r>
      <w:r w:rsidRPr="00BE0F8A">
        <w:rPr>
          <w:rFonts w:ascii="Hand writing Mutlu" w:hAnsi="Hand writing Mutlu"/>
          <w:color w:val="FF0000"/>
          <w:sz w:val="28"/>
        </w:rPr>
        <w:t>mi</w:t>
      </w:r>
      <w:r w:rsidRPr="00BE0F8A">
        <w:rPr>
          <w:rFonts w:ascii="Hand writing Mutlu" w:hAnsi="Hand writing Mutlu"/>
          <w:sz w:val="28"/>
        </w:rPr>
        <w:t xml:space="preserve"> ,tel </w:t>
      </w:r>
      <w:r w:rsidRPr="00BE0F8A">
        <w:rPr>
          <w:rFonts w:ascii="Hand writing Mutlu" w:hAnsi="Hand writing Mutlu"/>
          <w:color w:val="FF0000"/>
          <w:sz w:val="28"/>
        </w:rPr>
        <w:t>mi</w:t>
      </w:r>
      <w:r w:rsidRPr="00BE0F8A">
        <w:rPr>
          <w:rFonts w:ascii="Hand writing Mutlu" w:hAnsi="Hand writing Mutlu"/>
          <w:sz w:val="28"/>
        </w:rPr>
        <w:t xml:space="preserve">? ,7 </w:t>
      </w:r>
      <w:r w:rsidRPr="00BE0F8A">
        <w:rPr>
          <w:rFonts w:ascii="Hand writing Mutlu" w:hAnsi="Hand writing Mutlu"/>
          <w:color w:val="FF0000"/>
          <w:sz w:val="28"/>
        </w:rPr>
        <w:t>mi</w:t>
      </w:r>
      <w:r w:rsidRPr="00BE0F8A">
        <w:rPr>
          <w:rFonts w:ascii="Hand writing Mutlu" w:hAnsi="Hand writing Mutlu"/>
          <w:sz w:val="28"/>
        </w:rPr>
        <w:t>?</w:t>
      </w:r>
    </w:p>
    <w:p w:rsidR="00900BDD" w:rsidRDefault="00900BDD" w:rsidP="00687BCA">
      <w:pPr>
        <w:tabs>
          <w:tab w:val="left" w:pos="2452"/>
          <w:tab w:val="left" w:pos="3465"/>
        </w:tabs>
        <w:rPr>
          <w:rFonts w:ascii="Hand writing Mutlu" w:hAnsi="Hand writing Mutlu"/>
          <w:b/>
          <w:sz w:val="28"/>
        </w:rPr>
      </w:pPr>
      <w:r>
        <w:rPr>
          <w:noProof/>
          <w:lang w:eastAsia="tr-TR"/>
        </w:rPr>
        <w:pict>
          <v:shape id="Kalp 38" o:spid="_x0000_s1036" style="position:absolute;margin-left:-47.2pt;margin-top:1.8pt;width:108.8pt;height:60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1760,765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" path="m690880,191294v287867,-446352,1410547,,,573881c-719667,191294,403013,-255058,690880,191294xe" fillcolor="window" strokecolor="#c0504d" strokeweight="2pt">
            <v:path arrowok="t" o:connecttype="custom" o:connectlocs="690880,191294;690880,765175;690880,191294" o:connectangles="0,0,0"/>
          </v:shape>
        </w:pict>
      </w:r>
      <w:r>
        <w:rPr>
          <w:noProof/>
          <w:lang w:eastAsia="tr-TR"/>
        </w:rPr>
        <w:pict>
          <v:rect id="Dikdörtgen 10" o:spid="_x0000_s1037" style="position:absolute;margin-left:131.6pt;margin-top:174.15pt;width:68.45pt;height:58.45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" strokecolor="#f79646" strokeweight="2pt">
            <v:textbox>
              <w:txbxContent>
                <w:p w:rsidR="00900BDD" w:rsidRPr="00BE0F8A" w:rsidRDefault="00900BDD" w:rsidP="00BE0F8A">
                  <w:pPr>
                    <w:jc w:val="center"/>
                    <w:rPr>
                      <w:rFonts w:ascii="Hand writing Mutlu" w:hAnsi="Hand writing Mutlu"/>
                      <w:sz w:val="72"/>
                    </w:rPr>
                  </w:pPr>
                  <w:r w:rsidRPr="00BE0F8A">
                    <w:rPr>
                      <w:rFonts w:ascii="Hand writing Mutlu" w:hAnsi="Hand writing Mutlu"/>
                      <w:sz w:val="72"/>
                    </w:rPr>
                    <w:t>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9" o:spid="_x0000_s1038" type="#_x0000_t32" style="position:absolute;margin-left:131.9pt;margin-top:24.7pt;width:39.9pt;height:0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" strokecolor="windowText" strokeweight="3pt">
            <v:stroke endarrow="open"/>
            <v:shadow on="t" color="black" opacity="22937f" origin=",.5" offset="0,.63889mm"/>
          </v:shape>
        </w:pict>
      </w:r>
      <w:r w:rsidRPr="00BE0F8A">
        <w:rPr>
          <w:rFonts w:ascii="Hand writing Mutlu" w:hAnsi="Hand writing Mutlu"/>
          <w:b/>
          <w:sz w:val="44"/>
        </w:rPr>
        <w:tab/>
        <w:t>o</w:t>
      </w:r>
      <w:r w:rsidRPr="00BE0F8A">
        <w:rPr>
          <w:rFonts w:ascii="Hand writing Mutlu" w:hAnsi="Hand writing Mutlu"/>
          <w:b/>
          <w:sz w:val="44"/>
        </w:rPr>
        <w:tab/>
        <w:t xml:space="preserve">mo  </w:t>
      </w:r>
      <w:r w:rsidRPr="00BE0F8A">
        <w:rPr>
          <w:rFonts w:ascii="Hand writing Mutlu" w:hAnsi="Hand writing Mutlu"/>
          <w:b/>
          <w:sz w:val="28"/>
        </w:rPr>
        <w:t>o</w:t>
      </w:r>
      <w:r w:rsidRPr="00BE0F8A">
        <w:rPr>
          <w:rFonts w:ascii="Hand writing Mutlu" w:hAnsi="Hand writing Mutlu"/>
          <w:b/>
          <w:color w:val="FF0000"/>
          <w:sz w:val="28"/>
        </w:rPr>
        <w:t>mo ,mo</w:t>
      </w:r>
      <w:r w:rsidRPr="00BE0F8A">
        <w:rPr>
          <w:rFonts w:ascii="Hand writing Mutlu" w:hAnsi="Hand writing Mutlu"/>
          <w:b/>
          <w:sz w:val="28"/>
        </w:rPr>
        <w:t>la ,</w:t>
      </w:r>
      <w:r w:rsidRPr="00BE0F8A">
        <w:rPr>
          <w:rFonts w:ascii="Hand writing Mutlu" w:hAnsi="Hand writing Mutlu"/>
          <w:b/>
          <w:color w:val="FF0000"/>
          <w:sz w:val="28"/>
        </w:rPr>
        <w:t>mo</w:t>
      </w:r>
      <w:r w:rsidRPr="00BE0F8A">
        <w:rPr>
          <w:rFonts w:ascii="Hand writing Mutlu" w:hAnsi="Hand writing Mutlu"/>
          <w:b/>
          <w:sz w:val="28"/>
        </w:rPr>
        <w:t>nt</w:t>
      </w:r>
    </w:p>
    <w:p w:rsidR="00900BDD" w:rsidRDefault="00900BDD" w:rsidP="00687BCA">
      <w:pPr>
        <w:tabs>
          <w:tab w:val="left" w:pos="2452"/>
          <w:tab w:val="left" w:pos="3465"/>
        </w:tabs>
        <w:rPr>
          <w:rFonts w:ascii="Hand writing Mutlu" w:hAnsi="Hand writing Mutlu"/>
          <w:b/>
          <w:sz w:val="28"/>
        </w:rPr>
      </w:pPr>
      <w:r>
        <w:rPr>
          <w:noProof/>
          <w:lang w:eastAsia="tr-TR"/>
        </w:rPr>
        <w:pict>
          <v:shape id="Kalp 33" o:spid="_x0000_s1039" style="position:absolute;margin-left:414.55pt;margin-top:5.75pt;width:108.8pt;height:60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1760,765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" path="m690880,191294v287867,-446352,1410547,,,573881c-719667,191294,403013,-255058,690880,191294xe" fillcolor="window" strokecolor="#c0504d" strokeweight="2pt">
            <v:path arrowok="t" o:connecttype="custom" o:connectlocs="690880,191294;690880,765175;690880,191294" o:connectangles="0,0,0"/>
          </v:shape>
        </w:pict>
      </w:r>
      <w:r>
        <w:rPr>
          <w:noProof/>
          <w:lang w:eastAsia="tr-TR"/>
        </w:rPr>
        <w:pict>
          <v:shape id="Kalp 41" o:spid="_x0000_s1040" style="position:absolute;margin-left:267.9pt;margin-top:12.4pt;width:108.8pt;height:60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1760,765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" path="m690880,191294v287867,-446352,1410547,,,573881c-719667,191294,403013,-255058,690880,191294xe" fillcolor="window" strokecolor="#c0504d" strokeweight="2pt">
            <v:path arrowok="t" o:connecttype="custom" o:connectlocs="690880,191294;690880,765175;690880,191294" o:connectangles="0,0,0"/>
          </v:shape>
        </w:pict>
      </w:r>
      <w:r>
        <w:rPr>
          <w:noProof/>
          <w:lang w:eastAsia="tr-TR"/>
        </w:rPr>
        <w:pict>
          <v:shape id="Kalp 40" o:spid="_x0000_s1041" style="position:absolute;margin-left:116.2pt;margin-top:20.1pt;width:108.8pt;height:60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1760,765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" path="m690880,191294v287867,-446352,1410547,,,573881c-719667,191294,403013,-255058,690880,191294xe" fillcolor="window" strokecolor="#c0504d" strokeweight="2pt">
            <v:path arrowok="t" o:connecttype="custom" o:connectlocs="690880,191294;690880,765175;690880,191294" o:connectangles="0,0,0"/>
          </v:shape>
        </w:pict>
      </w:r>
      <w:r>
        <w:rPr>
          <w:noProof/>
          <w:lang w:eastAsia="tr-TR"/>
        </w:rPr>
        <w:pict>
          <v:shape id="Kalp 36" o:spid="_x0000_s1042" style="position:absolute;margin-left:-46.9pt;margin-top:20.45pt;width:108.8pt;height:60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1760,765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" path="m690880,191294v287867,-446352,1410547,,,573881c-719667,191294,403013,-255058,690880,191294xe" fillcolor="window" strokecolor="#c0504d" strokeweight="2pt">
            <v:path arrowok="t" o:connecttype="custom" o:connectlocs="690880,191294;690880,765175;690880,191294" o:connectangles="0,0,0"/>
          </v:shape>
        </w:pict>
      </w:r>
    </w:p>
    <w:p w:rsidR="00900BDD" w:rsidRDefault="00900BDD" w:rsidP="00687BCA">
      <w:pPr>
        <w:tabs>
          <w:tab w:val="left" w:pos="2452"/>
          <w:tab w:val="left" w:pos="3465"/>
        </w:tabs>
        <w:rPr>
          <w:rFonts w:ascii="Hand writing Mutlu" w:hAnsi="Hand writing Mutlu"/>
          <w:b/>
          <w:sz w:val="28"/>
        </w:rPr>
      </w:pPr>
    </w:p>
    <w:p w:rsidR="00900BDD" w:rsidRPr="00BE0F8A" w:rsidRDefault="00900BDD" w:rsidP="00BE0F8A">
      <w:pPr>
        <w:tabs>
          <w:tab w:val="left" w:pos="5318"/>
        </w:tabs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w:pict>
          <v:shape id="Düz Ok Bağlayıcısı 15" o:spid="_x0000_s1043" type="#_x0000_t32" style="position:absolute;margin-left:200.05pt;margin-top:18.75pt;width:49.2pt;height:35.65pt;flip:y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shape id="Düz Ok Bağlayıcısı 11" o:spid="_x0000_s1044" type="#_x0000_t32" style="position:absolute;margin-left:40.35pt;margin-top:26.6pt;width:89.7pt;height:37.1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" strokecolor="windowText" strokeweight="3pt">
            <v:stroke endarrow="open"/>
            <v:shadow on="t" color="black" opacity="22937f" origin=",.5" offset="0,.63889mm"/>
          </v:shape>
        </w:pict>
      </w:r>
      <w:r w:rsidRPr="00BE0F8A">
        <w:rPr>
          <w:rFonts w:ascii="Hand writing Mutlu" w:hAnsi="Hand writing Mutlu"/>
          <w:b/>
          <w:color w:val="FF0000"/>
          <w:sz w:val="52"/>
        </w:rPr>
        <w:t>ma</w:t>
      </w:r>
      <w:r>
        <w:rPr>
          <w:rFonts w:ascii="Hand writing Mutlu" w:hAnsi="Hand writing Mutlu"/>
          <w:b/>
          <w:color w:val="FF0000"/>
          <w:sz w:val="52"/>
        </w:rPr>
        <w:tab/>
        <w:t xml:space="preserve">man  </w:t>
      </w:r>
      <w:r>
        <w:rPr>
          <w:rFonts w:ascii="Hand writing Mutlu" w:hAnsi="Hand writing Mutlu"/>
          <w:b/>
          <w:sz w:val="52"/>
        </w:rPr>
        <w:t>Le</w:t>
      </w:r>
      <w:r>
        <w:rPr>
          <w:rFonts w:ascii="Hand writing Mutlu" w:hAnsi="Hand writing Mutlu"/>
          <w:b/>
          <w:color w:val="FF0000"/>
          <w:sz w:val="52"/>
        </w:rPr>
        <w:t>man</w:t>
      </w:r>
    </w:p>
    <w:p w:rsidR="00900BDD" w:rsidRPr="00610579" w:rsidRDefault="00900BDD" w:rsidP="00BE0F8A">
      <w:pPr>
        <w:tabs>
          <w:tab w:val="left" w:pos="5318"/>
        </w:tabs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w:pict>
          <v:shape id="Düz Ok Bağlayıcısı 17" o:spid="_x0000_s1045" type="#_x0000_t32" style="position:absolute;margin-left:200.05pt;margin-top:56.2pt;width:57.7pt;height:69.1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shape id="Düz Ok Bağlayıcısı 18" o:spid="_x0000_s1046" type="#_x0000_t32" style="position:absolute;margin-left:200.05pt;margin-top:40.55pt;width:68.4pt;height:31.3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shape id="Düz Ok Bağlayıcısı 16" o:spid="_x0000_s1047" type="#_x0000_t32" style="position:absolute;margin-left:204.3pt;margin-top:26.25pt;width:53.4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shape id="Düz Ok Bağlayıcısı 13" o:spid="_x0000_s1048" type="#_x0000_t32" style="position:absolute;margin-left:35.35pt;margin-top:51.2pt;width:94pt;height:31.35pt;flip:y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shape id="Düz Ok Bağlayıcısı 12" o:spid="_x0000_s1049" type="#_x0000_t32" style="position:absolute;margin-left:35.35pt;margin-top:26.25pt;width:94.7pt;height:0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" strokecolor="windowText" strokeweight="3pt">
            <v:stroke endarrow="open"/>
            <v:shadow on="t" color="black" opacity="22937f" origin=",.5" offset="0,.63889mm"/>
          </v:shape>
        </w:pict>
      </w:r>
      <w:r w:rsidRPr="00BE0F8A">
        <w:rPr>
          <w:rFonts w:ascii="Hand writing Mutlu" w:hAnsi="Hand writing Mutlu"/>
          <w:b/>
          <w:color w:val="FF0000"/>
          <w:sz w:val="52"/>
        </w:rPr>
        <w:t xml:space="preserve">me </w:t>
      </w:r>
      <w:r>
        <w:rPr>
          <w:rFonts w:ascii="Hand writing Mutlu" w:hAnsi="Hand writing Mutlu"/>
          <w:b/>
          <w:color w:val="FF0000"/>
          <w:sz w:val="52"/>
        </w:rPr>
        <w:tab/>
        <w:t xml:space="preserve">men   </w:t>
      </w:r>
      <w:r>
        <w:rPr>
          <w:rFonts w:ascii="Hand writing Mutlu" w:hAnsi="Hand writing Mutlu"/>
          <w:b/>
          <w:sz w:val="52"/>
        </w:rPr>
        <w:t>il</w:t>
      </w:r>
      <w:r w:rsidRPr="00610579">
        <w:rPr>
          <w:rFonts w:ascii="Hand writing Mutlu" w:hAnsi="Hand writing Mutlu"/>
          <w:b/>
          <w:color w:val="FF0000"/>
          <w:sz w:val="52"/>
        </w:rPr>
        <w:t>men</w:t>
      </w:r>
    </w:p>
    <w:p w:rsidR="00900BDD" w:rsidRPr="00BE0F8A" w:rsidRDefault="00900BDD" w:rsidP="00BE0F8A">
      <w:pPr>
        <w:tabs>
          <w:tab w:val="left" w:pos="5318"/>
        </w:tabs>
        <w:rPr>
          <w:rFonts w:ascii="Hand writing Mutlu" w:hAnsi="Hand writing Mutlu"/>
          <w:b/>
          <w:color w:val="FF0000"/>
          <w:sz w:val="52"/>
        </w:rPr>
      </w:pPr>
      <w:r>
        <w:rPr>
          <w:noProof/>
          <w:lang w:eastAsia="tr-TR"/>
        </w:rPr>
        <w:pict>
          <v:shape id="Düz Ok Bağlayıcısı 14" o:spid="_x0000_s1050" type="#_x0000_t32" style="position:absolute;margin-left:40.35pt;margin-top:9.45pt;width:99.8pt;height:69.1pt;flip:y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" strokecolor="windowText" strokeweight="3pt">
            <v:stroke endarrow="open"/>
            <v:shadow on="t" color="black" opacity="22937f" origin=",.5" offset="0,.63889mm"/>
          </v:shape>
        </w:pict>
      </w:r>
      <w:r w:rsidRPr="00BE0F8A">
        <w:rPr>
          <w:rFonts w:ascii="Hand writing Mutlu" w:hAnsi="Hand writing Mutlu"/>
          <w:b/>
          <w:color w:val="FF0000"/>
          <w:sz w:val="52"/>
        </w:rPr>
        <w:t>mi</w:t>
      </w:r>
      <w:r>
        <w:rPr>
          <w:rFonts w:ascii="Hand writing Mutlu" w:hAnsi="Hand writing Mutlu"/>
          <w:b/>
          <w:color w:val="FF0000"/>
          <w:sz w:val="52"/>
        </w:rPr>
        <w:tab/>
        <w:t xml:space="preserve">min   </w:t>
      </w:r>
      <w:r w:rsidRPr="00610579">
        <w:rPr>
          <w:rFonts w:ascii="Hand writing Mutlu" w:hAnsi="Hand writing Mutlu"/>
          <w:b/>
          <w:sz w:val="52"/>
        </w:rPr>
        <w:t>il</w:t>
      </w:r>
      <w:r>
        <w:rPr>
          <w:rFonts w:ascii="Hand writing Mutlu" w:hAnsi="Hand writing Mutlu"/>
          <w:b/>
          <w:color w:val="FF0000"/>
          <w:sz w:val="52"/>
        </w:rPr>
        <w:t>min</w:t>
      </w:r>
    </w:p>
    <w:p w:rsidR="00900BDD" w:rsidRDefault="00900BDD" w:rsidP="00BE0F8A">
      <w:pPr>
        <w:tabs>
          <w:tab w:val="left" w:pos="5746"/>
        </w:tabs>
        <w:rPr>
          <w:rFonts w:ascii="Hand writing Mutlu" w:hAnsi="Hand writing Mutlu"/>
          <w:b/>
          <w:color w:val="FF0000"/>
          <w:sz w:val="52"/>
        </w:rPr>
      </w:pPr>
      <w:r>
        <w:rPr>
          <w:noProof/>
          <w:lang w:eastAsia="tr-TR"/>
        </w:rPr>
        <w:pict>
          <v:shape id="Kalp 37" o:spid="_x0000_s1051" style="position:absolute;margin-left:110.9pt;margin-top:51.55pt;width:108.8pt;height:60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1760,765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" path="m690880,191294v287867,-446352,1410547,,,573881c-719667,191294,403013,-255058,690880,191294xe" fillcolor="window" strokecolor="#c0504d" strokeweight="2pt">
            <v:path arrowok="t" o:connecttype="custom" o:connectlocs="690880,191294;690880,765175;690880,191294" o:connectangles="0,0,0"/>
          </v:shape>
        </w:pict>
      </w:r>
      <w:r>
        <w:rPr>
          <w:noProof/>
          <w:lang w:eastAsia="tr-TR"/>
        </w:rPr>
        <w:pict>
          <v:shape id="Kalp 42" o:spid="_x0000_s1052" style="position:absolute;margin-left:257.35pt;margin-top:52.1pt;width:108.8pt;height:60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1760,765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" path="m690880,191294v287867,-446352,1410547,,,573881c-719667,191294,403013,-255058,690880,191294xe" fillcolor="window" strokecolor="#c0504d" strokeweight="2pt">
            <v:path arrowok="t" o:connecttype="custom" o:connectlocs="690880,191294;690880,765175;690880,191294" o:connectangles="0,0,0"/>
          </v:shape>
        </w:pict>
      </w:r>
      <w:r>
        <w:rPr>
          <w:noProof/>
          <w:lang w:eastAsia="tr-TR"/>
        </w:rPr>
        <w:pict>
          <v:shape id="Kalp 39" o:spid="_x0000_s1053" style="position:absolute;margin-left:-55.55pt;margin-top:50.25pt;width:108.8pt;height:60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1760,765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" path="m690880,191294v287867,-446352,1410547,,,573881c-719667,191294,403013,-255058,690880,191294xe" fillcolor="window" strokecolor="#c0504d" strokeweight="2pt">
            <v:path arrowok="t" o:connecttype="custom" o:connectlocs="690880,191294;690880,765175;690880,191294" o:connectangles="0,0,0"/>
          </v:shape>
        </w:pict>
      </w:r>
      <w:r>
        <w:rPr>
          <w:noProof/>
          <w:lang w:eastAsia="tr-TR"/>
        </w:rPr>
        <w:pict>
          <v:shape id="Kalp 34" o:spid="_x0000_s1054" style="position:absolute;margin-left:403.2pt;margin-top:52.1pt;width:108.8pt;height:60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1760,765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" path="m690880,191294v287867,-446352,1410547,,,573881c-719667,191294,403013,-255058,690880,191294xe" fillcolor="window" strokecolor="#c0504d" strokeweight="2pt">
            <v:path arrowok="t" o:connecttype="custom" o:connectlocs="690880,191294;690880,765175;690880,191294" o:connectangles="0,0,0"/>
          </v:shape>
        </w:pict>
      </w:r>
      <w:r w:rsidRPr="00BE0F8A">
        <w:rPr>
          <w:rFonts w:ascii="Hand writing Mutlu" w:hAnsi="Hand writing Mutlu"/>
          <w:b/>
          <w:color w:val="FF0000"/>
          <w:sz w:val="52"/>
        </w:rPr>
        <w:t>mo</w:t>
      </w:r>
      <w:r>
        <w:rPr>
          <w:rFonts w:ascii="Hand writing Mutlu" w:hAnsi="Hand writing Mutlu"/>
          <w:b/>
          <w:color w:val="FF0000"/>
          <w:sz w:val="52"/>
        </w:rPr>
        <w:t xml:space="preserve">                    mon   </w:t>
      </w:r>
      <w:r w:rsidRPr="00610579">
        <w:rPr>
          <w:rFonts w:ascii="Hand writing Mutlu" w:hAnsi="Hand writing Mutlu"/>
          <w:b/>
          <w:sz w:val="52"/>
        </w:rPr>
        <w:t>li</w:t>
      </w:r>
      <w:r>
        <w:rPr>
          <w:rFonts w:ascii="Hand writing Mutlu" w:hAnsi="Hand writing Mutlu"/>
          <w:b/>
          <w:color w:val="FF0000"/>
          <w:sz w:val="52"/>
        </w:rPr>
        <w:t>mon</w:t>
      </w:r>
    </w:p>
    <w:p w:rsidR="00900BDD" w:rsidRDefault="00900BDD" w:rsidP="00610579">
      <w:pPr>
        <w:rPr>
          <w:rFonts w:ascii="Hand writing Mutlu" w:hAnsi="Hand writing Mutlu"/>
          <w:sz w:val="52"/>
        </w:rPr>
      </w:pPr>
    </w:p>
    <w:p w:rsidR="00900BDD" w:rsidRPr="00610579" w:rsidRDefault="00900BDD" w:rsidP="00610579">
      <w:pPr>
        <w:tabs>
          <w:tab w:val="left" w:pos="998"/>
          <w:tab w:val="left" w:pos="2253"/>
          <w:tab w:val="left" w:pos="6487"/>
        </w:tabs>
        <w:rPr>
          <w:rFonts w:ascii="Hand writing Mutlu" w:hAnsi="Hand writing Mutlu"/>
          <w:sz w:val="32"/>
        </w:rPr>
      </w:pPr>
      <w:r>
        <w:rPr>
          <w:noProof/>
          <w:lang w:eastAsia="tr-TR"/>
        </w:rPr>
        <w:pict>
          <v:shape id="Kalp 35" o:spid="_x0000_s1055" style="position:absolute;margin-left:403.2pt;margin-top:25.8pt;width:108.8pt;height:60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1760,765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" path="m690880,191294v287867,-446352,1410547,,,573881c-719667,191294,403013,-255058,690880,191294xe" fillcolor="window" strokecolor="#c0504d" strokeweight="2pt">
            <v:path arrowok="t" o:connecttype="custom" o:connectlocs="690880,191294;690880,765175;690880,191294" o:connectangles="0,0,0"/>
          </v:shape>
        </w:pict>
      </w:r>
      <w:r>
        <w:rPr>
          <w:noProof/>
          <w:lang w:eastAsia="tr-TR"/>
        </w:rPr>
        <w:pict>
          <v:shape id="Düz Ok Bağlayıcısı 20" o:spid="_x0000_s1056" type="#_x0000_t32" style="position:absolute;margin-left:281.9pt;margin-top:26.15pt;width:26.4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shape id="Düz Ok Bağlayıcısı 19" o:spid="_x0000_s1057" type="#_x0000_t32" style="position:absolute;margin-left:71pt;margin-top:26.25pt;width:26.4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" strokeweight="3pt">
            <v:stroke endarrow="open"/>
            <v:shadow on="t" color="black" opacity="22937f" origin=",.5" offset="0,.63889mm"/>
          </v:shape>
        </w:pict>
      </w:r>
      <w:r w:rsidRPr="00610579">
        <w:rPr>
          <w:rFonts w:ascii="Hand writing Mutlu" w:hAnsi="Hand writing Mutlu"/>
          <w:color w:val="FF0000"/>
          <w:sz w:val="52"/>
        </w:rPr>
        <w:t>mo</w:t>
      </w:r>
      <w:r w:rsidRPr="00610579">
        <w:rPr>
          <w:rFonts w:ascii="Hand writing Mutlu" w:hAnsi="Hand writing Mutlu"/>
          <w:sz w:val="52"/>
        </w:rPr>
        <w:t xml:space="preserve"> r</w:t>
      </w:r>
      <w:r w:rsidRPr="00610579">
        <w:rPr>
          <w:rFonts w:ascii="Hand writing Mutlu" w:hAnsi="Hand writing Mutlu"/>
          <w:sz w:val="52"/>
        </w:rPr>
        <w:tab/>
        <w:t xml:space="preserve">mor    </w:t>
      </w:r>
      <w:r w:rsidRPr="00610579">
        <w:rPr>
          <w:rFonts w:ascii="Hand writing Mutlu" w:hAnsi="Hand writing Mutlu"/>
          <w:color w:val="FF0000"/>
          <w:sz w:val="52"/>
        </w:rPr>
        <w:t>ma</w:t>
      </w:r>
      <w:r w:rsidRPr="00610579">
        <w:rPr>
          <w:rFonts w:ascii="Hand writing Mutlu" w:hAnsi="Hand writing Mutlu"/>
          <w:sz w:val="52"/>
        </w:rPr>
        <w:t xml:space="preserve"> r</w:t>
      </w:r>
      <w:r w:rsidRPr="00610579">
        <w:rPr>
          <w:rFonts w:ascii="Hand writing Mutlu" w:hAnsi="Hand writing Mutlu"/>
          <w:sz w:val="52"/>
        </w:rPr>
        <w:tab/>
        <w:t>mar</w:t>
      </w:r>
      <w:r w:rsidRPr="00610579">
        <w:rPr>
          <w:rFonts w:ascii="Hand writing Mutlu" w:hAnsi="Hand writing Mutlu"/>
          <w:sz w:val="52"/>
        </w:rPr>
        <w:tab/>
      </w:r>
    </w:p>
    <w:p w:rsidR="00900BDD" w:rsidRDefault="00900BDD" w:rsidP="00610579">
      <w:pPr>
        <w:tabs>
          <w:tab w:val="left" w:pos="2253"/>
          <w:tab w:val="left" w:pos="6487"/>
        </w:tabs>
        <w:rPr>
          <w:rFonts w:ascii="Hand writing Mutlu" w:hAnsi="Hand writing Mutlu"/>
          <w:sz w:val="48"/>
        </w:rPr>
      </w:pPr>
      <w:r>
        <w:rPr>
          <w:noProof/>
          <w:lang w:eastAsia="tr-TR"/>
        </w:rPr>
        <w:pict>
          <v:shape id="Kalp 29" o:spid="_x0000_s1058" style="position:absolute;margin-left:256.7pt;margin-top:69.5pt;width:108.8pt;height:6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1760,765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" path="m690880,191294v287867,-446352,1410547,,,573881c-719667,191294,403013,-255058,690880,191294xe" fillcolor="window" strokecolor="#c0504d" strokeweight="2pt">
            <v:path arrowok="t" o:connecttype="custom" o:connectlocs="690880,191294;690880,765175;690880,191294" o:connectangles="0,0,0"/>
          </v:shape>
        </w:pict>
      </w:r>
      <w:r>
        <w:rPr>
          <w:noProof/>
          <w:lang w:eastAsia="tr-TR"/>
        </w:rPr>
        <w:pict>
          <v:shape id="Kalp 30" o:spid="_x0000_s1059" style="position:absolute;margin-left:110.35pt;margin-top:69.55pt;width:108.8pt;height:60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1760,765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" path="m690880,191294v287867,-446352,1410547,,,573881c-719667,191294,403013,-255058,690880,191294xe" fillcolor="window" strokecolor="#c0504d" strokeweight="2pt">
            <v:path arrowok="t" o:connecttype="custom" o:connectlocs="690880,191294;690880,765175;690880,191294" o:connectangles="0,0,0"/>
          </v:shape>
        </w:pict>
      </w:r>
      <w:r>
        <w:rPr>
          <w:noProof/>
          <w:lang w:eastAsia="tr-TR"/>
        </w:rPr>
        <w:pict>
          <v:shape id="Kalp 28" o:spid="_x0000_s1060" style="position:absolute;margin-left:-33.8pt;margin-top:69.4pt;width:108.8pt;height:60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1760,765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" path="m690880,191294v287867,-446352,1410547,,,573881c-719667,191294,403013,-255058,690880,191294xe" fillcolor="window" strokecolor="#c0504d" strokeweight="2pt">
            <v:path arrowok="t" o:connecttype="custom" o:connectlocs="690880,191294;690880,765175;690880,191294" o:connectangles="0,0,0"/>
          </v:shape>
        </w:pict>
      </w:r>
      <w:r>
        <w:rPr>
          <w:noProof/>
          <w:lang w:eastAsia="tr-TR"/>
        </w:rPr>
        <w:pict>
          <v:shape id="Kalp 27" o:spid="_x0000_s1061" style="position:absolute;margin-left:403.2pt;margin-top:69.55pt;width:108.8pt;height:6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1760,765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" path="m690880,191294v287867,-446352,1410547,,,573881c-719667,191294,403013,-255058,690880,191294xe" fillcolor="window" strokecolor="#c0504d" strokeweight="2pt">
            <v:path arrowok="t" o:connecttype="custom" o:connectlocs="690880,191294;690880,765175;690880,191294" o:connectangles="0,0,0"/>
          </v:shape>
        </w:pict>
      </w:r>
      <w:r>
        <w:rPr>
          <w:noProof/>
          <w:lang w:eastAsia="tr-TR"/>
        </w:rPr>
        <w:pict>
          <v:shape id="Düz Ok Bağlayıcısı 22" o:spid="_x0000_s1062" type="#_x0000_t32" style="position:absolute;margin-left:281.7pt;margin-top:17pt;width:26.3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shape id="Düz Ok Bağlayıcısı 21" o:spid="_x0000_s1063" type="#_x0000_t32" style="position:absolute;margin-left:61.6pt;margin-top:17.15pt;width:26.3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" strokecolor="windowText" strokeweight="3pt">
            <v:stroke endarrow="open"/>
            <v:shadow on="t" color="black" opacity="22937f" origin=",.5" offset="0,.63889mm"/>
          </v:shape>
        </w:pict>
      </w:r>
      <w:r w:rsidRPr="00610579">
        <w:rPr>
          <w:rFonts w:ascii="Hand writing Mutlu" w:hAnsi="Hand writing Mutlu"/>
          <w:color w:val="FF0000"/>
          <w:sz w:val="48"/>
        </w:rPr>
        <w:t xml:space="preserve">mi </w:t>
      </w:r>
      <w:r w:rsidRPr="00610579">
        <w:rPr>
          <w:rFonts w:ascii="Hand writing Mutlu" w:hAnsi="Hand writing Mutlu"/>
          <w:sz w:val="48"/>
        </w:rPr>
        <w:t>r</w:t>
      </w:r>
      <w:r w:rsidRPr="00610579">
        <w:rPr>
          <w:rFonts w:ascii="Hand writing Mutlu" w:hAnsi="Hand writing Mutlu"/>
          <w:sz w:val="48"/>
        </w:rPr>
        <w:tab/>
        <w:t xml:space="preserve">mir      </w:t>
      </w:r>
      <w:r w:rsidRPr="00610579">
        <w:rPr>
          <w:rFonts w:ascii="Hand writing Mutlu" w:hAnsi="Hand writing Mutlu"/>
          <w:color w:val="FF0000"/>
          <w:sz w:val="48"/>
        </w:rPr>
        <w:t>me</w:t>
      </w:r>
      <w:r w:rsidRPr="00610579">
        <w:rPr>
          <w:rFonts w:ascii="Hand writing Mutlu" w:hAnsi="Hand writing Mutlu"/>
          <w:sz w:val="48"/>
        </w:rPr>
        <w:t xml:space="preserve"> r</w:t>
      </w:r>
      <w:r w:rsidRPr="00610579">
        <w:rPr>
          <w:rFonts w:ascii="Hand writing Mutlu" w:hAnsi="Hand writing Mutlu"/>
          <w:sz w:val="48"/>
        </w:rPr>
        <w:tab/>
        <w:t>mer</w:t>
      </w:r>
    </w:p>
    <w:p w:rsidR="00900BDD" w:rsidRDefault="00900BDD" w:rsidP="00610579">
      <w:pPr>
        <w:tabs>
          <w:tab w:val="left" w:pos="2253"/>
          <w:tab w:val="left" w:pos="6487"/>
        </w:tabs>
        <w:rPr>
          <w:rFonts w:ascii="Hand writing Mutlu" w:hAnsi="Hand writing Mutlu"/>
          <w:sz w:val="48"/>
        </w:rPr>
      </w:pPr>
    </w:p>
    <w:p w:rsidR="00900BDD" w:rsidRPr="003B08DE" w:rsidRDefault="00900BDD" w:rsidP="00610579">
      <w:pPr>
        <w:tabs>
          <w:tab w:val="left" w:pos="2253"/>
          <w:tab w:val="left" w:pos="6487"/>
        </w:tabs>
        <w:rPr>
          <w:rFonts w:ascii="Hand writing Mutlu" w:hAnsi="Hand writing Mutlu"/>
          <w:sz w:val="52"/>
        </w:rPr>
      </w:pPr>
      <w:r w:rsidRPr="003B08DE">
        <w:rPr>
          <w:rFonts w:ascii="Hand writing Mutlu" w:hAnsi="Hand writing Mutlu"/>
          <w:sz w:val="52"/>
        </w:rPr>
        <w:t>imar-mimar-millet-minnet-minnettar</w:t>
      </w:r>
    </w:p>
    <w:p w:rsidR="00900BDD" w:rsidRPr="003B08DE" w:rsidRDefault="00900BDD" w:rsidP="00610579">
      <w:pPr>
        <w:tabs>
          <w:tab w:val="left" w:pos="2253"/>
          <w:tab w:val="left" w:pos="6487"/>
        </w:tabs>
        <w:rPr>
          <w:rFonts w:ascii="Hand writing Mutlu" w:hAnsi="Hand writing Mutlu"/>
          <w:sz w:val="52"/>
        </w:rPr>
      </w:pPr>
      <w:r w:rsidRPr="003B08DE">
        <w:rPr>
          <w:rFonts w:ascii="Hand writing Mutlu" w:hAnsi="Hand writing Mutlu"/>
          <w:sz w:val="52"/>
        </w:rPr>
        <w:t>imren-İmran-Mine-imalat-imam-tamir-metro-Metin-Meltem-mera-metan-metanet-metanetli-metot-menemen-metin-emir-Emre-Emine-Mete-elime-emrime-emanet-Emel-Emin-mala-matara-olma-atma-elma-mama-tatma-ama-aman-Leman-tamam-tamamla-motor-motora-mont-moral-morali-moralin-moralim-omlet-omletim-omo-mola</w:t>
      </w:r>
    </w:p>
    <w:p w:rsidR="00900BDD" w:rsidRDefault="00900BDD" w:rsidP="00610579">
      <w:pPr>
        <w:tabs>
          <w:tab w:val="left" w:pos="2253"/>
          <w:tab w:val="left" w:pos="6487"/>
        </w:tabs>
        <w:rPr>
          <w:rFonts w:ascii="Hand writing Mutlu" w:hAnsi="Hand writing Mutlu"/>
          <w:sz w:val="48"/>
        </w:rPr>
      </w:pPr>
      <w:bookmarkStart w:id="0" w:name="_GoBack"/>
      <w:bookmarkEnd w:id="0"/>
    </w:p>
    <w:p w:rsidR="00900BDD" w:rsidRPr="003B08DE" w:rsidRDefault="00900BDD" w:rsidP="00D77D74">
      <w:pPr>
        <w:rPr>
          <w:rFonts w:ascii="Hand writing Mutlu" w:hAnsi="Hand writing Mutlu"/>
          <w:sz w:val="44"/>
        </w:rPr>
      </w:pPr>
      <w:r w:rsidRPr="003B08DE">
        <w:rPr>
          <w:rFonts w:ascii="Hand writing Mutlu" w:hAnsi="Hand writing Mutlu"/>
          <w:sz w:val="44"/>
        </w:rPr>
        <w:t>Mete elma atma.</w:t>
      </w:r>
    </w:p>
    <w:p w:rsidR="00900BDD" w:rsidRPr="003B08DE" w:rsidRDefault="00900BDD" w:rsidP="00D77D74">
      <w:pPr>
        <w:rPr>
          <w:rFonts w:ascii="Hand writing Mutlu" w:hAnsi="Hand writing Mutlu"/>
          <w:sz w:val="44"/>
        </w:rPr>
      </w:pPr>
      <w:r w:rsidRPr="003B08DE">
        <w:rPr>
          <w:rFonts w:ascii="Hand writing Mutlu" w:hAnsi="Hand writing Mutlu"/>
          <w:sz w:val="44"/>
        </w:rPr>
        <w:t>Emre menemen 7 mi?</w:t>
      </w:r>
    </w:p>
    <w:p w:rsidR="00900BDD" w:rsidRPr="003B08DE" w:rsidRDefault="00900BDD" w:rsidP="00D77D74">
      <w:pPr>
        <w:rPr>
          <w:rFonts w:ascii="Hand writing Mutlu" w:hAnsi="Hand writing Mutlu"/>
          <w:sz w:val="44"/>
        </w:rPr>
      </w:pPr>
      <w:r w:rsidRPr="003B08DE">
        <w:rPr>
          <w:rFonts w:ascii="Hand writing Mutlu" w:hAnsi="Hand writing Mutlu"/>
          <w:sz w:val="44"/>
        </w:rPr>
        <w:t>İmran metanetli ol.</w:t>
      </w:r>
    </w:p>
    <w:p w:rsidR="00900BDD" w:rsidRPr="003B08DE" w:rsidRDefault="00900BDD" w:rsidP="00D77D74">
      <w:pPr>
        <w:rPr>
          <w:rFonts w:ascii="Hand writing Mutlu" w:hAnsi="Hand writing Mutlu"/>
          <w:sz w:val="44"/>
        </w:rPr>
      </w:pPr>
      <w:r w:rsidRPr="003B08DE">
        <w:rPr>
          <w:rFonts w:ascii="Hand writing Mutlu" w:hAnsi="Hand writing Mutlu"/>
          <w:sz w:val="44"/>
        </w:rPr>
        <w:t>Meltem annene minnettar ol.</w:t>
      </w:r>
    </w:p>
    <w:p w:rsidR="00900BDD" w:rsidRPr="003B08DE" w:rsidRDefault="00900BDD" w:rsidP="00D77D74">
      <w:pPr>
        <w:rPr>
          <w:rFonts w:ascii="Hand writing Mutlu" w:hAnsi="Hand writing Mutlu"/>
          <w:sz w:val="44"/>
        </w:rPr>
      </w:pPr>
      <w:r w:rsidRPr="003B08DE">
        <w:rPr>
          <w:rFonts w:ascii="Hand writing Mutlu" w:hAnsi="Hand writing Mutlu"/>
          <w:sz w:val="44"/>
        </w:rPr>
        <w:t>Emin ata mera otlat.</w:t>
      </w:r>
    </w:p>
    <w:p w:rsidR="00900BDD" w:rsidRPr="003B08DE" w:rsidRDefault="00900BDD" w:rsidP="00D77D74">
      <w:pPr>
        <w:rPr>
          <w:rFonts w:ascii="Hand writing Mutlu" w:hAnsi="Hand writing Mutlu"/>
          <w:sz w:val="44"/>
        </w:rPr>
      </w:pPr>
      <w:r w:rsidRPr="003B08DE">
        <w:rPr>
          <w:rFonts w:ascii="Hand writing Mutlu" w:hAnsi="Hand writing Mutlu"/>
          <w:sz w:val="44"/>
        </w:rPr>
        <w:t>Metin motor tamir et.</w:t>
      </w:r>
    </w:p>
    <w:p w:rsidR="00900BDD" w:rsidRPr="003B08DE" w:rsidRDefault="00900BDD" w:rsidP="00D77D74">
      <w:pPr>
        <w:rPr>
          <w:rFonts w:ascii="Hand writing Mutlu" w:hAnsi="Hand writing Mutlu"/>
          <w:sz w:val="44"/>
        </w:rPr>
      </w:pPr>
      <w:r w:rsidRPr="003B08DE">
        <w:rPr>
          <w:rFonts w:ascii="Hand writing Mutlu" w:hAnsi="Hand writing Mutlu"/>
          <w:sz w:val="44"/>
        </w:rPr>
        <w:t>Leman mama tatma ,omlet tat.</w:t>
      </w:r>
    </w:p>
    <w:p w:rsidR="00900BDD" w:rsidRPr="003B08DE" w:rsidRDefault="00900BDD" w:rsidP="00D77D74">
      <w:pPr>
        <w:rPr>
          <w:rFonts w:ascii="Hand writing Mutlu" w:hAnsi="Hand writing Mutlu"/>
          <w:sz w:val="44"/>
        </w:rPr>
      </w:pPr>
      <w:r w:rsidRPr="003B08DE">
        <w:rPr>
          <w:rFonts w:ascii="Hand writing Mutlu" w:hAnsi="Hand writing Mutlu"/>
          <w:sz w:val="44"/>
        </w:rPr>
        <w:t>O millet metanetli.</w:t>
      </w:r>
    </w:p>
    <w:p w:rsidR="00900BDD" w:rsidRPr="003B08DE" w:rsidRDefault="00900BDD" w:rsidP="00D77D74">
      <w:pPr>
        <w:rPr>
          <w:rFonts w:ascii="Hand writing Mutlu" w:hAnsi="Hand writing Mutlu"/>
          <w:sz w:val="44"/>
        </w:rPr>
      </w:pPr>
      <w:r w:rsidRPr="003B08DE">
        <w:rPr>
          <w:rFonts w:ascii="Hand writing Mutlu" w:hAnsi="Hand writing Mutlu"/>
          <w:sz w:val="44"/>
        </w:rPr>
        <w:t>Milletten emir alma.</w:t>
      </w:r>
    </w:p>
    <w:p w:rsidR="00900BDD" w:rsidRPr="003B08DE" w:rsidRDefault="00900BDD" w:rsidP="00D77D74">
      <w:pPr>
        <w:rPr>
          <w:rFonts w:ascii="Hand writing Mutlu" w:hAnsi="Hand writing Mutlu"/>
          <w:sz w:val="44"/>
        </w:rPr>
      </w:pPr>
      <w:r w:rsidRPr="003B08DE">
        <w:rPr>
          <w:rFonts w:ascii="Hand writing Mutlu" w:hAnsi="Hand writing Mutlu"/>
          <w:sz w:val="44"/>
        </w:rPr>
        <w:t>Emel menemen ile omlet 7.</w:t>
      </w:r>
    </w:p>
    <w:p w:rsidR="00900BDD" w:rsidRPr="003B08DE" w:rsidRDefault="00900BDD" w:rsidP="00D77D74">
      <w:pPr>
        <w:rPr>
          <w:rFonts w:ascii="Hand writing Mutlu" w:hAnsi="Hand writing Mutlu"/>
          <w:sz w:val="44"/>
        </w:rPr>
      </w:pPr>
      <w:r w:rsidRPr="003B08DE">
        <w:rPr>
          <w:rFonts w:ascii="Hand writing Mutlu" w:hAnsi="Hand writing Mutlu"/>
          <w:sz w:val="44"/>
        </w:rPr>
        <w:t>Mimar ol ,imam ol.</w:t>
      </w:r>
    </w:p>
    <w:p w:rsidR="00900BDD" w:rsidRPr="003B08DE" w:rsidRDefault="00900BDD" w:rsidP="00D77D74">
      <w:pPr>
        <w:rPr>
          <w:rFonts w:ascii="Hand writing Mutlu" w:hAnsi="Hand writing Mutlu"/>
          <w:sz w:val="44"/>
        </w:rPr>
      </w:pPr>
      <w:r w:rsidRPr="003B08DE">
        <w:rPr>
          <w:rFonts w:ascii="Hand writing Mutlu" w:hAnsi="Hand writing Mutlu"/>
          <w:sz w:val="44"/>
        </w:rPr>
        <w:t>Emine emanetini al.</w:t>
      </w:r>
    </w:p>
    <w:p w:rsidR="00900BDD" w:rsidRPr="003B08DE" w:rsidRDefault="00900BDD" w:rsidP="00D77D74">
      <w:pPr>
        <w:rPr>
          <w:rFonts w:ascii="Hand writing Mutlu" w:hAnsi="Hand writing Mutlu"/>
          <w:sz w:val="44"/>
        </w:rPr>
      </w:pPr>
      <w:r w:rsidRPr="003B08DE">
        <w:rPr>
          <w:rFonts w:ascii="Hand writing Mutlu" w:hAnsi="Hand writing Mutlu"/>
          <w:sz w:val="44"/>
        </w:rPr>
        <w:t>Emre motora atlama.</w:t>
      </w:r>
    </w:p>
    <w:p w:rsidR="00900BDD" w:rsidRPr="00D77D74" w:rsidRDefault="00900BDD" w:rsidP="003B08DE">
      <w:pPr>
        <w:tabs>
          <w:tab w:val="right" w:pos="9072"/>
        </w:tabs>
        <w:rPr>
          <w:rFonts w:ascii="Hand writing Mutlu" w:hAnsi="Hand writing Mutlu"/>
          <w:sz w:val="48"/>
        </w:rPr>
      </w:pPr>
      <w:r w:rsidRPr="003B08DE">
        <w:rPr>
          <w:rFonts w:ascii="Hand writing Mutlu" w:hAnsi="Hand writing Mutlu"/>
          <w:sz w:val="44"/>
        </w:rPr>
        <w:t>Mete metin ol.</w:t>
      </w:r>
      <w:r w:rsidRPr="00C00579">
        <w:rPr>
          <w:rFonts w:ascii="Comic Sans MS" w:hAnsi="Comic Sans MS"/>
          <w:sz w:val="24"/>
          <w:szCs w:val="24"/>
        </w:rPr>
        <w:t xml:space="preserve"> </w:t>
      </w:r>
      <w:hyperlink r:id="rId6" w:history="1">
        <w:r w:rsidRPr="003B345E">
          <w:rPr>
            <w:rStyle w:val="Hyperlink"/>
            <w:rFonts w:ascii="Comic Sans MS" w:hAnsi="Comic Sans MS"/>
            <w:sz w:val="24"/>
            <w:szCs w:val="24"/>
          </w:rPr>
          <w:t>www.sorubak.com</w:t>
        </w:r>
      </w:hyperlink>
      <w:r>
        <w:rPr>
          <w:rFonts w:ascii="Hand writing Mutlu" w:hAnsi="Hand writing Mutlu"/>
          <w:sz w:val="44"/>
        </w:rPr>
        <w:tab/>
      </w:r>
    </w:p>
    <w:sectPr w:rsidR="00900BDD" w:rsidRPr="00D77D74" w:rsidSect="006113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BDD" w:rsidRDefault="00900BDD" w:rsidP="00610579">
      <w:pPr>
        <w:spacing w:after="0" w:line="240" w:lineRule="auto"/>
      </w:pPr>
      <w:r>
        <w:separator/>
      </w:r>
    </w:p>
  </w:endnote>
  <w:endnote w:type="continuationSeparator" w:id="0">
    <w:p w:rsidR="00900BDD" w:rsidRDefault="00900BDD" w:rsidP="00610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BDD" w:rsidRDefault="00900BDD" w:rsidP="00610579">
      <w:pPr>
        <w:spacing w:after="0" w:line="240" w:lineRule="auto"/>
      </w:pPr>
      <w:r>
        <w:separator/>
      </w:r>
    </w:p>
  </w:footnote>
  <w:footnote w:type="continuationSeparator" w:id="0">
    <w:p w:rsidR="00900BDD" w:rsidRDefault="00900BDD" w:rsidP="006105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5C7A"/>
    <w:rsid w:val="003A35C8"/>
    <w:rsid w:val="003B08DE"/>
    <w:rsid w:val="003B345E"/>
    <w:rsid w:val="00415C7A"/>
    <w:rsid w:val="00610579"/>
    <w:rsid w:val="00611347"/>
    <w:rsid w:val="00683B9F"/>
    <w:rsid w:val="00687BCA"/>
    <w:rsid w:val="006D568C"/>
    <w:rsid w:val="008536E8"/>
    <w:rsid w:val="00900BDD"/>
    <w:rsid w:val="00A51D69"/>
    <w:rsid w:val="00BE0F8A"/>
    <w:rsid w:val="00C00579"/>
    <w:rsid w:val="00D77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34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10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1057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10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10579"/>
    <w:rPr>
      <w:rFonts w:cs="Times New Roman"/>
    </w:rPr>
  </w:style>
  <w:style w:type="character" w:styleId="Hyperlink">
    <w:name w:val="Hyperlink"/>
    <w:basedOn w:val="DefaultParagraphFont"/>
    <w:uiPriority w:val="99"/>
    <w:rsid w:val="00C0057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3</Pages>
  <Words>144</Words>
  <Characters>825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Selma</dc:creator>
  <cp:keywords>www.sorubak.com</cp:keywords>
  <dc:description>www.sorubak.com</dc:description>
  <cp:lastModifiedBy>edanur</cp:lastModifiedBy>
  <cp:revision>4</cp:revision>
  <dcterms:created xsi:type="dcterms:W3CDTF">2012-12-22T19:57:00Z</dcterms:created>
  <dcterms:modified xsi:type="dcterms:W3CDTF">2012-12-30T20:28:00Z</dcterms:modified>
  <cp:category>www.sorubak.com</cp:category>
</cp:coreProperties>
</file>