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26F" w:rsidRDefault="00DA426F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https://encrypted-tbn0.gstatic.com/images?q=tbn:ANd9GcQIFCsLZ60nD3QBabRxANYQlFdue-qRsiiEzmbkegXoHJNLqt3o3g" style="position:absolute;margin-left:-13.9pt;margin-top:-63.35pt;width:99.75pt;height:2in;z-index:251646976;visibility:visible;mso-position-horizontal-relative:margin;mso-position-vertical-relative:margin">
            <v:imagedata r:id="rId4" o:title=""/>
            <w10:wrap type="square" anchorx="margin" anchory="margin"/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83.65pt;margin-top:-44.6pt;width:180pt;height:96pt;z-index:251645952" adj="-6876,13095">
            <v:textbox>
              <w:txbxContent>
                <w:p w:rsidR="00DA426F" w:rsidRPr="0027797C" w:rsidRDefault="00DA426F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 xml:space="preserve">  </w:t>
                  </w:r>
                  <w:r w:rsidRPr="0027797C">
                    <w:rPr>
                      <w:rFonts w:ascii="Hand writing Mutlu" w:hAnsi="Hand writing Mutlu"/>
                      <w:sz w:val="96"/>
                      <w:szCs w:val="96"/>
                    </w:rPr>
                    <w:t>li</w:t>
                  </w:r>
                </w:p>
              </w:txbxContent>
            </v:textbox>
          </v:shape>
        </w:pict>
      </w:r>
    </w:p>
    <w:p w:rsidR="00DA426F" w:rsidRPr="00F51968" w:rsidRDefault="00DA426F" w:rsidP="00F51968">
      <w:pPr>
        <w:rPr>
          <w:rFonts w:ascii="Hand writing Mutlu" w:hAnsi="Hand writing Mutlu"/>
        </w:rPr>
      </w:pPr>
    </w:p>
    <w:p w:rsidR="00DA426F" w:rsidRPr="00F51968" w:rsidRDefault="00DA426F" w:rsidP="00F51968">
      <w:pPr>
        <w:rPr>
          <w:rFonts w:ascii="Hand writing Mutlu" w:hAnsi="Hand writing Mutlu"/>
        </w:rPr>
      </w:pPr>
    </w:p>
    <w:tbl>
      <w:tblPr>
        <w:tblpPr w:leftFromText="141" w:rightFromText="141" w:vertAnchor="page" w:horzAnchor="margin" w:tblpY="363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0"/>
        <w:gridCol w:w="3071"/>
        <w:gridCol w:w="3071"/>
      </w:tblGrid>
      <w:tr w:rsidR="00DA426F" w:rsidRPr="002506F3" w:rsidTr="002506F3">
        <w:tc>
          <w:tcPr>
            <w:tcW w:w="3070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2506F3">
              <w:rPr>
                <w:rFonts w:ascii="Hand writing Mutlu" w:hAnsi="Hand writing Mutlu"/>
                <w:sz w:val="52"/>
                <w:szCs w:val="52"/>
              </w:rPr>
              <w:t>1.hece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2506F3">
              <w:rPr>
                <w:rFonts w:ascii="Hand writing Mutlu" w:hAnsi="Hand writing Mutlu"/>
                <w:sz w:val="52"/>
                <w:szCs w:val="52"/>
              </w:rPr>
              <w:t>2.hece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2506F3">
              <w:rPr>
                <w:rFonts w:ascii="Hand writing Mutlu" w:hAnsi="Hand writing Mutlu"/>
                <w:sz w:val="52"/>
                <w:szCs w:val="52"/>
              </w:rPr>
              <w:t>3. kelime</w:t>
            </w:r>
          </w:p>
        </w:tc>
      </w:tr>
      <w:tr w:rsidR="00DA426F" w:rsidRPr="002506F3" w:rsidTr="002506F3">
        <w:tc>
          <w:tcPr>
            <w:tcW w:w="3070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67.15pt;margin-top:19.15pt;width:60.75pt;height:0;z-index:251648000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29" type="#_x0000_t32" style="position:absolute;margin-left:41.15pt;margin-top:22.9pt;width:60.75pt;height:0;z-index:251649024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</w:rPr>
              <w:t>li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2506F3">
              <w:rPr>
                <w:rFonts w:ascii="Hand writing Mutlu" w:hAnsi="Hand writing Mutlu"/>
                <w:sz w:val="52"/>
                <w:szCs w:val="52"/>
              </w:rPr>
              <w:t>e</w: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li</w:t>
            </w:r>
          </w:p>
        </w:tc>
      </w:tr>
      <w:tr w:rsidR="00DA426F" w:rsidRPr="002506F3" w:rsidTr="002506F3">
        <w:tc>
          <w:tcPr>
            <w:tcW w:w="3070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0" type="#_x0000_t32" style="position:absolute;margin-left:67.15pt;margin-top:26.1pt;width:60.75pt;height:0;z-index:251650048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sz w:val="52"/>
                <w:szCs w:val="52"/>
              </w:rPr>
              <w:t>el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1" type="#_x0000_t32" style="position:absolute;margin-left:44.9pt;margin-top:26.1pt;width:60.75pt;height:0;z-index:251652096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</w:rPr>
              <w:t>li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2506F3">
              <w:rPr>
                <w:rFonts w:ascii="Hand writing Mutlu" w:hAnsi="Hand writing Mutlu"/>
                <w:sz w:val="52"/>
                <w:szCs w:val="52"/>
              </w:rPr>
              <w:t>el</w: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li</w:t>
            </w:r>
          </w:p>
        </w:tc>
      </w:tr>
      <w:tr w:rsidR="00DA426F" w:rsidRPr="002506F3" w:rsidTr="002506F3">
        <w:tc>
          <w:tcPr>
            <w:tcW w:w="3070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2" type="#_x0000_t32" style="position:absolute;margin-left:67.15pt;margin-top:21pt;width:60.75pt;height:0;z-index:251651072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sz w:val="52"/>
                <w:szCs w:val="52"/>
              </w:rPr>
              <w:t>et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3" type="#_x0000_t32" style="position:absolute;margin-left:41.15pt;margin-top:21pt;width:60.75pt;height:0;z-index:251654144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</w:rPr>
              <w:t>li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2506F3">
              <w:rPr>
                <w:rFonts w:ascii="Hand writing Mutlu" w:hAnsi="Hand writing Mutlu"/>
                <w:sz w:val="52"/>
                <w:szCs w:val="52"/>
              </w:rPr>
              <w:t>et</w: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li</w:t>
            </w:r>
          </w:p>
        </w:tc>
      </w:tr>
      <w:tr w:rsidR="00DA426F" w:rsidRPr="002506F3" w:rsidTr="002506F3">
        <w:tc>
          <w:tcPr>
            <w:tcW w:w="3070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4" type="#_x0000_t32" style="position:absolute;margin-left:67.15pt;margin-top:27.9pt;width:60.75pt;height:0;z-index:251653120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sz w:val="52"/>
                <w:szCs w:val="52"/>
              </w:rPr>
              <w:t>i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 w:rsidRPr="002506F3">
              <w:rPr>
                <w:rFonts w:ascii="Hand writing Mutlu" w:hAnsi="Hand writing Mutlu"/>
                <w:color w:val="FF0000"/>
                <w:sz w:val="52"/>
                <w:szCs w:val="52"/>
              </w:rPr>
              <w:t>li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2506F3">
              <w:rPr>
                <w:rFonts w:ascii="Hand writing Mutlu" w:hAnsi="Hand writing Mutlu"/>
                <w:sz w:val="52"/>
                <w:szCs w:val="52"/>
              </w:rPr>
              <w:t>i</w: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li</w:t>
            </w:r>
          </w:p>
        </w:tc>
      </w:tr>
      <w:tr w:rsidR="00DA426F" w:rsidRPr="002506F3" w:rsidTr="002506F3">
        <w:tc>
          <w:tcPr>
            <w:tcW w:w="3070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5" type="#_x0000_t32" style="position:absolute;margin-left:67.15pt;margin-top:22.8pt;width:60.75pt;height:0;z-index:251655168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sz w:val="52"/>
                <w:szCs w:val="52"/>
              </w:rPr>
              <w:t>a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6" type="#_x0000_t32" style="position:absolute;margin-left:45.65pt;margin-top:22.8pt;width:60.75pt;height:0;z-index:251656192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</w:rPr>
              <w:t>li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2506F3">
              <w:rPr>
                <w:rFonts w:ascii="Hand writing Mutlu" w:hAnsi="Hand writing Mutlu"/>
                <w:sz w:val="52"/>
                <w:szCs w:val="52"/>
              </w:rPr>
              <w:t>A</w: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li</w:t>
            </w:r>
          </w:p>
        </w:tc>
      </w:tr>
      <w:tr w:rsidR="00DA426F" w:rsidRPr="002506F3" w:rsidTr="002506F3">
        <w:tc>
          <w:tcPr>
            <w:tcW w:w="3070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7" type="#_x0000_t32" style="position:absolute;margin-left:67.15pt;margin-top:21.5pt;width:60.75pt;height:0;z-index:251659264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sz w:val="52"/>
                <w:szCs w:val="52"/>
              </w:rPr>
              <w:t>le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8" type="#_x0000_t32" style="position:absolute;margin-left:46.4pt;margin-top:21.5pt;width:60.75pt;height:0;z-index:251658240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</w:rPr>
              <w:t>li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2506F3">
              <w:rPr>
                <w:rFonts w:ascii="Hand writing Mutlu" w:hAnsi="Hand writing Mutlu"/>
                <w:sz w:val="52"/>
                <w:szCs w:val="52"/>
              </w:rPr>
              <w:t>le</w: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li</w:t>
            </w:r>
          </w:p>
        </w:tc>
      </w:tr>
      <w:tr w:rsidR="00DA426F" w:rsidRPr="002506F3" w:rsidTr="002506F3">
        <w:tc>
          <w:tcPr>
            <w:tcW w:w="3070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9" type="#_x0000_t32" style="position:absolute;margin-left:67.15pt;margin-top:20.15pt;width:60.75pt;height:0;z-index:251661312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sz w:val="52"/>
                <w:szCs w:val="52"/>
              </w:rPr>
              <w:t>lale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40" type="#_x0000_t32" style="position:absolute;margin-left:44.9pt;margin-top:20.15pt;width:60.75pt;height:0;z-index:251660288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</w:rPr>
              <w:t>li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2506F3">
              <w:rPr>
                <w:rFonts w:ascii="Hand writing Mutlu" w:hAnsi="Hand writing Mutlu"/>
                <w:sz w:val="52"/>
                <w:szCs w:val="52"/>
              </w:rPr>
              <w:t>lale</w: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li</w:t>
            </w:r>
          </w:p>
        </w:tc>
      </w:tr>
      <w:tr w:rsidR="00DA426F" w:rsidRPr="002506F3" w:rsidTr="002506F3">
        <w:tc>
          <w:tcPr>
            <w:tcW w:w="3070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41" type="#_x0000_t32" style="position:absolute;margin-left:67.15pt;margin-top:27.05pt;width:60.75pt;height:0;z-index:251662336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sz w:val="52"/>
                <w:szCs w:val="52"/>
              </w:rPr>
              <w:t>alet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42" type="#_x0000_t32" style="position:absolute;margin-left:44.9pt;margin-top:19.55pt;width:60.75pt;height:0;z-index:251663360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</w:rPr>
              <w:t>li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2506F3">
              <w:rPr>
                <w:rFonts w:ascii="Hand writing Mutlu" w:hAnsi="Hand writing Mutlu"/>
                <w:sz w:val="52"/>
                <w:szCs w:val="52"/>
              </w:rPr>
              <w:t>alet</w: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li</w:t>
            </w:r>
          </w:p>
        </w:tc>
      </w:tr>
      <w:tr w:rsidR="00DA426F" w:rsidRPr="002506F3" w:rsidTr="002506F3">
        <w:tc>
          <w:tcPr>
            <w:tcW w:w="3070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43" type="#_x0000_t32" style="position:absolute;margin-left:73.15pt;margin-top:22.75pt;width:60.75pt;height:0;z-index:251664384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sz w:val="52"/>
                <w:szCs w:val="52"/>
              </w:rPr>
              <w:t>atlet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44" type="#_x0000_t32" style="position:absolute;margin-left:46.4pt;margin-top:19pt;width:60.75pt;height:0;z-index:251665408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</w:rPr>
              <w:t>li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2506F3">
              <w:rPr>
                <w:rFonts w:ascii="Hand writing Mutlu" w:hAnsi="Hand writing Mutlu"/>
                <w:sz w:val="52"/>
                <w:szCs w:val="52"/>
              </w:rPr>
              <w:t>atlet</w: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li</w:t>
            </w:r>
          </w:p>
        </w:tc>
      </w:tr>
      <w:tr w:rsidR="00DA426F" w:rsidRPr="002506F3" w:rsidTr="002506F3">
        <w:tc>
          <w:tcPr>
            <w:tcW w:w="3070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45" type="#_x0000_t32" style="position:absolute;margin-left:78.4pt;margin-top:22.9pt;width:60.75pt;height:0;z-index:251666432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sz w:val="52"/>
                <w:szCs w:val="52"/>
              </w:rPr>
              <w:t>te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46" type="#_x0000_t32" style="position:absolute;margin-left:44.9pt;margin-top:19.15pt;width:60.75pt;height:0;z-index:251667456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</w:rPr>
              <w:t>li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2506F3">
              <w:rPr>
                <w:rFonts w:ascii="Hand writing Mutlu" w:hAnsi="Hand writing Mutlu"/>
                <w:sz w:val="52"/>
                <w:szCs w:val="52"/>
              </w:rPr>
              <w:t>te</w: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li</w:t>
            </w:r>
          </w:p>
        </w:tc>
      </w:tr>
      <w:tr w:rsidR="00DA426F" w:rsidRPr="002506F3" w:rsidTr="002506F3">
        <w:tc>
          <w:tcPr>
            <w:tcW w:w="3070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47" type="#_x0000_t32" style="position:absolute;margin-left:73.15pt;margin-top:24.55pt;width:60.75pt;height:0;z-index:251668480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sz w:val="52"/>
                <w:szCs w:val="52"/>
              </w:rPr>
              <w:t>tel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color w:val="FF0000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48" type="#_x0000_t32" style="position:absolute;margin-left:41.15pt;margin-top:24.55pt;width:60.75pt;height:0;z-index:251669504;mso-position-horizontal-relative:text;mso-position-vertical-relative:text" o:connectortype="straight">
                  <v:stroke endarrow="block"/>
                </v:shape>
              </w:pic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</w:rPr>
              <w:t>li</w:t>
            </w:r>
          </w:p>
        </w:tc>
        <w:tc>
          <w:tcPr>
            <w:tcW w:w="3071" w:type="dxa"/>
          </w:tcPr>
          <w:p w:rsidR="00DA426F" w:rsidRPr="002506F3" w:rsidRDefault="00DA426F" w:rsidP="002506F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2506F3">
              <w:rPr>
                <w:rFonts w:ascii="Hand writing Mutlu" w:hAnsi="Hand writing Mutlu"/>
                <w:sz w:val="52"/>
                <w:szCs w:val="52"/>
              </w:rPr>
              <w:t>tel</w:t>
            </w:r>
            <w:r w:rsidRPr="002506F3">
              <w:rPr>
                <w:rFonts w:ascii="Hand writing Mutlu" w:hAnsi="Hand writing Mutlu"/>
                <w:color w:val="FF0000"/>
                <w:sz w:val="52"/>
                <w:szCs w:val="52"/>
                <w:u w:val="single"/>
              </w:rPr>
              <w:t>li</w:t>
            </w:r>
          </w:p>
        </w:tc>
      </w:tr>
    </w:tbl>
    <w:p w:rsidR="00DA426F" w:rsidRDefault="00DA426F" w:rsidP="00F51968">
      <w:pPr>
        <w:tabs>
          <w:tab w:val="left" w:pos="5400"/>
        </w:tabs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_x0000_s1049" type="#_x0000_t32" style="position:absolute;margin-left:199.15pt;margin-top:202.15pt;width:60.75pt;height:0;z-index:251657216;mso-position-horizontal-relative:text;mso-position-vertical-relative:text" o:connectortype="straight">
            <v:stroke endarrow="block"/>
          </v:shape>
        </w:pict>
      </w:r>
      <w:r>
        <w:rPr>
          <w:rFonts w:ascii="Hand writing Mutlu" w:hAnsi="Hand writing Mutlu"/>
          <w:sz w:val="52"/>
          <w:szCs w:val="52"/>
        </w:rPr>
        <w:t>Ali laleli atlet al.</w:t>
      </w:r>
    </w:p>
    <w:p w:rsidR="00DA426F" w:rsidRDefault="00DA426F" w:rsidP="006859B5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0"/>
          <w:szCs w:val="40"/>
        </w:rPr>
        <w:t xml:space="preserve">Atilla elli etli </w:t>
      </w:r>
      <w:r w:rsidRPr="0012539E">
        <w:rPr>
          <w:noProof/>
          <w:lang w:eastAsia="tr-TR"/>
        </w:rPr>
        <w:pict>
          <v:shape id="Resim 4" o:spid="_x0000_i1025" type="#_x0000_t75" alt="https://encrypted-tbn2.gstatic.com/images?q=tbn:ANd9GcR3wS_OBlmh0iCmqdsk95sd1mr0DKgP_OvubVwv-uC8XNjliMXqVw" style="width:27pt;height:25.5pt;visibility:visible">
            <v:imagedata r:id="rId5" o:title=""/>
          </v:shape>
        </w:pict>
      </w:r>
      <w:r>
        <w:rPr>
          <w:rFonts w:ascii="Hand writing Mutlu" w:hAnsi="Hand writing Mutlu"/>
          <w:sz w:val="40"/>
          <w:szCs w:val="40"/>
        </w:rPr>
        <w:t xml:space="preserve"> 7. </w:t>
      </w:r>
      <w:hyperlink r:id="rId6" w:history="1">
        <w:r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  <w:r>
        <w:rPr>
          <w:rFonts w:ascii="Hand writing Mutlu" w:hAnsi="Hand writing Mutlu"/>
          <w:sz w:val="44"/>
          <w:szCs w:val="44"/>
        </w:rPr>
        <w:t xml:space="preserve"> </w:t>
      </w:r>
    </w:p>
    <w:p w:rsidR="00DA426F" w:rsidRPr="006D3910" w:rsidRDefault="00DA426F" w:rsidP="00F51968">
      <w:pPr>
        <w:tabs>
          <w:tab w:val="left" w:pos="5400"/>
        </w:tabs>
        <w:rPr>
          <w:rFonts w:ascii="Hand writing Mutlu" w:hAnsi="Hand writing Mutlu"/>
          <w:sz w:val="40"/>
          <w:szCs w:val="40"/>
        </w:rPr>
      </w:pPr>
    </w:p>
    <w:sectPr w:rsidR="00DA426F" w:rsidRPr="006D3910" w:rsidSect="00374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797C"/>
    <w:rsid w:val="0012539E"/>
    <w:rsid w:val="00174EF2"/>
    <w:rsid w:val="002506F3"/>
    <w:rsid w:val="0027797C"/>
    <w:rsid w:val="002D2BD1"/>
    <w:rsid w:val="00374A69"/>
    <w:rsid w:val="006859B5"/>
    <w:rsid w:val="006D3910"/>
    <w:rsid w:val="00B93063"/>
    <w:rsid w:val="00DA426F"/>
    <w:rsid w:val="00F04789"/>
    <w:rsid w:val="00F51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A6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77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797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74EF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859B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30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44</Words>
  <Characters>251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ANIL-PC</dc:creator>
  <cp:keywords>www.sorubak.com</cp:keywords>
  <dc:description>www.sorubak.com</dc:description>
  <cp:lastModifiedBy>edanur</cp:lastModifiedBy>
  <cp:revision>2</cp:revision>
  <dcterms:created xsi:type="dcterms:W3CDTF">2012-12-23T09:45:00Z</dcterms:created>
  <dcterms:modified xsi:type="dcterms:W3CDTF">2012-12-30T20:16:00Z</dcterms:modified>
  <cp:category>www.sorubak.com</cp:category>
</cp:coreProperties>
</file>