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74E" w:rsidRPr="00E622BE" w:rsidRDefault="004C774E" w:rsidP="00E622BE">
      <w:pPr>
        <w:jc w:val="center"/>
        <w:rPr>
          <w:b/>
          <w:bCs/>
          <w:sz w:val="32"/>
          <w:szCs w:val="32"/>
        </w:rPr>
      </w:pPr>
      <w:r w:rsidRPr="00E622BE">
        <w:rPr>
          <w:b/>
          <w:bCs/>
          <w:sz w:val="32"/>
          <w:szCs w:val="32"/>
        </w:rPr>
        <w:t>-ki ekinin yazımı</w:t>
      </w:r>
    </w:p>
    <w:p w:rsidR="004C774E" w:rsidRDefault="004C774E" w:rsidP="0010555A">
      <w:pPr>
        <w:spacing w:after="0"/>
        <w:rPr>
          <w:rFonts w:ascii="Comic Sans MS" w:hAnsi="Comic Sans MS" w:cs="Comic Sans MS"/>
        </w:rPr>
      </w:pPr>
      <w:r w:rsidRPr="00E622BE">
        <w:rPr>
          <w:sz w:val="24"/>
          <w:szCs w:val="24"/>
        </w:rPr>
        <w:t>Cümlelerde geçen –ki  bağlaç ya</w:t>
      </w:r>
      <w:r>
        <w:rPr>
          <w:sz w:val="24"/>
          <w:szCs w:val="24"/>
        </w:rPr>
        <w:t xml:space="preserve"> </w:t>
      </w:r>
      <w:r w:rsidRPr="00E622BE">
        <w:rPr>
          <w:sz w:val="24"/>
          <w:szCs w:val="24"/>
        </w:rPr>
        <w:t>da ek olabilir. Biz ek olan “</w:t>
      </w:r>
      <w:r>
        <w:rPr>
          <w:sz w:val="24"/>
          <w:szCs w:val="24"/>
        </w:rPr>
        <w:t>-ki</w:t>
      </w:r>
      <w:r w:rsidRPr="00E622BE">
        <w:rPr>
          <w:sz w:val="24"/>
          <w:szCs w:val="24"/>
        </w:rPr>
        <w:t>”</w:t>
      </w:r>
      <w:r>
        <w:rPr>
          <w:sz w:val="24"/>
          <w:szCs w:val="24"/>
        </w:rPr>
        <w:t>l</w:t>
      </w:r>
      <w:r w:rsidRPr="00E622BE">
        <w:rPr>
          <w:sz w:val="24"/>
          <w:szCs w:val="24"/>
        </w:rPr>
        <w:t>eri bitişik yazarız. Bağlaç olan “–ki” eklerini ise ayrı yazarız.  Peki bu –ki ekinin bit</w:t>
      </w:r>
      <w:r>
        <w:rPr>
          <w:sz w:val="24"/>
          <w:szCs w:val="24"/>
        </w:rPr>
        <w:t xml:space="preserve"> </w:t>
      </w:r>
      <w:r w:rsidRPr="00E622BE">
        <w:rPr>
          <w:sz w:val="24"/>
          <w:szCs w:val="24"/>
        </w:rPr>
        <w:t>işik mi</w:t>
      </w:r>
      <w:r>
        <w:rPr>
          <w:sz w:val="24"/>
          <w:szCs w:val="24"/>
        </w:rPr>
        <w:t>,</w:t>
      </w:r>
      <w:r w:rsidRPr="00E622BE">
        <w:rPr>
          <w:sz w:val="24"/>
          <w:szCs w:val="24"/>
        </w:rPr>
        <w:t xml:space="preserve"> ayrımı yazılacağını nasıl anlayacağız?</w:t>
      </w:r>
      <w:r>
        <w:rPr>
          <w:sz w:val="24"/>
          <w:szCs w:val="24"/>
        </w:rPr>
        <w:t xml:space="preserve"> </w:t>
      </w:r>
      <w:hyperlink r:id="rId5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4C774E" w:rsidRPr="00E622BE" w:rsidRDefault="004C774E" w:rsidP="00E622BE">
      <w:pPr>
        <w:ind w:firstLine="142"/>
        <w:rPr>
          <w:sz w:val="24"/>
          <w:szCs w:val="24"/>
        </w:rPr>
      </w:pPr>
      <w:r>
        <w:rPr>
          <w:b/>
          <w:bCs/>
          <w:sz w:val="24"/>
          <w:szCs w:val="24"/>
        </w:rPr>
        <w:t>Hemen yöntemimize bakalım:</w:t>
      </w:r>
    </w:p>
    <w:p w:rsidR="004C774E" w:rsidRDefault="004C774E" w:rsidP="00E622BE">
      <w:pPr>
        <w:ind w:firstLine="142"/>
        <w:rPr>
          <w:sz w:val="24"/>
          <w:szCs w:val="24"/>
        </w:rPr>
      </w:pPr>
      <w:r>
        <w:rPr>
          <w:b/>
          <w:bCs/>
          <w:sz w:val="24"/>
          <w:szCs w:val="24"/>
        </w:rPr>
        <w:t>-</w:t>
      </w:r>
      <w:r w:rsidRPr="00E622BE">
        <w:rPr>
          <w:sz w:val="24"/>
          <w:szCs w:val="24"/>
        </w:rPr>
        <w:t xml:space="preserve"> ki ekinin öncesinde</w:t>
      </w:r>
      <w:r>
        <w:rPr>
          <w:sz w:val="24"/>
          <w:szCs w:val="24"/>
        </w:rPr>
        <w:t>ki</w:t>
      </w:r>
      <w:r w:rsidRPr="00E622BE">
        <w:rPr>
          <w:sz w:val="24"/>
          <w:szCs w:val="24"/>
        </w:rPr>
        <w:t xml:space="preserve"> kelime ile birlikte altı çizilir. Cümledeki diğer kelimeler dikkate alınmaz. Altını çizdiğimiz kelimeye –ler ekini getiririz.</w:t>
      </w:r>
    </w:p>
    <w:p w:rsidR="004C774E" w:rsidRPr="00F14126" w:rsidRDefault="004C774E" w:rsidP="00F1412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14126">
        <w:rPr>
          <w:b/>
          <w:bCs/>
          <w:sz w:val="24"/>
          <w:szCs w:val="24"/>
        </w:rPr>
        <w:t>Oluşan kelime anlamlı ise bitişik yazılmalıdır.</w:t>
      </w:r>
      <w:r w:rsidRPr="00F14126">
        <w:rPr>
          <w:sz w:val="24"/>
          <w:szCs w:val="24"/>
        </w:rPr>
        <w:t xml:space="preserve"> </w:t>
      </w:r>
    </w:p>
    <w:p w:rsidR="004C774E" w:rsidRPr="00F14126" w:rsidRDefault="004C774E" w:rsidP="00F14126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F14126">
        <w:rPr>
          <w:b/>
          <w:bCs/>
          <w:sz w:val="24"/>
          <w:szCs w:val="24"/>
        </w:rPr>
        <w:t>Anlamlı değil ise o ki bağlaçtır. Yani ayrı  yazılmalıdır.</w:t>
      </w:r>
    </w:p>
    <w:p w:rsidR="004C774E" w:rsidRPr="00E622BE" w:rsidRDefault="004C774E" w:rsidP="00E622BE">
      <w:pPr>
        <w:ind w:firstLine="142"/>
        <w:rPr>
          <w:b/>
          <w:bCs/>
          <w:sz w:val="24"/>
          <w:szCs w:val="24"/>
        </w:rPr>
      </w:pPr>
      <w:r w:rsidRPr="00E622BE">
        <w:rPr>
          <w:b/>
          <w:bCs/>
          <w:sz w:val="24"/>
          <w:szCs w:val="24"/>
        </w:rPr>
        <w:t>Örnek</w:t>
      </w:r>
      <w:r>
        <w:rPr>
          <w:b/>
          <w:bCs/>
          <w:sz w:val="24"/>
          <w:szCs w:val="24"/>
        </w:rPr>
        <w:t>leri inceleyelim</w:t>
      </w:r>
      <w:r w:rsidRPr="00E622BE">
        <w:rPr>
          <w:b/>
          <w:bCs/>
          <w:sz w:val="24"/>
          <w:szCs w:val="24"/>
        </w:rPr>
        <w:t xml:space="preserve">: </w:t>
      </w:r>
    </w:p>
    <w:p w:rsidR="004C774E" w:rsidRPr="00E622BE" w:rsidRDefault="004C774E" w:rsidP="00E622BE">
      <w:pPr>
        <w:ind w:firstLine="142"/>
        <w:rPr>
          <w:sz w:val="24"/>
          <w:szCs w:val="24"/>
        </w:rPr>
      </w:pPr>
      <w:r w:rsidRPr="00E622BE">
        <w:rPr>
          <w:b/>
          <w:bCs/>
          <w:sz w:val="24"/>
          <w:szCs w:val="24"/>
          <w:u w:val="single"/>
        </w:rPr>
        <w:t xml:space="preserve">Bendeki </w:t>
      </w:r>
      <w:r w:rsidRPr="00E622BE">
        <w:rPr>
          <w:b/>
          <w:bCs/>
          <w:sz w:val="24"/>
          <w:szCs w:val="24"/>
        </w:rPr>
        <w:t>kalem kırıldı.</w:t>
      </w:r>
      <w:r>
        <w:rPr>
          <w:sz w:val="24"/>
          <w:szCs w:val="24"/>
        </w:rPr>
        <w:t xml:space="preserve">  Bendeki-ler ekini getiriyorum. Bendekiler anlamlı mıdır? Evet . O halde ki bitişik yazılmalıdır.</w:t>
      </w:r>
    </w:p>
    <w:p w:rsidR="004C774E" w:rsidRDefault="004C774E" w:rsidP="00E622BE">
      <w:pPr>
        <w:ind w:firstLine="142"/>
        <w:rPr>
          <w:sz w:val="24"/>
          <w:szCs w:val="24"/>
        </w:rPr>
      </w:pPr>
      <w:r w:rsidRPr="00E622BE">
        <w:rPr>
          <w:b/>
          <w:bCs/>
          <w:sz w:val="24"/>
          <w:szCs w:val="24"/>
          <w:u w:val="single"/>
        </w:rPr>
        <w:t>Sen</w:t>
      </w:r>
      <w:r>
        <w:rPr>
          <w:b/>
          <w:bCs/>
          <w:sz w:val="24"/>
          <w:szCs w:val="24"/>
          <w:u w:val="single"/>
        </w:rPr>
        <w:t xml:space="preserve"> </w:t>
      </w:r>
      <w:r w:rsidRPr="00E622BE">
        <w:rPr>
          <w:b/>
          <w:bCs/>
          <w:sz w:val="24"/>
          <w:szCs w:val="24"/>
          <w:u w:val="single"/>
        </w:rPr>
        <w:t>ki</w:t>
      </w:r>
      <w:r w:rsidRPr="00E622BE">
        <w:rPr>
          <w:b/>
          <w:bCs/>
          <w:sz w:val="24"/>
          <w:szCs w:val="24"/>
        </w:rPr>
        <w:t xml:space="preserve">  sınıf öğretmenisin.</w:t>
      </w:r>
      <w:r>
        <w:rPr>
          <w:sz w:val="24"/>
          <w:szCs w:val="24"/>
        </w:rPr>
        <w:t xml:space="preserve">  Senki-ler ekini getirdik. Senkiler anlamlı mıdır? Hayır o hakde ki eki nasıl yazılmalıdır. Tabiki ayrı  yazılmalıdır.</w:t>
      </w:r>
    </w:p>
    <w:p w:rsidR="004C774E" w:rsidRDefault="004C774E" w:rsidP="00E622BE">
      <w:pPr>
        <w:ind w:firstLine="142"/>
        <w:rPr>
          <w:sz w:val="24"/>
          <w:szCs w:val="24"/>
        </w:rPr>
      </w:pPr>
      <w:r w:rsidRPr="002359B0">
        <w:rPr>
          <w:b/>
          <w:bCs/>
          <w:sz w:val="24"/>
          <w:szCs w:val="24"/>
        </w:rPr>
        <w:t xml:space="preserve">Eve </w:t>
      </w:r>
      <w:r w:rsidRPr="002359B0">
        <w:rPr>
          <w:b/>
          <w:bCs/>
          <w:sz w:val="24"/>
          <w:szCs w:val="24"/>
          <w:u w:val="single"/>
        </w:rPr>
        <w:t>geldim</w:t>
      </w:r>
      <w:r>
        <w:rPr>
          <w:b/>
          <w:bCs/>
          <w:sz w:val="24"/>
          <w:szCs w:val="24"/>
          <w:u w:val="single"/>
        </w:rPr>
        <w:t xml:space="preserve"> </w:t>
      </w:r>
      <w:r w:rsidRPr="002359B0">
        <w:rPr>
          <w:b/>
          <w:bCs/>
          <w:sz w:val="24"/>
          <w:szCs w:val="24"/>
          <w:u w:val="single"/>
        </w:rPr>
        <w:t xml:space="preserve">ki </w:t>
      </w:r>
      <w:r w:rsidRPr="002359B0">
        <w:rPr>
          <w:b/>
          <w:bCs/>
          <w:sz w:val="24"/>
          <w:szCs w:val="24"/>
        </w:rPr>
        <w:t>ne göreyim.</w:t>
      </w:r>
      <w:r>
        <w:rPr>
          <w:sz w:val="24"/>
          <w:szCs w:val="24"/>
        </w:rPr>
        <w:t xml:space="preserve">  Geldim ki altını çizip ler eki getirdik. Gedimkiler anlamlı mıdır? Hayır demek ki ayrı yazılacak.</w:t>
      </w:r>
    </w:p>
    <w:p w:rsidR="004C774E" w:rsidRDefault="004C774E" w:rsidP="00E622BE">
      <w:pPr>
        <w:ind w:firstLine="142"/>
        <w:rPr>
          <w:sz w:val="24"/>
          <w:szCs w:val="24"/>
        </w:rPr>
      </w:pPr>
      <w:r w:rsidRPr="002359B0">
        <w:rPr>
          <w:b/>
          <w:bCs/>
          <w:sz w:val="24"/>
          <w:szCs w:val="24"/>
        </w:rPr>
        <w:t>Yarın ki</w:t>
      </w:r>
      <w:r>
        <w:rPr>
          <w:sz w:val="24"/>
          <w:szCs w:val="24"/>
        </w:rPr>
        <w:t xml:space="preserve"> törende görev alacak mısın?</w:t>
      </w:r>
    </w:p>
    <w:p w:rsidR="004C774E" w:rsidRDefault="004C774E" w:rsidP="00E622BE">
      <w:pPr>
        <w:ind w:firstLine="142"/>
        <w:rPr>
          <w:sz w:val="24"/>
          <w:szCs w:val="24"/>
        </w:rPr>
      </w:pPr>
      <w:r>
        <w:rPr>
          <w:sz w:val="24"/>
          <w:szCs w:val="24"/>
        </w:rPr>
        <w:t xml:space="preserve">Bizim </w:t>
      </w:r>
      <w:r w:rsidRPr="008B7048">
        <w:rPr>
          <w:b/>
          <w:bCs/>
          <w:sz w:val="24"/>
          <w:szCs w:val="24"/>
        </w:rPr>
        <w:t>okulunki</w:t>
      </w:r>
      <w:r>
        <w:rPr>
          <w:sz w:val="24"/>
          <w:szCs w:val="24"/>
        </w:rPr>
        <w:t xml:space="preserve"> diğer okullarınkilerden daha yeniydi.</w:t>
      </w:r>
    </w:p>
    <w:p w:rsidR="004C774E" w:rsidRDefault="004C774E" w:rsidP="00E622BE">
      <w:pPr>
        <w:ind w:firstLine="142"/>
        <w:rPr>
          <w:sz w:val="24"/>
          <w:szCs w:val="24"/>
        </w:rPr>
      </w:pPr>
      <w:r>
        <w:rPr>
          <w:sz w:val="24"/>
          <w:szCs w:val="24"/>
        </w:rPr>
        <w:t>Çocuk öyle ağlıyordu ki duyunca içim parçalandı.</w:t>
      </w:r>
    </w:p>
    <w:p w:rsidR="004C774E" w:rsidRDefault="004C774E" w:rsidP="00F14126">
      <w:pPr>
        <w:spacing w:after="0"/>
        <w:ind w:firstLine="142"/>
        <w:rPr>
          <w:sz w:val="24"/>
          <w:szCs w:val="24"/>
        </w:rPr>
      </w:pPr>
      <w:r w:rsidRPr="002359B0">
        <w:rPr>
          <w:b/>
          <w:bCs/>
          <w:sz w:val="24"/>
          <w:szCs w:val="24"/>
        </w:rPr>
        <w:t>Not:</w:t>
      </w:r>
      <w:r w:rsidRPr="002359B0">
        <w:rPr>
          <w:sz w:val="24"/>
          <w:szCs w:val="24"/>
        </w:rPr>
        <w:t xml:space="preserve"> </w:t>
      </w:r>
      <w:r w:rsidRPr="00E46898">
        <w:rPr>
          <w:b/>
          <w:bCs/>
          <w:sz w:val="24"/>
          <w:szCs w:val="24"/>
        </w:rPr>
        <w:t>Özel bir kural vardır. Oysaki, mademki, halbuki, belki, çünkü, sanki  kelimelerinde bu kural aranmaz</w:t>
      </w:r>
      <w:r>
        <w:rPr>
          <w:b/>
          <w:bCs/>
          <w:sz w:val="24"/>
          <w:szCs w:val="24"/>
        </w:rPr>
        <w:t>,</w:t>
      </w:r>
      <w:r w:rsidRPr="00E46898">
        <w:rPr>
          <w:b/>
          <w:bCs/>
          <w:sz w:val="24"/>
          <w:szCs w:val="24"/>
        </w:rPr>
        <w:t xml:space="preserve"> direk bitişik yazılır.</w:t>
      </w:r>
    </w:p>
    <w:p w:rsidR="004C774E" w:rsidRDefault="004C774E" w:rsidP="00F14126">
      <w:pPr>
        <w:spacing w:after="0"/>
        <w:ind w:firstLine="142"/>
        <w:jc w:val="center"/>
        <w:rPr>
          <w:b/>
          <w:bCs/>
          <w:sz w:val="24"/>
          <w:szCs w:val="24"/>
        </w:rPr>
      </w:pPr>
      <w:r w:rsidRPr="008B7048">
        <w:rPr>
          <w:b/>
          <w:bCs/>
          <w:sz w:val="24"/>
          <w:szCs w:val="24"/>
        </w:rPr>
        <w:t>Birazda örnek çözelim.</w:t>
      </w:r>
      <w:r>
        <w:rPr>
          <w:b/>
          <w:bCs/>
          <w:sz w:val="24"/>
          <w:szCs w:val="24"/>
        </w:rPr>
        <w:t xml:space="preserve"> </w:t>
      </w:r>
    </w:p>
    <w:p w:rsidR="004C774E" w:rsidRPr="008B7048" w:rsidRDefault="004C774E" w:rsidP="00232BBF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(Yanlış olanların yanına doğrusunu yazın. Yazımı doğru alanların yanına “Doğru yazılmış.”</w:t>
      </w:r>
      <w:bookmarkStart w:id="0" w:name="_GoBack"/>
      <w:bookmarkEnd w:id="0"/>
      <w:r>
        <w:rPr>
          <w:b/>
          <w:bCs/>
          <w:sz w:val="24"/>
          <w:szCs w:val="24"/>
        </w:rPr>
        <w:t xml:space="preserve"> diye not düşün.)</w:t>
      </w:r>
    </w:p>
    <w:p w:rsidR="004C774E" w:rsidRDefault="004C774E" w:rsidP="008B7048">
      <w:r>
        <w:t>Saatinde ki yelkovan koptu mu?</w:t>
      </w:r>
      <w:r w:rsidRPr="005940B4">
        <w:t xml:space="preserve"> </w:t>
      </w:r>
      <w:r>
        <w:t>............................................................................................................</w:t>
      </w:r>
    </w:p>
    <w:p w:rsidR="004C774E" w:rsidRDefault="004C774E" w:rsidP="008B7048">
      <w:r>
        <w:t>Sende ki küpeler altın mı?............................................................................................................</w:t>
      </w:r>
    </w:p>
    <w:p w:rsidR="004C774E" w:rsidRDefault="004C774E" w:rsidP="008B7048">
      <w:r>
        <w:t>Şöyle gel ki yüzünü göreyim.</w:t>
      </w:r>
      <w:r w:rsidRPr="0089296A">
        <w:t xml:space="preserve"> </w:t>
      </w:r>
      <w:r>
        <w:t>............................................................................................................</w:t>
      </w:r>
    </w:p>
    <w:p w:rsidR="004C774E" w:rsidRDefault="004C774E" w:rsidP="008B7048">
      <w:r>
        <w:t>Baktım ki bu iş böyle olmayacak.</w:t>
      </w:r>
      <w:r w:rsidRPr="0089296A">
        <w:t xml:space="preserve"> </w:t>
      </w:r>
      <w:r>
        <w:t>............................................................................................................</w:t>
      </w:r>
    </w:p>
    <w:p w:rsidR="004C774E" w:rsidRDefault="004C774E" w:rsidP="008B7048">
      <w:r>
        <w:t>San ki seni bir yerden tanıyorum.</w:t>
      </w:r>
      <w:r w:rsidRPr="0089296A">
        <w:t xml:space="preserve"> </w:t>
      </w:r>
      <w:r>
        <w:t>............................................................................................................</w:t>
      </w:r>
    </w:p>
    <w:p w:rsidR="004C774E" w:rsidRDefault="004C774E" w:rsidP="008B7048">
      <w:r>
        <w:t>Evde ki hesap çarşıya uymadı.</w:t>
      </w:r>
      <w:r w:rsidRPr="0089296A">
        <w:t xml:space="preserve"> </w:t>
      </w:r>
      <w:r>
        <w:t>............................................................................................................</w:t>
      </w:r>
    </w:p>
    <w:p w:rsidR="004C774E" w:rsidRDefault="004C774E" w:rsidP="008B7048">
      <w:r>
        <w:t>Belinde ki kemeri çok beğendim.</w:t>
      </w:r>
      <w:r w:rsidRPr="0089296A">
        <w:t xml:space="preserve"> </w:t>
      </w:r>
      <w:r>
        <w:t>............................................................................................................</w:t>
      </w:r>
    </w:p>
    <w:p w:rsidR="004C774E" w:rsidRDefault="004C774E" w:rsidP="008B7048">
      <w:r>
        <w:t>Oysa ki geleceğine söz vermişti.</w:t>
      </w:r>
      <w:r w:rsidRPr="0089296A">
        <w:t xml:space="preserve"> </w:t>
      </w:r>
      <w:r>
        <w:t>............................................................................................................</w:t>
      </w:r>
    </w:p>
    <w:p w:rsidR="004C774E" w:rsidRDefault="004C774E" w:rsidP="008B7048">
      <w:r>
        <w:t>Gözlerinde ki heyecan beni etkiledi.</w:t>
      </w:r>
      <w:r w:rsidRPr="0089296A">
        <w:t xml:space="preserve"> </w:t>
      </w:r>
      <w:r>
        <w:t>............................................................................................................</w:t>
      </w:r>
    </w:p>
    <w:p w:rsidR="004C774E" w:rsidRDefault="004C774E" w:rsidP="008B7048">
      <w:r>
        <w:t>Yarın giderken onunkini alırız.</w:t>
      </w:r>
      <w:r w:rsidRPr="0089296A">
        <w:t xml:space="preserve"> </w:t>
      </w:r>
      <w:r>
        <w:t>............................................................................................................</w:t>
      </w:r>
    </w:p>
    <w:p w:rsidR="004C774E" w:rsidRDefault="004C774E" w:rsidP="008B7048">
      <w:r>
        <w:t>Okulda  dolaptaki kitapları çalmışlar.</w:t>
      </w:r>
      <w:r w:rsidRPr="0089296A">
        <w:t xml:space="preserve"> </w:t>
      </w:r>
      <w:r>
        <w:t>............................................................................................................</w:t>
      </w:r>
    </w:p>
    <w:sectPr w:rsidR="004C774E" w:rsidSect="007D70B8">
      <w:pgSz w:w="11906" w:h="16838"/>
      <w:pgMar w:top="426" w:right="707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C39CD"/>
    <w:multiLevelType w:val="hybridMultilevel"/>
    <w:tmpl w:val="75584AC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22BE"/>
    <w:rsid w:val="0010555A"/>
    <w:rsid w:val="00232BBF"/>
    <w:rsid w:val="002359B0"/>
    <w:rsid w:val="002F3EB4"/>
    <w:rsid w:val="004C774E"/>
    <w:rsid w:val="005940B4"/>
    <w:rsid w:val="005A5C1B"/>
    <w:rsid w:val="0068280E"/>
    <w:rsid w:val="007D70B8"/>
    <w:rsid w:val="0089296A"/>
    <w:rsid w:val="008B7048"/>
    <w:rsid w:val="008C7BA3"/>
    <w:rsid w:val="00A43B0E"/>
    <w:rsid w:val="00AD0993"/>
    <w:rsid w:val="00B57B66"/>
    <w:rsid w:val="00BD4DD4"/>
    <w:rsid w:val="00E46898"/>
    <w:rsid w:val="00E622BE"/>
    <w:rsid w:val="00F14126"/>
    <w:rsid w:val="00F20844"/>
    <w:rsid w:val="00F6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B0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622BE"/>
    <w:pPr>
      <w:ind w:left="720"/>
    </w:pPr>
  </w:style>
  <w:style w:type="character" w:styleId="Hyperlink">
    <w:name w:val="Hyperlink"/>
    <w:basedOn w:val="DefaultParagraphFont"/>
    <w:uiPriority w:val="99"/>
    <w:rsid w:val="001055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28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438</Words>
  <Characters>2498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2011-12-12T20:42:00Z</cp:lastPrinted>
  <dcterms:created xsi:type="dcterms:W3CDTF">2012-03-19T08:43:00Z</dcterms:created>
  <dcterms:modified xsi:type="dcterms:W3CDTF">2013-01-28T20:22:00Z</dcterms:modified>
  <cp:category>www.sorubak.com</cp:category>
  <cp:contentType>www.sorubak.com</cp:contentType>
  <cp:contentStatus>www.sorubak.com</cp:contentStatus>
  <cp:version>www.sorubak.com</cp:version>
</cp:coreProperties>
</file>