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2" w:rsidRPr="00DF30D2" w:rsidRDefault="00623552" w:rsidP="006D1A71">
      <w:pPr>
        <w:ind w:left="3540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-9.9pt;margin-top:2.2pt;width:83.95pt;height:83.85pt;z-index:251658240;visibility:visible">
            <v:imagedata r:id="rId5" o:title=""/>
          </v:shape>
        </w:pict>
      </w:r>
      <w:r w:rsidRPr="00DF30D2">
        <w:t xml:space="preserve">  ZİLE SAKARYA LİSESİ                                       </w:t>
      </w:r>
    </w:p>
    <w:p w:rsidR="00623552" w:rsidRPr="00DF30D2" w:rsidRDefault="00623552" w:rsidP="00197ABE">
      <w:pPr>
        <w:ind w:left="2832" w:firstLine="145"/>
      </w:pPr>
      <w:r w:rsidRPr="00DF30D2">
        <w:t xml:space="preserve">  201</w:t>
      </w:r>
      <w:r>
        <w:t>2</w:t>
      </w:r>
      <w:r w:rsidRPr="00DF30D2">
        <w:t>-201</w:t>
      </w:r>
      <w:r>
        <w:t>3</w:t>
      </w:r>
      <w:r w:rsidRPr="00DF30D2">
        <w:t xml:space="preserve"> EĞİTİM- ÖĞRETİM YILI</w:t>
      </w:r>
    </w:p>
    <w:p w:rsidR="00623552" w:rsidRPr="00DF30D2" w:rsidRDefault="00623552" w:rsidP="0095598A">
      <w:pPr>
        <w:jc w:val="center"/>
      </w:pPr>
      <w:r w:rsidRPr="00DF30D2">
        <w:t xml:space="preserve">1.  DÖNEM MATEMATİK DERSİ </w:t>
      </w:r>
      <w:r>
        <w:t>2</w:t>
      </w:r>
      <w:r w:rsidRPr="00DF30D2">
        <w:t>.YAZILI SINAVI</w:t>
      </w:r>
    </w:p>
    <w:p w:rsidR="00623552" w:rsidRPr="00DF30D2" w:rsidRDefault="00623552" w:rsidP="0095598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2.1pt;margin-top:4.45pt;width:380.95pt;height:47.55pt;z-index:251657216;mso-wrap-distance-left:7.05pt;mso-wrap-distance-right:7.05pt;mso-position-horizontal-relative:page" stroked="f">
            <v:fill opacity="0" color2="black"/>
            <v:textbox style="mso-next-textbox:#_x0000_s1027" inset="0,0,0,0">
              <w:txbxContent>
                <w:tbl>
                  <w:tblPr>
                    <w:tblW w:w="7426" w:type="dxa"/>
                    <w:tblInd w:w="25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/>
                  </w:tblPr>
                  <w:tblGrid>
                    <w:gridCol w:w="1097"/>
                    <w:gridCol w:w="563"/>
                    <w:gridCol w:w="570"/>
                    <w:gridCol w:w="570"/>
                    <w:gridCol w:w="570"/>
                    <w:gridCol w:w="570"/>
                    <w:gridCol w:w="568"/>
                    <w:gridCol w:w="570"/>
                    <w:gridCol w:w="570"/>
                    <w:gridCol w:w="570"/>
                    <w:gridCol w:w="570"/>
                    <w:gridCol w:w="638"/>
                  </w:tblGrid>
                  <w:tr w:rsidR="00623552" w:rsidTr="008B1EF0">
                    <w:trPr>
                      <w:trHeight w:val="61"/>
                    </w:trPr>
                    <w:tc>
                      <w:tcPr>
                        <w:tcW w:w="1097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Soru</w:t>
                        </w:r>
                      </w:p>
                    </w:tc>
                    <w:tc>
                      <w:tcPr>
                        <w:tcW w:w="563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568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638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Top</w:t>
                        </w:r>
                      </w:p>
                    </w:tc>
                  </w:tr>
                  <w:tr w:rsidR="00623552" w:rsidTr="008B1EF0">
                    <w:trPr>
                      <w:trHeight w:val="61"/>
                    </w:trPr>
                    <w:tc>
                      <w:tcPr>
                        <w:tcW w:w="1097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Puan</w:t>
                        </w:r>
                      </w:p>
                    </w:tc>
                    <w:tc>
                      <w:tcPr>
                        <w:tcW w:w="563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68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638" w:type="dxa"/>
                      </w:tcPr>
                      <w:p w:rsidR="00623552" w:rsidRDefault="00623552">
                        <w:pPr>
                          <w:snapToGrid w:val="0"/>
                        </w:pPr>
                        <w:r>
                          <w:t>100</w:t>
                        </w:r>
                      </w:p>
                    </w:tc>
                  </w:tr>
                  <w:tr w:rsidR="00623552" w:rsidTr="008B1EF0">
                    <w:trPr>
                      <w:trHeight w:val="277"/>
                    </w:trPr>
                    <w:tc>
                      <w:tcPr>
                        <w:tcW w:w="1097" w:type="dxa"/>
                      </w:tcPr>
                      <w:p w:rsidR="00623552" w:rsidRDefault="00623552" w:rsidP="008B1EF0">
                        <w:pPr>
                          <w:snapToGrid w:val="0"/>
                        </w:pPr>
                        <w:r w:rsidRPr="008B1EF0">
                          <w:rPr>
                            <w:sz w:val="22"/>
                            <w:szCs w:val="22"/>
                          </w:rPr>
                          <w:t>Öğ.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8B1EF0"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563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  <w:p w:rsidR="00623552" w:rsidRDefault="00623552"/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68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570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  <w:tc>
                      <w:tcPr>
                        <w:tcW w:w="638" w:type="dxa"/>
                      </w:tcPr>
                      <w:p w:rsidR="00623552" w:rsidRDefault="00623552">
                        <w:pPr>
                          <w:snapToGrid w:val="0"/>
                        </w:pPr>
                      </w:p>
                    </w:tc>
                  </w:tr>
                </w:tbl>
                <w:p w:rsidR="00623552" w:rsidRDefault="00623552" w:rsidP="0095598A"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  <w:r w:rsidRPr="00DF30D2">
        <w:t xml:space="preserve">      </w:t>
      </w:r>
    </w:p>
    <w:p w:rsidR="00623552" w:rsidRPr="00DF30D2" w:rsidRDefault="00623552" w:rsidP="0095598A"/>
    <w:p w:rsidR="00623552" w:rsidRPr="00DF30D2" w:rsidRDefault="00623552" w:rsidP="0095598A"/>
    <w:p w:rsidR="00623552" w:rsidRPr="00DF30D2" w:rsidRDefault="00623552" w:rsidP="0095598A">
      <w:r w:rsidRPr="00DF30D2">
        <w:t xml:space="preserve">                  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3"/>
      </w:tblGrid>
      <w:tr w:rsidR="00623552" w:rsidRPr="00DF30D2" w:rsidTr="009C0338">
        <w:tc>
          <w:tcPr>
            <w:tcW w:w="11023" w:type="dxa"/>
          </w:tcPr>
          <w:p w:rsidR="00623552" w:rsidRPr="009C0338" w:rsidRDefault="00623552" w:rsidP="0041104E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>ADI SOYADI: ………………………………………………….……      .SINIFI:  9/A          NO:............</w:t>
            </w:r>
          </w:p>
        </w:tc>
      </w:tr>
      <w:tr w:rsidR="00623552" w:rsidRPr="00DF30D2" w:rsidTr="009C0338">
        <w:trPr>
          <w:trHeight w:val="2750"/>
        </w:trPr>
        <w:tc>
          <w:tcPr>
            <w:tcW w:w="11023" w:type="dxa"/>
          </w:tcPr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1) 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25" type="#_x0000_t75" style="width:159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3350D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63350D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(2&lt;/m:t&gt;&lt;/m:r&gt;&lt;m:r&gt;&lt;w:rPr&gt;&lt;w:rFonts w:ascii=&quot;Cambria Math&quot; w:h-ansi=&quot;Cambria Math&quot;/&gt;&lt;wx:font wx:val=&quot;Cambria Math&quot;/&gt;&lt;w:i/&gt;&lt;/w:rPr&gt;&lt;m:t&gt;x-1 ,  3y-5)=(9 ,-14)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26" type="#_x0000_t75" style="width:159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3350D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63350D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(2&lt;/m:t&gt;&lt;/m:r&gt;&lt;m:r&gt;&lt;w:rPr&gt;&lt;w:rFonts w:ascii=&quot;Cambria Math&quot; w:h-ansi=&quot;Cambria Math&quot;/&gt;&lt;wx:font wx:val=&quot;Cambria Math&quot;/&gt;&lt;w:i/&gt;&lt;/w:rPr&gt;&lt;m:t&gt;x-1 ,  3y-5)=(9 ,-14)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 ise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27" type="#_x0000_t75" style="width:2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BB7AF1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B7AF1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x&lt;/m:t&gt;&lt;/m:r&gt;&lt;m:r&gt;&lt;w:rPr&gt;&lt;w:rFonts w:ascii=&quot;Cambria Math&quot; w:h-ansi=&quot;Cambria Math&quot;/&gt;&lt;wx:font wx:val=&quot;Cambria Math&quot;/&gt;&lt;w:i/&gt;&lt;/w:rPr&gt;&lt;m:t&gt;.y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28" type="#_x0000_t75" style="width:2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BB7AF1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B7AF1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x&lt;/m:t&gt;&lt;/m:r&gt;&lt;m:r&gt;&lt;w:rPr&gt;&lt;w:rFonts w:ascii=&quot;Cambria Math&quot; w:h-ansi=&quot;Cambria Math&quot;/&gt;&lt;wx:font wx:val=&quot;Cambria Math&quot;/&gt;&lt;w:i/&gt;&lt;/w:rPr&gt;&lt;m:t&gt;.y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çarpımı kaçtır?</w:t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  <w:hyperlink r:id="rId8" w:history="1">
              <w:r>
                <w:rPr>
                  <w:rStyle w:val="Hyperlink"/>
                  <w:rFonts w:ascii="Arial-BoldMT" w:hAnsi="Arial-BoldMT" w:cs="Arial-BoldMT"/>
                  <w:b/>
                  <w:bCs/>
                  <w:sz w:val="18"/>
                  <w:szCs w:val="18"/>
                </w:rPr>
                <w:t>www.sorubak.com</w:t>
              </w:r>
            </w:hyperlink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2821"/>
        </w:trPr>
        <w:tc>
          <w:tcPr>
            <w:tcW w:w="11023" w:type="dxa"/>
          </w:tcPr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>2) Aşağıdaki ifadelerde verilen boşlukları uygun biçimde doldurunuz?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29" type="#_x0000_t75" style="width:146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601AF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6601AF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,y&lt;/m:t&gt;&lt;/m:r&gt;&lt;/m:e&gt;&lt;/m:d&gt;&lt;m:r&gt;&lt;w:rPr&gt;&lt;w:rFonts w:ascii=&quot;Cambria Math&quot; w:h-ansi=&quot;Cambria Math&quot;/&gt;&lt;wx:font wx:val=&quot;Cambria Math&quot;/&gt;&lt;w:i/&gt;&lt;/w:rPr&gt;&lt;m:t&gt;:xâˆˆAâˆ§â€¦âˆˆB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30" type="#_x0000_t75" style="width:146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601AF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6601AF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,y&lt;/m:t&gt;&lt;/m:r&gt;&lt;/m:e&gt;&lt;/m:d&gt;&lt;m:r&gt;&lt;w:rPr&gt;&lt;w:rFonts w:ascii=&quot;Cambria Math&quot; w:h-ansi=&quot;Cambria Math&quot;/&gt;&lt;wx:font wx:val=&quot;Cambria Math&quot;/&gt;&lt;w:i/&gt;&lt;/w:rPr&gt;&lt;m:t&gt;:xâˆˆAâˆ§â€¦âˆˆB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  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31" type="#_x0000_t75" style="width:28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5388B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25388B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=3 ve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&lt;/m:t&gt;&lt;/m:r&gt;&lt;/m:e&gt;&lt;/m:d&gt;&lt;m:r&gt;&lt;w:rPr&gt;&lt;w:rFonts w:ascii=&quot;Cambria Math&quot; w:h-ansi=&quot;Cambria Math&quot;/&gt;&lt;wx:font wx:val=&quot;Cambria Math&quot;/&gt;&lt;w:i/&gt;&lt;/w:rPr&gt;&lt;m:t&gt;=4 ise AÃ—B nin eleman sayÄ±sÄ±â€¦..dir.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32" type="#_x0000_t75" style="width:28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5388B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25388B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=3 ve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&lt;/m:t&gt;&lt;/m:r&gt;&lt;/m:e&gt;&lt;/m:d&gt;&lt;m:r&gt;&lt;w:rPr&gt;&lt;w:rFonts w:ascii=&quot;Cambria Math&quot; w:h-ansi=&quot;Cambria Math&quot;/&gt;&lt;wx:font wx:val=&quot;Cambria Math&quot;/&gt;&lt;w:i/&gt;&lt;/w:rPr&gt;&lt;m:t&gt;=4 ise AÃ—B nin eleman sayÄ±sÄ±â€¦..dir.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    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33" type="#_x0000_t75" style="width:481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8D02FA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8D02F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B nin grafiÄŸinde A nÄ±n elemanlarÄ±â€¦â€¦.â€¦â€¦eksene, Bnin elemanlarÄ±â€¦â€¦â€¦â€¦..eksene yazÄ±lÄ±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34" type="#_x0000_t75" style="width:481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8D02FA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8D02F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B nin grafiÄŸinde A nÄ±n elemanlarÄ±â€¦â€¦.â€¦â€¦eksene, Bnin elemanlarÄ±â€¦â€¦â€¦â€¦..eksene yazÄ±lÄ±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</w:t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   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35" type="#_x0000_t75" style="width:14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007FE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007FE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âˆ©C&lt;/m:t&gt;&lt;/m:r&gt;&lt;/m:e&gt;&lt;/m:d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Ã—B&lt;/m:t&gt;&lt;/m:r&gt;&lt;/m:e&gt;&lt;/m:d&gt;&lt;m:r&gt;&lt;w:rPr&gt;&lt;w:rFonts w:ascii=&quot;Cambria Math&quot; w:h-ansi=&quot;Cambria Math&quot;/&gt;&lt;wx:font wx:val=&quot;Cambria Math&quot;/&gt;&lt;w:i/&gt;&lt;/w:rPr&gt;&lt;m:t&gt;âˆ©â€¦â€¦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36" type="#_x0000_t75" style="width:14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007FE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007FE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âˆ©C&lt;/m:t&gt;&lt;/m:r&gt;&lt;/m:e&gt;&lt;/m:d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Ã—B&lt;/m:t&gt;&lt;/m:r&gt;&lt;/m:e&gt;&lt;/m:d&gt;&lt;m:r&gt;&lt;w:rPr&gt;&lt;w:rFonts w:ascii=&quot;Cambria Math&quot; w:h-ansi=&quot;Cambria Math&quot;/&gt;&lt;wx:font wx:val=&quot;Cambria Math&quot;/&gt;&lt;w:i/&gt;&lt;/w:rPr&gt;&lt;m:t&gt;âˆ©â€¦â€¦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2750"/>
        </w:trPr>
        <w:tc>
          <w:tcPr>
            <w:tcW w:w="11023" w:type="dxa"/>
          </w:tcPr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3)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37" type="#_x0000_t75" style="width:40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562C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562C3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:1&amp;lt;x&amp;lt;4,xâˆˆN&lt;/m:t&gt;&lt;/m:r&gt;&lt;/m:e&gt;&lt;/m:d&gt;&lt;m:r&gt;&lt;w:rPr&gt;&lt;w:rFonts w:ascii=&quot;Cambria Math&quot; w:h-ansi=&quot;Cambria Math&quot;/&gt;&lt;wx:font wx:val=&quot;Cambria Math&quot;/&gt;&lt;w:i/&gt;&lt;/w:rPr&gt;&lt;m:t&gt; ve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2&lt;/m:t&gt;&lt;/m:r&gt;&lt;/m:e&gt;&lt;/m:d&gt;&lt;m:r&gt;&lt;w:rPr&gt;&lt;w:rFonts w:ascii=&quot;Cambria Math&quot; w:h-ansi=&quot;Cambria Math&quot;/&gt;&lt;wx:font wx:val=&quot;Cambria Math&quot;/&gt;&lt;w:i/&gt;&lt;/w:rPr&gt;&lt;m:t&gt; ise AÃ—B kÃ¼mesini liste biÃ§minde yazÄ±nÄ±z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38" type="#_x0000_t75" style="width:40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562C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562C3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:1&amp;lt;x&amp;lt;4,xâˆˆN&lt;/m:t&gt;&lt;/m:r&gt;&lt;/m:e&gt;&lt;/m:d&gt;&lt;m:r&gt;&lt;w:rPr&gt;&lt;w:rFonts w:ascii=&quot;Cambria Math&quot; w:h-ansi=&quot;Cambria Math&quot;/&gt;&lt;wx:font wx:val=&quot;Cambria Math&quot;/&gt;&lt;w:i/&gt;&lt;/w:rPr&gt;&lt;m:t&gt; ve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2&lt;/m:t&gt;&lt;/m:r&gt;&lt;/m:e&gt;&lt;/m:d&gt;&lt;m:r&gt;&lt;w:rPr&gt;&lt;w:rFonts w:ascii=&quot;Cambria Math&quot; w:h-ansi=&quot;Cambria Math&quot;/&gt;&lt;wx:font wx:val=&quot;Cambria Math&quot;/&gt;&lt;w:i/&gt;&lt;/w:rPr&gt;&lt;m:t&gt; ise AÃ—B kÃ¼mesini liste biÃ§minde yazÄ±nÄ±z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2750"/>
        </w:trPr>
        <w:tc>
          <w:tcPr>
            <w:tcW w:w="11023" w:type="dxa"/>
          </w:tcPr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4)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39" type="#_x0000_t75" style="width:52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2316A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D2316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,4&lt;/m:t&gt;&lt;/m:r&gt;&lt;/m:e&gt;&lt;/m:d&gt;&lt;m:r&gt;&lt;w:rPr&gt;&lt;w:rFonts w:ascii=&quot;Cambria Math&quot; w:h-ansi=&quot;Cambria Math&quot;/&gt;&lt;wx:font wx:val=&quot;Cambria Math&quot;/&gt;&lt;w:i/&gt;&lt;/w:rPr&gt;&lt;m:t&gt; ve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3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2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4&lt;/m:t&gt;&lt;/m:r&gt;&lt;/m:e&gt;&lt;/m:d&gt;&lt;/m:e&gt;&lt;/m:d&gt;&lt;m:r&gt;&lt;w:rPr&gt;&lt;w:rFonts w:ascii=&quot;Cambria Math&quot; w:h-ansi=&quot;Cambria Math&quot;/&gt;&lt;wx:font wx:val=&quot;Cambria Math&quot;/&gt;&lt;w:i/&gt;&lt;/w:rPr&gt;&lt;m:t&gt; A da bir baÄŸÄ±ntÄ± ise Î² baÄŸÄ±ntÄ±sÄ±nÄ± ÅŸema ve grafikle gÃ¶steriniz?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40" type="#_x0000_t75" style="width:52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2316A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D2316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,4&lt;/m:t&gt;&lt;/m:r&gt;&lt;/m:e&gt;&lt;/m:d&gt;&lt;m:r&gt;&lt;w:rPr&gt;&lt;w:rFonts w:ascii=&quot;Cambria Math&quot; w:h-ansi=&quot;Cambria Math&quot;/&gt;&lt;wx:font wx:val=&quot;Cambria Math&quot;/&gt;&lt;w:i/&gt;&lt;/w:rPr&gt;&lt;m:t&gt; ve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3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2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4&lt;/m:t&gt;&lt;/m:r&gt;&lt;/m:e&gt;&lt;/m:d&gt;&lt;/m:e&gt;&lt;/m:d&gt;&lt;m:r&gt;&lt;w:rPr&gt;&lt;w:rFonts w:ascii=&quot;Cambria Math&quot; w:h-ansi=&quot;Cambria Math&quot;/&gt;&lt;wx:font wx:val=&quot;Cambria Math&quot;/&gt;&lt;w:i/&gt;&lt;/w:rPr&gt;&lt;m:t&gt; A da bir baÄŸÄ±ntÄ± ise Î² baÄŸÄ±ntÄ±sÄ±nÄ± ÅŸema ve grafikle gÃ¶steriniz?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</w:t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2750"/>
        </w:trPr>
        <w:tc>
          <w:tcPr>
            <w:tcW w:w="11023" w:type="dxa"/>
          </w:tcPr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>5) Aşağıdaki ifadelerde doğru olanların karşısına D yanlış olanların karşısına Y yazınız?</w:t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  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41" type="#_x0000_t75" style="width:31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87A00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687A00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42" type="#_x0000_t75" style="width:31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87A00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687A00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Ã—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nin her alt kümesi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43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C11CA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9C11C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44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C11CA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9C11C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dan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45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0D4E7C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0D4E7C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46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0D4E7C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0D4E7C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ye bir bağıntıdır.(…..)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47" type="#_x0000_t75" style="width:127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0507EB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0507EB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Î²&lt;/m:t&gt;&lt;/m:r&gt;&lt;m:r&gt;&lt;w:rPr&gt;&lt;w:rFonts w:ascii=&quot;Cambria Math&quot; w:h-ansi=&quot;Cambria Math&quot;/&gt;&lt;wx:font wx:val=&quot;Cambria Math&quot;/&gt;&lt;w:i/&gt;&lt;/w:rPr&gt;&lt;m:t&gt;âˆˆAÃ—B ise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Î²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âˆˆAÃ—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48" type="#_x0000_t75" style="width:127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0507EB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0507EB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Î²&lt;/m:t&gt;&lt;/m:r&gt;&lt;m:r&gt;&lt;w:rPr&gt;&lt;w:rFonts w:ascii=&quot;Cambria Math&quot; w:h-ansi=&quot;Cambria Math&quot;/&gt;&lt;wx:font wx:val=&quot;Cambria Math&quot;/&gt;&lt;w:i/&gt;&lt;/w:rPr&gt;&lt;m:t&gt;âˆˆAÃ—B ise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Î²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âˆˆAÃ—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dir.(…..)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49" type="#_x0000_t75" style="width:35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4D72B1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4D72B1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=3 ve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&lt;/m:t&gt;&lt;/m:r&gt;&lt;/m:e&gt;&lt;/m:d&gt;&lt;m:r&gt;&lt;w:rPr&gt;&lt;w:rFonts w:ascii=&quot;Cambria Math&quot; w:h-ansi=&quot;Cambria Math&quot;/&gt;&lt;wx:font wx:val=&quot;Cambria Math&quot;/&gt;&lt;w:i/&gt;&lt;/w:rPr&gt;&lt;m:t&gt;=2 ise A dan B ye yazÄ±labilecek baÄŸÄ±ntÄ± sayÄ±sÄ± 64 tÃ¼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50" type="#_x0000_t75" style="width:35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4D72B1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4D72B1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=3 ve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&lt;/m:t&gt;&lt;/m:r&gt;&lt;/m:e&gt;&lt;/m:d&gt;&lt;m:r&gt;&lt;w:rPr&gt;&lt;w:rFonts w:ascii=&quot;Cambria Math&quot; w:h-ansi=&quot;Cambria Math&quot;/&gt;&lt;wx:font wx:val=&quot;Cambria Math&quot;/&gt;&lt;w:i/&gt;&lt;/w:rPr&gt;&lt;m:t&gt;=2 ise A dan B ye yazÄ±labilecek baÄŸÄ±ntÄ± sayÄ±sÄ± 64 tÃ¼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>(…..)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51" type="#_x0000_t75" style="width:274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0735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70735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Î²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,4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,4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c,4&lt;/m:t&gt;&lt;/m:r&gt;&lt;/m:e&gt;&lt;/m:d&gt;&lt;/m:e&gt;&lt;/m:d&gt;&lt;m:r&gt;&lt;w:rPr&gt;&lt;w:rFonts w:ascii=&quot;Cambria Math&quot; w:h-ansi=&quot;Cambria Math&quot;/&gt;&lt;wx:font wx:val=&quot;Cambria Math&quot;/&gt;&lt;w:i/&gt;&lt;/w:rPr&gt;&lt;m:t&gt; ise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Î²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b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c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a&lt;/m:t&gt;&lt;/m:r&gt;&lt;/m:e&gt;&lt;/m:d&gt;&lt;/m:e&gt;&lt;/m:d&gt;&lt;m:r&gt;&lt;w:rPr&gt;&lt;w:rFonts w:ascii=&quot;Cambria Math&quot; w:h-ansi=&quot;Cambria Math&quot;/&gt;&lt;wx:font wx:val=&quot;Cambria Math&quot;/&gt;&lt;w:i/&gt;&lt;/w:rPr&gt;&lt;m:t&gt; olu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52" type="#_x0000_t75" style="width:274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0735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B70735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Î²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,4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,4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c,4&lt;/m:t&gt;&lt;/m:r&gt;&lt;/m:e&gt;&lt;/m:d&gt;&lt;/m:e&gt;&lt;/m:d&gt;&lt;m:r&gt;&lt;w:rPr&gt;&lt;w:rFonts w:ascii=&quot;Cambria Math&quot; w:h-ansi=&quot;Cambria Math&quot;/&gt;&lt;wx:font wx:val=&quot;Cambria Math&quot;/&gt;&lt;w:i/&gt;&lt;/w:rPr&gt;&lt;m:t&gt; ise 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Î²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b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c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a&lt;/m:t&gt;&lt;/m:r&gt;&lt;/m:e&gt;&lt;/m:d&gt;&lt;/m:e&gt;&lt;/m:d&gt;&lt;m:r&gt;&lt;w:rPr&gt;&lt;w:rFonts w:ascii=&quot;Cambria Math&quot; w:h-ansi=&quot;Cambria Math&quot;/&gt;&lt;wx:font wx:val=&quot;Cambria Math&quot;/&gt;&lt;w:i/&gt;&lt;/w:rPr&gt;&lt;m:t&gt; olu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>(…..)</w:t>
            </w:r>
          </w:p>
          <w:p w:rsidR="00623552" w:rsidRPr="009C0338" w:rsidRDefault="00623552" w:rsidP="009C033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53" type="#_x0000_t75" style="width:36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CC0AB5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CC0AB5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&lt;/m:t&gt;&lt;/m:r&gt;&lt;/m:e&gt;&lt;/m:d&gt;&lt;m:r&gt;&lt;w:rPr&gt;&lt;w:rFonts w:ascii=&quot;Cambria Math&quot; w:h-ansi=&quot;Cambria Math&quot;/&gt;&lt;wx:font wx:val=&quot;Cambria Math&quot;/&gt;&lt;w:i/&gt;&lt;/w:rPr&gt;&lt;m:t&gt; ise A da tanÄ±mlÄ±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1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2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&lt;/m:t&gt;&lt;/m:r&gt;&lt;/m:e&gt;&lt;/m:d&gt;&lt;/m:e&gt;&lt;/m:d&gt;&lt;m:r&gt;&lt;w:rPr&gt;&lt;w:rFonts w:ascii=&quot;Cambria Math&quot; w:h-ansi=&quot;Cambria Math&quot;/&gt;&lt;wx:font wx:val=&quot;Cambria Math&quot;/&gt;&lt;w:i/&gt;&lt;/w:rPr&gt;&lt;m:t&gt; baÄŸÄ±ntÄ±sÄ± yansÄ±yandÄ±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54" type="#_x0000_t75" style="width:363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CC0AB5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CC0AB5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&lt;/m:t&gt;&lt;/m:r&gt;&lt;/m:e&gt;&lt;/m:d&gt;&lt;m:r&gt;&lt;w:rPr&gt;&lt;w:rFonts w:ascii=&quot;Cambria Math&quot; w:h-ansi=&quot;Cambria Math&quot;/&gt;&lt;wx:font wx:val=&quot;Cambria Math&quot;/&gt;&lt;w:i/&gt;&lt;/w:rPr&gt;&lt;m:t&gt; ise A da tanÄ±mlÄ±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1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2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3&lt;/m:t&gt;&lt;/m:r&gt;&lt;/m:e&gt;&lt;/m:d&gt;&lt;/m:e&gt;&lt;/m:d&gt;&lt;m:r&gt;&lt;w:rPr&gt;&lt;w:rFonts w:ascii=&quot;Cambria Math&quot; w:h-ansi=&quot;Cambria Math&quot;/&gt;&lt;wx:font wx:val=&quot;Cambria Math&quot;/&gt;&lt;w:i/&gt;&lt;/w:rPr&gt;&lt;m:t&gt; baÄŸÄ±ntÄ±sÄ± yansÄ±yandÄ±r.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>(…..)</w:t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   </w:t>
            </w: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  <w:p w:rsidR="00623552" w:rsidRPr="009C0338" w:rsidRDefault="00623552" w:rsidP="0095598A">
            <w:pPr>
              <w:rPr>
                <w:sz w:val="22"/>
                <w:szCs w:val="22"/>
              </w:rPr>
            </w:pPr>
          </w:p>
        </w:tc>
      </w:tr>
    </w:tbl>
    <w:p w:rsidR="00623552" w:rsidRPr="00DF30D2" w:rsidRDefault="00623552" w:rsidP="006D1A71"/>
    <w:tbl>
      <w:tblPr>
        <w:tblpPr w:leftFromText="141" w:rightFromText="141" w:vertAnchor="text" w:tblpY="138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3"/>
      </w:tblGrid>
      <w:tr w:rsidR="00623552" w:rsidRPr="00DF30D2" w:rsidTr="009C0338">
        <w:trPr>
          <w:trHeight w:val="3119"/>
        </w:trPr>
        <w:tc>
          <w:tcPr>
            <w:tcW w:w="11023" w:type="dxa"/>
          </w:tcPr>
          <w:p w:rsidR="00623552" w:rsidRPr="009C0338" w:rsidRDefault="00623552" w:rsidP="009C0338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6)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55" type="#_x0000_t75" style="width:519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2544A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E2544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,4&lt;/m:t&gt;&lt;/m:r&gt;&lt;/m:e&gt;&lt;/m:d&gt;&lt;m:r&gt;&lt;w:rPr&gt;&lt;w:rFonts w:ascii=&quot;Cambria Math&quot; w:h-ansi=&quot;Cambria Math&quot;/&gt;&lt;wx:font wx:val=&quot;Cambria Math&quot;/&gt;&lt;w:i/&gt;&lt;/w:rPr&gt;&lt;m:t&gt; kÃ¼mesinde tanÄ±mlÄ±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1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2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3,3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4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1&lt;/m:t&gt;&lt;/m:r&gt;&lt;/m:e&gt;&lt;/m:d&gt;&lt;/m:e&gt;&lt;/m:d&gt;&lt;m:r&gt;&lt;w:rPr&gt;&lt;w:rFonts w:ascii=&quot;Cambria Math&quot; w:h-ansi=&quot;Cambria Math&quot;/&gt;&lt;wx:font wx:val=&quot;Cambria Math&quot;/&gt;&lt;w:i/&gt;&lt;/w:rPr&gt;&lt;m:t&gt; baÄŸÄ±ntÄ±sÄ±nÄ±n Ã¶zelliklerini inceleyiniz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56" type="#_x0000_t75" style="width:519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2544A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E2544A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2,3,4&lt;/m:t&gt;&lt;/m:r&gt;&lt;/m:e&gt;&lt;/m:d&gt;&lt;m:r&gt;&lt;w:rPr&gt;&lt;w:rFonts w:ascii=&quot;Cambria Math&quot; w:h-ansi=&quot;Cambria Math&quot;/&gt;&lt;wx:font wx:val=&quot;Cambria Math&quot;/&gt;&lt;w:i/&gt;&lt;/w:rPr&gt;&lt;m:t&gt; kÃ¼mesinde tanÄ±mlÄ± Î²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1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,2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3,3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,4&lt;/m:t&gt;&lt;/m:r&gt;&lt;/m:e&gt;&lt;/m:d&gt;&lt;m:r&gt;&lt;w:rPr&gt;&lt;w:rFonts w:ascii=&quot;Cambria Math&quot; w:h-ansi=&quot;Cambria Math&quot;/&gt;&lt;wx:font wx:val=&quot;Cambria Math&quot;/&gt;&lt;w:i/&gt;&lt;/w:rPr&gt;&lt;m:t&gt;,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4,1&lt;/m:t&gt;&lt;/m:r&gt;&lt;/m:e&gt;&lt;/m:d&gt;&lt;/m:e&gt;&lt;/m:d&gt;&lt;m:r&gt;&lt;w:rPr&gt;&lt;w:rFonts w:ascii=&quot;Cambria Math&quot; w:h-ansi=&quot;Cambria Math&quot;/&gt;&lt;wx:font wx:val=&quot;Cambria Math&quot;/&gt;&lt;w:i/&gt;&lt;/w:rPr&gt;&lt;m:t&gt; baÄŸÄ±ntÄ±sÄ±nÄ±n Ã¶zelliklerini inceleyiniz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3119"/>
        </w:trPr>
        <w:tc>
          <w:tcPr>
            <w:tcW w:w="11023" w:type="dxa"/>
          </w:tcPr>
          <w:p w:rsidR="00623552" w:rsidRPr="009C0338" w:rsidRDefault="00623552" w:rsidP="009C0338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7)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57" type="#_x0000_t75" style="width:43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1D6821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1D6821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1,1,2&lt;/m:t&gt;&lt;/m:r&gt;&lt;/m:e&gt;&lt;/m:d&gt;&lt;m:r&gt;&lt;w:rPr&gt;&lt;w:rFonts w:ascii=&quot;Cambria Math&quot; w:h-ansi=&quot;Cambria Math&quot;/&gt;&lt;wx:font wx:val=&quot;Cambria Math&quot;/&gt;&lt;w:i/&gt;&lt;/w:rPr&gt;&lt;m:t&gt; ve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,3,6,9&lt;/m:t&gt;&lt;/m:r&gt;&lt;/m:e&gt;&lt;/m:d&gt;&lt;m:r&gt;&lt;w:rPr&gt;&lt;w:rFonts w:ascii=&quot;Cambria Math&quot; w:h-ansi=&quot;Cambria Math&quot;/&gt;&lt;wx:font wx:val=&quot;Cambria Math&quot;/&gt;&lt;w:i/&gt;&lt;/w:rPr&gt;&lt;m:t&gt; kÃ¼meleri verilyor.f:Aâ†’B,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x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+1 fonksiyonunda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58" type="#_x0000_t75" style="width:438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1D6821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1D6821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A&lt;/m:t&gt;&lt;/m:r&gt;&lt;m:r&gt;&lt;w:rPr&gt;&lt;w:rFonts w:ascii=&quot;Cambria Math&quot; w:h-ansi=&quot;Cambria Math&quot;/&gt;&lt;wx:font wx:val=&quot;Cambria Math&quot;/&gt;&lt;w:i/&gt;&lt;/w:rPr&gt;&lt;m:t&gt;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1,1,2&lt;/m:t&gt;&lt;/m:r&gt;&lt;/m:e&gt;&lt;/m:d&gt;&lt;m:r&gt;&lt;w:rPr&gt;&lt;w:rFonts w:ascii=&quot;Cambria Math&quot; w:h-ansi=&quot;Cambria Math&quot;/&gt;&lt;wx:font wx:val=&quot;Cambria Math&quot;/&gt;&lt;w:i/&gt;&lt;/w:rPr&gt;&lt;m:t&gt; ve B=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,3,6,9&lt;/m:t&gt;&lt;/m:r&gt;&lt;/m:e&gt;&lt;/m:d&gt;&lt;m:r&gt;&lt;w:rPr&gt;&lt;w:rFonts w:ascii=&quot;Cambria Math&quot; w:h-ansi=&quot;Cambria Math&quot;/&gt;&lt;wx:font wx:val=&quot;Cambria Math&quot;/&gt;&lt;w:i/&gt;&lt;/w:rPr&gt;&lt;m:t&gt; kÃ¼meleri verilyor.f:Aâ†’B,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x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+1 fonksiyonunda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A)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59" type="#_x0000_t75" style="width:1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01ACF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801ACF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4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60" type="#_x0000_t75" style="width:1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01ACF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801ACF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4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yi liste biçiminde yazınız?                                    B)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61" type="#_x0000_t75" style="width:2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3243E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43243E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5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62" type="#_x0000_t75" style="width:2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3243E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43243E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5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görüntü kümesini liste biçiminde yazınız?</w:t>
            </w: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3119"/>
        </w:trPr>
        <w:tc>
          <w:tcPr>
            <w:tcW w:w="11023" w:type="dxa"/>
          </w:tcPr>
          <w:p w:rsidR="00623552" w:rsidRPr="009C0338" w:rsidRDefault="00623552" w:rsidP="009C0338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8)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63" type="#_x0000_t75" style="width:275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56193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356193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m:r&gt;&lt;w:rPr&gt;&lt;w:rFonts w:ascii=&quot;Cambria Math&quot; w:h-ansi=&quot;Cambria Math&quot;/&gt;&lt;wx:font wx:val=&quot;Cambria Math&quot;/&gt;&lt;w:i/&gt;&lt;/w:rPr&gt;&lt;m:t&gt;:Râ†’R ,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3x+4  ve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+m&lt;/m:t&gt;&lt;/m:r&gt;&lt;/m:e&gt;&lt;/m:d&gt;&lt;m:r&gt;&lt;w:rPr&gt;&lt;w:rFonts w:ascii=&quot;Cambria Math&quot; w:h-ansi=&quot;Cambria Math&quot;/&gt;&lt;wx:font wx:val=&quot;Cambria Math&quot;/&gt;&lt;w:i/&gt;&lt;/w:rPr&gt;&lt;m:t&gt;=-1  ise m aÃ§tÄ±r?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6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64" type="#_x0000_t75" style="width:275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56193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356193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m:r&gt;&lt;w:rPr&gt;&lt;w:rFonts w:ascii=&quot;Cambria Math&quot; w:h-ansi=&quot;Cambria Math&quot;/&gt;&lt;wx:font wx:val=&quot;Cambria Math&quot;/&gt;&lt;w:i/&gt;&lt;/w:rPr&gt;&lt;m:t&gt;:Râ†’R ,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3x+4  ve 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+m&lt;/m:t&gt;&lt;/m:r&gt;&lt;/m:e&gt;&lt;/m:d&gt;&lt;m:r&gt;&lt;w:rPr&gt;&lt;w:rFonts w:ascii=&quot;Cambria Math&quot; w:h-ansi=&quot;Cambria Math&quot;/&gt;&lt;wx:font wx:val=&quot;Cambria Math&quot;/&gt;&lt;w:i/&gt;&lt;/w:rPr&gt;&lt;m:t&gt;=-1  ise m aÃ§tÄ±r?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6" o:title="" chromakey="white"/>
                </v:shape>
              </w:pict>
            </w:r>
            <w:r w:rsidRPr="009C0338">
              <w:fldChar w:fldCharType="end"/>
            </w:r>
            <w:r w:rsidRPr="009C0338">
              <w:rPr>
                <w:sz w:val="22"/>
                <w:szCs w:val="22"/>
              </w:rPr>
              <w:t xml:space="preserve">  </w:t>
            </w: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3119"/>
        </w:trPr>
        <w:tc>
          <w:tcPr>
            <w:tcW w:w="11023" w:type="dxa"/>
          </w:tcPr>
          <w:p w:rsidR="00623552" w:rsidRPr="009C0338" w:rsidRDefault="00623552" w:rsidP="009C0338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9)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65" type="#_x0000_t75" style="width:25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42C58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542C58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=2  ve 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&lt;/m:t&gt;&lt;/m:r&gt;&lt;/m:e&gt;&lt;/m:d&gt;&lt;m:r&gt;&lt;w:rPr&gt;&lt;w:rFonts w:ascii=&quot;Cambria Math&quot; w:h-ansi=&quot;Cambria Math&quot;/&gt;&lt;wx:font wx:val=&quot;Cambria Math&quot;/&gt;&lt;w:i/&gt;&lt;/w:rPr&gt;&lt;m:t&gt;=5 ise A dan B ye yazÄ±labilecek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7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66" type="#_x0000_t75" style="width:25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42C58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F24A2A&quot;/&gt;&lt;wsp:rsid wsp:val=&quot;00F3438C&quot;/&gt;&lt;/wsp:rsids&gt;&lt;/w:docPr&gt;&lt;w:body&gt;&lt;w:p wsp:rsidR=&quot;00000000&quot; wsp:rsidRDefault=&quot;00542C58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&lt;/m:t&gt;&lt;/m:r&gt;&lt;/m:e&gt;&lt;/m:d&gt;&lt;m:r&gt;&lt;w:rPr&gt;&lt;w:rFonts w:ascii=&quot;Cambria Math&quot; w:h-ansi=&quot;Cambria Math&quot;/&gt;&lt;wx:font wx:val=&quot;Cambria Math&quot;/&gt;&lt;w:i/&gt;&lt;/w:rPr&gt;&lt;m:t&gt;=2  ve  s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&lt;/m:t&gt;&lt;/m:r&gt;&lt;/m:e&gt;&lt;/m:d&gt;&lt;m:r&gt;&lt;w:rPr&gt;&lt;w:rFonts w:ascii=&quot;Cambria Math&quot; w:h-ansi=&quot;Cambria Math&quot;/&gt;&lt;wx:font wx:val=&quot;Cambria Math&quot;/&gt;&lt;w:i/&gt;&lt;/w:rPr&gt;&lt;m:t&gt;=5 ise A dan B ye yazÄ±labilecek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7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A) Kaç farklı fonksiyon vardır.                                      B) Kaç faklı birebir fonksiyon vardır?         </w:t>
            </w: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</w:tc>
      </w:tr>
      <w:tr w:rsidR="00623552" w:rsidRPr="00DF30D2" w:rsidTr="009C0338">
        <w:trPr>
          <w:trHeight w:val="3119"/>
        </w:trPr>
        <w:tc>
          <w:tcPr>
            <w:tcW w:w="11023" w:type="dxa"/>
          </w:tcPr>
          <w:p w:rsidR="00623552" w:rsidRPr="009C0338" w:rsidRDefault="00623552" w:rsidP="009C0338">
            <w:pPr>
              <w:rPr>
                <w:sz w:val="22"/>
                <w:szCs w:val="22"/>
              </w:rPr>
            </w:pPr>
            <w:r w:rsidRPr="009C0338">
              <w:rPr>
                <w:sz w:val="22"/>
                <w:szCs w:val="22"/>
              </w:rPr>
              <w:t xml:space="preserve">10) </w:t>
            </w:r>
            <w:r w:rsidRPr="009C0338">
              <w:fldChar w:fldCharType="begin"/>
            </w:r>
            <w:r w:rsidRPr="009C0338">
              <w:instrText xml:space="preserve"> QUOTE </w:instrText>
            </w:r>
            <w:r w:rsidRPr="009C0338">
              <w:pict>
                <v:shape id="_x0000_i1067" type="#_x0000_t75" style="width:453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EE066E&quot;/&gt;&lt;wsp:rsid wsp:val=&quot;00F24A2A&quot;/&gt;&lt;wsp:rsid wsp:val=&quot;00F3438C&quot;/&gt;&lt;/wsp:rsids&gt;&lt;/w:docPr&gt;&lt;w:body&gt;&lt;w:p wsp:rsidR=&quot;00000000&quot; wsp:rsidRDefault=&quot;00EE066E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m:r&gt;&lt;w:rPr&gt;&lt;w:rFonts w:ascii=&quot;Cambria Math&quot; w:h-ansi=&quot;Cambria Math&quot;/&gt;&lt;wx:font wx:val=&quot;Cambria Math&quot;/&gt;&lt;w:i/&gt;&lt;/w:rPr&gt;&lt;m:t&gt;:Râ†’R ,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-5&lt;/m:t&gt;&lt;/m:r&gt;&lt;/m:e&gt;&lt;/m:d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x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-3&lt;/m:t&gt;&lt;/m:r&gt;&lt;/m:e&gt;&lt;/m:d&gt;&lt;m:r&gt;&lt;w:rPr&gt;&lt;w:rFonts w:ascii=&quot;Cambria Math&quot; w:h-ansi=&quot;Cambria Math&quot;/&gt;&lt;wx:font wx:val=&quot;Cambria Math&quot;/&gt;&lt;w:i/&gt;&lt;/w:rPr&gt;&lt;m:t&gt;x+ab  fonksiyonu sabit fonksiyon ise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333&lt;/m:t&gt;&lt;/m:r&gt;&lt;/m:e&gt;&lt;/m:d&gt;&lt;m:r&gt;&lt;w:rPr&gt;&lt;w:rFonts w:ascii=&quot;Cambria Math&quot; w:h-ansi=&quot;Cambria Math&quot;/&gt;&lt;wx:font wx:val=&quot;Cambria Math&quot;/&gt;&lt;w:i/&gt;&lt;/w:rPr&gt;&lt;m:t&gt; kaÃ§tÄ±r? 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8" o:title="" chromakey="white"/>
                </v:shape>
              </w:pict>
            </w:r>
            <w:r w:rsidRPr="009C0338">
              <w:instrText xml:space="preserve"> </w:instrText>
            </w:r>
            <w:r w:rsidRPr="009C0338">
              <w:fldChar w:fldCharType="separate"/>
            </w:r>
            <w:r w:rsidRPr="009C0338">
              <w:pict>
                <v:shape id="_x0000_i1068" type="#_x0000_t75" style="width:453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5598A&quot;/&gt;&lt;wsp:rsid wsp:val=&quot;0001692E&quot;/&gt;&lt;wsp:rsid wsp:val=&quot;00165B68&quot;/&gt;&lt;wsp:rsid wsp:val=&quot;00177B0B&quot;/&gt;&lt;wsp:rsid wsp:val=&quot;001817C9&quot;/&gt;&lt;wsp:rsid wsp:val=&quot;00197ABE&quot;/&gt;&lt;wsp:rsid wsp:val=&quot;001A0FE3&quot;/&gt;&lt;wsp:rsid wsp:val=&quot;001B491F&quot;/&gt;&lt;wsp:rsid wsp:val=&quot;002B3FC5&quot;/&gt;&lt;wsp:rsid wsp:val=&quot;00360DD7&quot;/&gt;&lt;wsp:rsid wsp:val=&quot;004018C7&quot;/&gt;&lt;wsp:rsid wsp:val=&quot;0041104E&quot;/&gt;&lt;wsp:rsid wsp:val=&quot;00420BE8&quot;/&gt;&lt;wsp:rsid wsp:val=&quot;004468CE&quot;/&gt;&lt;wsp:rsid wsp:val=&quot;00451FD8&quot;/&gt;&lt;wsp:rsid wsp:val=&quot;004C314B&quot;/&gt;&lt;wsp:rsid wsp:val=&quot;00561900&quot;/&gt;&lt;wsp:rsid wsp:val=&quot;005A64DC&quot;/&gt;&lt;wsp:rsid wsp:val=&quot;005C0939&quot;/&gt;&lt;wsp:rsid wsp:val=&quot;006B686B&quot;/&gt;&lt;wsp:rsid wsp:val=&quot;006D1A71&quot;/&gt;&lt;wsp:rsid wsp:val=&quot;006F5041&quot;/&gt;&lt;wsp:rsid wsp:val=&quot;007A28B3&quot;/&gt;&lt;wsp:rsid wsp:val=&quot;0087217B&quot;/&gt;&lt;wsp:rsid wsp:val=&quot;00885F72&quot;/&gt;&lt;wsp:rsid wsp:val=&quot;008B1EF0&quot;/&gt;&lt;wsp:rsid wsp:val=&quot;00921233&quot;/&gt;&lt;wsp:rsid wsp:val=&quot;00936C15&quot;/&gt;&lt;wsp:rsid wsp:val=&quot;0095598A&quot;/&gt;&lt;wsp:rsid wsp:val=&quot;00995181&quot;/&gt;&lt;wsp:rsid wsp:val=&quot;009C0338&quot;/&gt;&lt;wsp:rsid wsp:val=&quot;009D194A&quot;/&gt;&lt;wsp:rsid wsp:val=&quot;009D43B0&quot;/&gt;&lt;wsp:rsid wsp:val=&quot;009D66B8&quot;/&gt;&lt;wsp:rsid wsp:val=&quot;00A3453F&quot;/&gt;&lt;wsp:rsid wsp:val=&quot;00A715DA&quot;/&gt;&lt;wsp:rsid wsp:val=&quot;00A869DA&quot;/&gt;&lt;wsp:rsid wsp:val=&quot;00AD1699&quot;/&gt;&lt;wsp:rsid wsp:val=&quot;00AD7129&quot;/&gt;&lt;wsp:rsid wsp:val=&quot;00B34DC4&quot;/&gt;&lt;wsp:rsid wsp:val=&quot;00B43623&quot;/&gt;&lt;wsp:rsid wsp:val=&quot;00B76B4E&quot;/&gt;&lt;wsp:rsid wsp:val=&quot;00B81810&quot;/&gt;&lt;wsp:rsid wsp:val=&quot;00B93040&quot;/&gt;&lt;wsp:rsid wsp:val=&quot;00C141E9&quot;/&gt;&lt;wsp:rsid wsp:val=&quot;00C310CE&quot;/&gt;&lt;wsp:rsid wsp:val=&quot;00C32C2F&quot;/&gt;&lt;wsp:rsid wsp:val=&quot;00C96C18&quot;/&gt;&lt;wsp:rsid wsp:val=&quot;00D555BA&quot;/&gt;&lt;wsp:rsid wsp:val=&quot;00DB352C&quot;/&gt;&lt;wsp:rsid wsp:val=&quot;00DF30D2&quot;/&gt;&lt;wsp:rsid wsp:val=&quot;00E7434B&quot;/&gt;&lt;wsp:rsid wsp:val=&quot;00EA35AF&quot;/&gt;&lt;wsp:rsid wsp:val=&quot;00EE066E&quot;/&gt;&lt;wsp:rsid wsp:val=&quot;00F24A2A&quot;/&gt;&lt;wsp:rsid wsp:val=&quot;00F3438C&quot;/&gt;&lt;/wsp:rsids&gt;&lt;/w:docPr&gt;&lt;w:body&gt;&lt;w:p wsp:rsidR=&quot;00000000&quot; wsp:rsidRDefault=&quot;00EE066E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f&lt;/m:t&gt;&lt;/m:r&gt;&lt;m:r&gt;&lt;w:rPr&gt;&lt;w:rFonts w:ascii=&quot;Cambria Math&quot; w:h-ansi=&quot;Cambria Math&quot;/&gt;&lt;wx:font wx:val=&quot;Cambria Math&quot;/&gt;&lt;w:i/&gt;&lt;/w:rPr&gt;&lt;m:t&gt;:Râ†’R ,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-5&lt;/m:t&gt;&lt;/m:r&gt;&lt;/m:e&gt;&lt;/m:d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x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-3&lt;/m:t&gt;&lt;/m:r&gt;&lt;/m:e&gt;&lt;/m:d&gt;&lt;m:r&gt;&lt;w:rPr&gt;&lt;w:rFonts w:ascii=&quot;Cambria Math&quot; w:h-ansi=&quot;Cambria Math&quot;/&gt;&lt;wx:font wx:val=&quot;Cambria Math&quot;/&gt;&lt;w:i/&gt;&lt;/w:rPr&gt;&lt;m:t&gt;x+ab  fonksiyonu sabit fonksiyon ise f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333&lt;/m:t&gt;&lt;/m:r&gt;&lt;/m:e&gt;&lt;/m:d&gt;&lt;m:r&gt;&lt;w:rPr&gt;&lt;w:rFonts w:ascii=&quot;Cambria Math&quot; w:h-ansi=&quot;Cambria Math&quot;/&gt;&lt;wx:font wx:val=&quot;Cambria Math&quot;/&gt;&lt;w:i/&gt;&lt;/w:rPr&gt;&lt;m:t&gt; kaÃ§tÄ±r? 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8" o:title="" chromakey="white"/>
                </v:shape>
              </w:pict>
            </w:r>
            <w:r w:rsidRPr="009C0338">
              <w:fldChar w:fldCharType="end"/>
            </w: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  <w:p w:rsidR="00623552" w:rsidRPr="009C0338" w:rsidRDefault="00623552" w:rsidP="009C0338">
            <w:pPr>
              <w:rPr>
                <w:sz w:val="22"/>
                <w:szCs w:val="22"/>
              </w:rPr>
            </w:pPr>
          </w:p>
        </w:tc>
      </w:tr>
    </w:tbl>
    <w:p w:rsidR="00623552" w:rsidRPr="00DF30D2" w:rsidRDefault="00623552" w:rsidP="006D1A71">
      <w:r w:rsidRPr="00DF30D2">
        <w:t xml:space="preserve"> Not: Her sorunun doğru ve tam çözümü 10 puandır. Süre 45 dakikadır. BAŞARILAR…   İ.BEDİR                  </w:t>
      </w:r>
    </w:p>
    <w:p w:rsidR="00623552" w:rsidRPr="00DF30D2" w:rsidRDefault="00623552" w:rsidP="006D1A71"/>
    <w:sectPr w:rsidR="00623552" w:rsidRPr="00DF30D2" w:rsidSect="00C32C2F">
      <w:pgSz w:w="11906" w:h="16838"/>
      <w:pgMar w:top="284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104BC"/>
    <w:multiLevelType w:val="hybridMultilevel"/>
    <w:tmpl w:val="0ECAA5F8"/>
    <w:lvl w:ilvl="0" w:tplc="041F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>
    <w:nsid w:val="6D133130"/>
    <w:multiLevelType w:val="hybridMultilevel"/>
    <w:tmpl w:val="32740580"/>
    <w:lvl w:ilvl="0" w:tplc="041F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98A"/>
    <w:rsid w:val="0001692E"/>
    <w:rsid w:val="00165B68"/>
    <w:rsid w:val="00177B0B"/>
    <w:rsid w:val="001817C9"/>
    <w:rsid w:val="00197ABE"/>
    <w:rsid w:val="001A0FE3"/>
    <w:rsid w:val="001B491F"/>
    <w:rsid w:val="0027203A"/>
    <w:rsid w:val="002B3FC5"/>
    <w:rsid w:val="00360DD7"/>
    <w:rsid w:val="004018C7"/>
    <w:rsid w:val="0041104E"/>
    <w:rsid w:val="00420BE8"/>
    <w:rsid w:val="004468CE"/>
    <w:rsid w:val="00451FD8"/>
    <w:rsid w:val="004C314B"/>
    <w:rsid w:val="00561900"/>
    <w:rsid w:val="005A64DC"/>
    <w:rsid w:val="005C0939"/>
    <w:rsid w:val="00623552"/>
    <w:rsid w:val="006B686B"/>
    <w:rsid w:val="006D1A71"/>
    <w:rsid w:val="006F5041"/>
    <w:rsid w:val="007A28B3"/>
    <w:rsid w:val="0087217B"/>
    <w:rsid w:val="00885F72"/>
    <w:rsid w:val="008B1EF0"/>
    <w:rsid w:val="00921233"/>
    <w:rsid w:val="00936C15"/>
    <w:rsid w:val="0095598A"/>
    <w:rsid w:val="00995181"/>
    <w:rsid w:val="009C0338"/>
    <w:rsid w:val="009D194A"/>
    <w:rsid w:val="009D43B0"/>
    <w:rsid w:val="009D66B8"/>
    <w:rsid w:val="00A3453F"/>
    <w:rsid w:val="00A715DA"/>
    <w:rsid w:val="00A869DA"/>
    <w:rsid w:val="00AD1699"/>
    <w:rsid w:val="00AD7129"/>
    <w:rsid w:val="00B34DC4"/>
    <w:rsid w:val="00B43623"/>
    <w:rsid w:val="00B76B4E"/>
    <w:rsid w:val="00B81810"/>
    <w:rsid w:val="00B93040"/>
    <w:rsid w:val="00C141E9"/>
    <w:rsid w:val="00C310CE"/>
    <w:rsid w:val="00C32C2F"/>
    <w:rsid w:val="00C96C18"/>
    <w:rsid w:val="00CD7EDF"/>
    <w:rsid w:val="00D555BA"/>
    <w:rsid w:val="00DB352C"/>
    <w:rsid w:val="00DF30D2"/>
    <w:rsid w:val="00E7434B"/>
    <w:rsid w:val="00EA35AF"/>
    <w:rsid w:val="00F24A2A"/>
    <w:rsid w:val="00F3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98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559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598A"/>
    <w:rPr>
      <w:rFonts w:ascii="Tahoma" w:hAnsi="Tahoma" w:cs="Tahoma"/>
      <w:sz w:val="16"/>
      <w:szCs w:val="16"/>
    </w:rPr>
  </w:style>
  <w:style w:type="paragraph" w:customStyle="1" w:styleId="WW-Tabloierii">
    <w:name w:val="WW-Tablo içeriği"/>
    <w:basedOn w:val="BodyText"/>
    <w:uiPriority w:val="99"/>
    <w:rsid w:val="0095598A"/>
    <w:pPr>
      <w:widowControl w:val="0"/>
      <w:suppressLineNumbers/>
    </w:pPr>
    <w:rPr>
      <w:rFonts w:ascii="Thorndale" w:hAnsi="Thorndale" w:cs="Thorndale"/>
      <w:color w:val="000000"/>
    </w:rPr>
  </w:style>
  <w:style w:type="paragraph" w:styleId="Header">
    <w:name w:val="header"/>
    <w:basedOn w:val="Normal"/>
    <w:link w:val="HeaderChar"/>
    <w:uiPriority w:val="99"/>
    <w:rsid w:val="009559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598A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9559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5598A"/>
    <w:rPr>
      <w:rFonts w:ascii="Times New Roman" w:hAnsi="Times New Roman" w:cs="Times New Roman"/>
      <w:sz w:val="24"/>
      <w:szCs w:val="24"/>
      <w:lang w:eastAsia="ar-SA" w:bidi="ar-SA"/>
    </w:rPr>
  </w:style>
  <w:style w:type="table" w:styleId="TableGrid">
    <w:name w:val="Table Grid"/>
    <w:basedOn w:val="TableNormal"/>
    <w:uiPriority w:val="99"/>
    <w:rsid w:val="00EA35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141E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141E9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2720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2</Pages>
  <Words>199</Words>
  <Characters>1135</Characters>
  <Application>Microsoft Office Outlook</Application>
  <DocSecurity>0</DocSecurity>
  <Lines>0</Lines>
  <Paragraphs>0</Paragraphs>
  <ScaleCrop>false</ScaleCrop>
  <Company>sd12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sd12</dc:creator>
  <cp:keywords>www.sorubak.com</cp:keywords>
  <dc:description>www.sorubak.com</dc:description>
  <cp:lastModifiedBy>edanur</cp:lastModifiedBy>
  <cp:revision>8</cp:revision>
  <cp:lastPrinted>2011-11-09T19:56:00Z</cp:lastPrinted>
  <dcterms:created xsi:type="dcterms:W3CDTF">2012-12-19T20:01:00Z</dcterms:created>
  <dcterms:modified xsi:type="dcterms:W3CDTF">2013-01-10T21:12:00Z</dcterms:modified>
  <cp:category>www.sorubak.com</cp:category>
</cp:coreProperties>
</file>