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1C" w:rsidRDefault="00DB541C" w:rsidP="00813945">
      <w:pPr>
        <w:widowControl w:val="0"/>
        <w:tabs>
          <w:tab w:val="center" w:pos="5400"/>
          <w:tab w:val="left" w:pos="5985"/>
        </w:tabs>
        <w:autoSpaceDE w:val="0"/>
        <w:autoSpaceDN w:val="0"/>
        <w:adjustRightInd w:val="0"/>
        <w:rPr>
          <w:rFonts w:ascii="Arial Narrow" w:hAnsi="Arial Narrow" w:cs="Arial Narrow"/>
          <w:sz w:val="18"/>
          <w:szCs w:val="18"/>
        </w:rPr>
      </w:pPr>
    </w:p>
    <w:p w:rsidR="00DB541C" w:rsidRPr="001852F3" w:rsidRDefault="00DB541C" w:rsidP="001852F3">
      <w:pPr>
        <w:widowControl w:val="0"/>
        <w:tabs>
          <w:tab w:val="center" w:pos="5400"/>
          <w:tab w:val="left" w:pos="5985"/>
        </w:tabs>
        <w:autoSpaceDE w:val="0"/>
        <w:autoSpaceDN w:val="0"/>
        <w:adjustRightInd w:val="0"/>
        <w:ind w:hanging="709"/>
        <w:rPr>
          <w:rFonts w:ascii="Times New Roman" w:hAnsi="Times New Roman"/>
          <w:sz w:val="18"/>
          <w:szCs w:val="18"/>
        </w:rPr>
      </w:pPr>
      <w:r w:rsidRPr="001852F3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d Soyad:                                                                      Numara:                                                               Puan:</w:t>
      </w:r>
      <w:r w:rsidRPr="001852F3">
        <w:rPr>
          <w:rFonts w:ascii="Times New Roman" w:hAnsi="Times New Roman"/>
          <w:sz w:val="18"/>
          <w:szCs w:val="18"/>
        </w:rPr>
        <w:tab/>
      </w:r>
    </w:p>
    <w:p w:rsidR="00DB541C" w:rsidRDefault="00DB541C" w:rsidP="00813945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sz w:val="20"/>
          <w:szCs w:val="20"/>
          <w:u w:val="single"/>
        </w:rPr>
      </w:pPr>
      <w:r w:rsidRPr="00813945">
        <w:rPr>
          <w:rFonts w:ascii="Times New Roman" w:hAnsi="Times New Roman"/>
          <w:sz w:val="20"/>
          <w:szCs w:val="20"/>
        </w:rPr>
        <w:t>2012</w:t>
      </w:r>
      <w:r>
        <w:rPr>
          <w:rFonts w:ascii="Times New Roman" w:hAnsi="Times New Roman"/>
          <w:sz w:val="20"/>
          <w:szCs w:val="20"/>
        </w:rPr>
        <w:t>-</w:t>
      </w:r>
      <w:r w:rsidRPr="00813945">
        <w:rPr>
          <w:rFonts w:ascii="Times New Roman" w:hAnsi="Times New Roman"/>
          <w:sz w:val="20"/>
          <w:szCs w:val="20"/>
        </w:rPr>
        <w:t xml:space="preserve">2013 EĞİTİM ÖĞRETİM YILI SAKARYA LİSESİ </w:t>
      </w:r>
      <w:r>
        <w:rPr>
          <w:rFonts w:ascii="Times New Roman" w:hAnsi="Times New Roman"/>
          <w:sz w:val="20"/>
          <w:szCs w:val="20"/>
        </w:rPr>
        <w:t xml:space="preserve">11/A SINIFI </w:t>
      </w:r>
      <w:r w:rsidRPr="00813945">
        <w:rPr>
          <w:rFonts w:ascii="Times New Roman" w:hAnsi="Times New Roman"/>
          <w:sz w:val="20"/>
          <w:szCs w:val="20"/>
        </w:rPr>
        <w:t xml:space="preserve">MATEMATİK DERSİ 1.DÖNEM </w:t>
      </w:r>
      <w:r>
        <w:rPr>
          <w:rFonts w:ascii="Times New Roman" w:hAnsi="Times New Roman"/>
          <w:sz w:val="20"/>
          <w:szCs w:val="20"/>
        </w:rPr>
        <w:t>2</w:t>
      </w:r>
      <w:r w:rsidRPr="00813945">
        <w:rPr>
          <w:rFonts w:ascii="Times New Roman" w:hAnsi="Times New Roman"/>
          <w:sz w:val="20"/>
          <w:szCs w:val="20"/>
        </w:rPr>
        <w:t>.YAZILI YOKLAMA SORULARI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Pr="00813945">
        <w:rPr>
          <w:rFonts w:ascii="Times New Roman" w:hAnsi="Times New Roman"/>
          <w:sz w:val="20"/>
          <w:szCs w:val="20"/>
          <w:u w:val="single"/>
        </w:rPr>
        <w:t>NOT: Her sorunun doğru ve tam çözümü 10 puan olup süre 1ders saatidir. Başarılar.        İsmail BEDİR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S-1)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C2A8B&quot;/&gt;&lt;wsp:rsid wsp:val=&quot;006E1B4F&quot;/&gt;&lt;wsp:rsid wsp:val=&quot;00785906&quot;/&gt;&lt;wsp:rsid wsp:val=&quot;007E2AC8&quot;/&gt;&lt;wsp:rsid wsp:val=&quot;00813945&quot;/&gt;&lt;wsp:rsid wsp:val=&quot;008471C3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471C3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sz w:val=&quot;20&quot;/&gt;&lt;w:sz-cs w:val=&quot;20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x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=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7-x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x-6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26" type="#_x0000_t75" style="width:9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C2A8B&quot;/&gt;&lt;wsp:rsid wsp:val=&quot;006E1B4F&quot;/&gt;&lt;wsp:rsid wsp:val=&quot;00785906&quot;/&gt;&lt;wsp:rsid wsp:val=&quot;007E2AC8&quot;/&gt;&lt;wsp:rsid wsp:val=&quot;00813945&quot;/&gt;&lt;wsp:rsid wsp:val=&quot;008471C3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471C3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sz w:val=&quot;20&quot;/&gt;&lt;w:sz-cs w:val=&quot;20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x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=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7-x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x-6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fonksiyonunun en geniş tanım kümesini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S-2)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27" type="#_x0000_t75" style="width:10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19294A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19294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1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2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28" type="#_x0000_t75" style="width:10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19294A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19294A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1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2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  fonksiyonunun ters fonksiyonunu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S-3) 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29" type="#_x0000_t75" style="width:104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4E3CC2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4E3CC2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4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30" type="#_x0000_t75" style="width:104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4E3CC2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4E3CC2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4&lt;/m:t&gt;&lt;/m:r&gt;&lt;/m:den&gt;&lt;/m:f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+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………….    ifadesinin eşiti kaçtır?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S-4)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31" type="#_x0000_t75" style="width:37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41707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41707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m:sup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7&lt;/m:t&gt;&lt;/m:r&gt;&lt;/m:e&gt;&lt;/m:func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32" type="#_x0000_t75" style="width:37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41707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41707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m:sup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7&lt;/m:t&gt;&lt;/m:r&gt;&lt;/m:e&gt;&lt;/m:func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+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33" type="#_x0000_t75" style="width:63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060F7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7060F7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7&lt;/m:t&gt;&lt;/m:r&gt;&lt;/m:e&gt;&lt;m:sup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=16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34" type="#_x0000_t75" style="width:63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060F7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7060F7&quot;&gt;&lt;m:oMathPara&gt;&lt;m:oMath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7&lt;/m:t&gt;&lt;/m:r&gt;&lt;/m:e&gt;&lt;m:sup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/m:sup&gt;&lt;/m:sSup&gt;&lt;m:r&gt;&lt;w:rPr&gt;&lt;w:rFonts w:ascii=&quot;Cambria Math&quot; w:h-ansi=&quot;Cambria Math&quot;/&gt;&lt;wx:font wx:val=&quot;Cambria Math&quot;/&gt;&lt;w:i/&gt;&lt;w:sz w:val=&quot;20&quot;/&gt;&lt;w:sz-cs w:val=&quot;20&quot;/&gt;&lt;/w:rPr&gt;&lt;m:t&gt;=16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 ise x in değerini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S-5)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35" type="#_x0000_t75" style="width:96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9E7C6C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9E7C6C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4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36" type="#_x0000_t75" style="width:96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9E7C6C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9E7C6C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den&gt;&lt;/m:f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4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fonksiyonunun grafiğini çiziniz?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S-6)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37" type="#_x0000_t75" style="width:40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2D7CB0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D7CB0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38" type="#_x0000_t75" style="width:40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2D7CB0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D7CB0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=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39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39D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1339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40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39D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1339D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   ise 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41" type="#_x0000_t75" style="width:35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B1920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6B1920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15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42" type="#_x0000_t75" style="width:35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B1920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6B1920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5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15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 ifadesinin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43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AAE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67AAE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44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AAE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67AAE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cinsinden eşitini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S-7)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45" type="#_x0000_t75" style="width:11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2E223B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E223B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a , 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46" type="#_x0000_t75" style="width:11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2E223B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2E223B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a , 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ise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47" type="#_x0000_t75" style="width:35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431F8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4431F8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0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48" type="#_x0000_t75" style="width:35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431F8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4431F8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sub&gt;&lt;/m:sSub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30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ifadesinin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49" type="#_x0000_t75" style="width:33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0472B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70472B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a ve b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50" type="#_x0000_t75" style="width:33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0472B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70472B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a ve b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cinsinden eşitini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S-8)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51" type="#_x0000_t75" style="width:121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72E47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B72E47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+5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-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1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1&lt;/m:t&gt;&lt;/m:r&gt;&lt;/m:e&gt;&lt;/m:func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52" type="#_x0000_t75" style="width:121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72E47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B72E47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+5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- &lt;/m:t&gt;&lt;/m:r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-1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=1&lt;/m:t&gt;&lt;/m:r&gt;&lt;/m:e&gt;&lt;/m:func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ise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53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AF5A59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AF5A5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54" type="#_x0000_t75" style="width: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AF5A59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AF5A59&quot;&gt;&lt;m:oMathPara&gt;&lt;m:oMath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kaçtır?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S-9)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55" type="#_x0000_t75" style="width:10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1D660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1D6603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0,301  ise  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5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5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56" type="#_x0000_t75" style="width:10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1D660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1D6603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fName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&lt;/m:t&gt;&lt;/m:r&gt;&lt;/m:e&gt;&lt;/m:func&gt;&lt;m:r&gt;&lt;w:rPr&gt;&lt;w:rFonts w:ascii=&quot;Cambria Math&quot; w:h-ansi=&quot;Cambria Math&quot;/&gt;&lt;wx:font wx:val=&quot;Cambria Math&quot;/&gt;&lt;w:i/&gt;&lt;w:sz w:val=&quot;20&quot;/&gt;&lt;w:sz-cs w:val=&quot;20&quot;/&gt;&lt;/w:rPr&gt;&lt;m:t&gt;=0,301  ise  &lt;/m:t&gt;&lt;/m:r&gt;&lt;m:sSup&gt;&lt;m:sSup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p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5&lt;/m:t&gt;&lt;/m:r&gt;&lt;/m:e&gt;&lt;m:sup&gt;&lt;m:r&gt;&lt;w:rPr&gt;&lt;w:rFonts w:ascii=&quot;Cambria Math&quot; w:h-ansi=&quot;Cambria Math&quot;/&gt;&lt;wx:font wx:val=&quot;Cambria Math&quot;/&gt;&lt;w:i/&gt;&lt;w:sz w:val=&quot;20&quot;/&gt;&lt;w:sz-cs w:val=&quot;20&quot;/&gt;&lt;/w:rPr&gt;&lt;m:t&gt;5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kaç basamaklıdır?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S-10)  </w:t>
      </w:r>
      <w:r w:rsidRPr="006834B5">
        <w:rPr>
          <w:rFonts w:ascii="Times New Roman" w:hAnsi="Times New Roman"/>
          <w:sz w:val="20"/>
          <w:szCs w:val="20"/>
        </w:rPr>
        <w:fldChar w:fldCharType="begin"/>
      </w:r>
      <w:r w:rsidRPr="006834B5">
        <w:rPr>
          <w:rFonts w:ascii="Times New Roman" w:hAnsi="Times New Roman"/>
          <w:sz w:val="20"/>
          <w:szCs w:val="20"/>
        </w:rPr>
        <w:instrText xml:space="preserve"> QUOTE </w:instrText>
      </w:r>
      <w:r w:rsidRPr="006834B5">
        <w:pict>
          <v:shape id="_x0000_i1057" type="#_x0000_t75" style="width:91.5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47901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47901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x-6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amp;gt; -2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instrText xml:space="preserve"> </w:instrText>
      </w:r>
      <w:r w:rsidRPr="006834B5">
        <w:rPr>
          <w:rFonts w:ascii="Times New Roman" w:hAnsi="Times New Roman"/>
          <w:sz w:val="20"/>
          <w:szCs w:val="20"/>
        </w:rPr>
        <w:fldChar w:fldCharType="separate"/>
      </w:r>
      <w:r w:rsidRPr="006834B5">
        <w:pict>
          <v:shape id="_x0000_i1058" type="#_x0000_t75" style="width:91.5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13945&quot;/&gt;&lt;wsp:rsid wsp:val=&quot;001514BA&quot;/&gt;&lt;wsp:rsid wsp:val=&quot;001852F3&quot;/&gt;&lt;wsp:rsid wsp:val=&quot;002861D5&quot;/&gt;&lt;wsp:rsid wsp:val=&quot;003C0E65&quot;/&gt;&lt;wsp:rsid wsp:val=&quot;004616F0&quot;/&gt;&lt;wsp:rsid wsp:val=&quot;00555B3B&quot;/&gt;&lt;wsp:rsid wsp:val=&quot;006834B5&quot;/&gt;&lt;wsp:rsid wsp:val=&quot;006C2A8B&quot;/&gt;&lt;wsp:rsid wsp:val=&quot;006E1B4F&quot;/&gt;&lt;wsp:rsid wsp:val=&quot;00785906&quot;/&gt;&lt;wsp:rsid wsp:val=&quot;007E2AC8&quot;/&gt;&lt;wsp:rsid wsp:val=&quot;00813945&quot;/&gt;&lt;wsp:rsid wsp:val=&quot;00847901&quot;/&gt;&lt;wsp:rsid wsp:val=&quot;00867B95&quot;/&gt;&lt;wsp:rsid wsp:val=&quot;0091569D&quot;/&gt;&lt;wsp:rsid wsp:val=&quot;00952B04&quot;/&gt;&lt;wsp:rsid wsp:val=&quot;00AE4683&quot;/&gt;&lt;wsp:rsid wsp:val=&quot;00B24CB8&quot;/&gt;&lt;wsp:rsid wsp:val=&quot;00B64D2A&quot;/&gt;&lt;wsp:rsid wsp:val=&quot;00BE3009&quot;/&gt;&lt;wsp:rsid wsp:val=&quot;00CB75AA&quot;/&gt;&lt;wsp:rsid wsp:val=&quot;00D613FC&quot;/&gt;&lt;wsp:rsid wsp:val=&quot;00D64DC6&quot;/&gt;&lt;wsp:rsid wsp:val=&quot;00DF0AF8&quot;/&gt;&lt;wsp:rsid wsp:val=&quot;00E22DD4&quot;/&gt;&lt;wsp:rsid wsp:val=&quot;00EF50C2&quot;/&gt;&lt;wsp:rsid wsp:val=&quot;00F15305&quot;/&gt;&lt;wsp:rsid wsp:val=&quot;00F44B90&quot;/&gt;&lt;/wsp:rsids&gt;&lt;/w:docPr&gt;&lt;w:body&gt;&lt;w:p wsp:rsidR=&quot;00000000&quot; wsp:rsidRDefault=&quot;00847901&quot;&gt;&lt;m:oMathPara&gt;&lt;m:oMath&gt;&lt;m:func&gt;&lt;m:func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log&lt;/m:t&gt;&lt;/m:r&gt;&lt;/m:e&gt;&lt;m:sub&gt;&lt;m:f&gt;&lt;m:f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fPr&gt;&lt;m:num&gt;&lt;m:r&gt;&lt;w:rPr&gt;&lt;w:rFonts w:ascii=&quot;Cambria Math&quot; w:h-ansi=&quot;Cambria Math&quot;/&gt;&lt;wx:font wx:val=&quot;Cambria Math&quot;/&gt;&lt;w:i/&gt;&lt;w:sz w:val=&quot;20&quot;/&gt;&lt;w:sz-cs w:val=&quot;20&quot;/&gt;&lt;/w:rPr&gt;&lt;m:t&gt;1&lt;/m:t&gt;&lt;/m:r&gt;&lt;/m:num&gt;&lt;m:den&gt;&lt;m:r&gt;&lt;w:rPr&gt;&lt;w:rFonts w:ascii=&quot;Cambria Math&quot; w:h-ansi=&quot;Cambria Math&quot;/&gt;&lt;wx:font wx:val=&quot;Cambria Math&quot;/&gt;&lt;w:i/&gt;&lt;w:sz w:val=&quot;20&quot;/&gt;&lt;w:sz-cs w:val=&quot;20&quot;/&gt;&lt;/w:rPr&gt;&lt;m:t&gt;3&lt;/m:t&gt;&lt;/m:r&gt;&lt;/m:den&gt;&lt;/m:f&gt;&lt;/m:sub&gt;&lt;/m:sSub&gt;&lt;/m:fName&gt;&lt;m:e&gt;&lt;m:d&gt;&lt;m:dP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d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2x-6&lt;/m:t&gt;&lt;/m:r&gt;&lt;/m:e&gt;&lt;/m:d&gt;&lt;m:r&gt;&lt;w:rPr&gt;&lt;w:rFonts w:ascii=&quot;Cambria Math&quot; w:h-ansi=&quot;Cambria Math&quot;/&gt;&lt;wx:font wx:val=&quot;Cambria Math&quot;/&gt;&lt;w:i/&gt;&lt;w:sz w:val=&quot;20&quot;/&gt;&lt;w:sz-cs w:val=&quot;20&quot;/&gt;&lt;/w:rPr&gt;&lt;m:t&gt; &amp;gt; -2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6834B5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 eşitsizliğinin çözüm aralığını bulunuz?</w:t>
      </w: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</w:p>
    <w:p w:rsidR="00DB541C" w:rsidRPr="00813945" w:rsidRDefault="00DB541C" w:rsidP="00813945">
      <w:pPr>
        <w:widowControl w:val="0"/>
        <w:tabs>
          <w:tab w:val="left" w:pos="-709"/>
        </w:tabs>
        <w:autoSpaceDE w:val="0"/>
        <w:autoSpaceDN w:val="0"/>
        <w:adjustRightInd w:val="0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 w:rsidR="00DB541C" w:rsidRPr="00813945" w:rsidRDefault="00DB541C" w:rsidP="00813945">
      <w:pPr>
        <w:ind w:left="-851"/>
        <w:rPr>
          <w:rFonts w:ascii="Times New Roman" w:hAnsi="Times New Roman"/>
        </w:rPr>
      </w:pPr>
      <w:hyperlink r:id="rId19" w:history="1">
        <w:r>
          <w:rPr>
            <w:rStyle w:val="Hyperlink"/>
            <w:rFonts w:ascii="Arial-BoldMT" w:hAnsi="Arial-BoldMT" w:cs="Arial-BoldMT"/>
            <w:b/>
            <w:bCs/>
            <w:sz w:val="18"/>
            <w:szCs w:val="18"/>
          </w:rPr>
          <w:t>www.sorubak.com</w:t>
        </w:r>
      </w:hyperlink>
    </w:p>
    <w:sectPr w:rsidR="00DB541C" w:rsidRPr="00813945" w:rsidSect="00813945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945"/>
    <w:rsid w:val="001514BA"/>
    <w:rsid w:val="001852F3"/>
    <w:rsid w:val="002861D5"/>
    <w:rsid w:val="003C0E65"/>
    <w:rsid w:val="004616F0"/>
    <w:rsid w:val="00555B3B"/>
    <w:rsid w:val="006834B5"/>
    <w:rsid w:val="006C2A8B"/>
    <w:rsid w:val="006E1B4F"/>
    <w:rsid w:val="00785906"/>
    <w:rsid w:val="007E2AC8"/>
    <w:rsid w:val="00813945"/>
    <w:rsid w:val="00867B95"/>
    <w:rsid w:val="0091569D"/>
    <w:rsid w:val="00952B04"/>
    <w:rsid w:val="009E3337"/>
    <w:rsid w:val="009F2054"/>
    <w:rsid w:val="00AE4683"/>
    <w:rsid w:val="00B24CB8"/>
    <w:rsid w:val="00B64D2A"/>
    <w:rsid w:val="00BE3009"/>
    <w:rsid w:val="00CB75AA"/>
    <w:rsid w:val="00D613FC"/>
    <w:rsid w:val="00D64DC6"/>
    <w:rsid w:val="00DB541C"/>
    <w:rsid w:val="00DF0AF8"/>
    <w:rsid w:val="00E22DD4"/>
    <w:rsid w:val="00EF50C2"/>
    <w:rsid w:val="00F15305"/>
    <w:rsid w:val="00F44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A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394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1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94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E33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194</Words>
  <Characters>1111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İsmail Bedir</dc:creator>
  <cp:keywords>www.sorubak.com</cp:keywords>
  <dc:description>www.sorubak.com</dc:description>
  <cp:lastModifiedBy>edanur</cp:lastModifiedBy>
  <cp:revision>7</cp:revision>
  <dcterms:created xsi:type="dcterms:W3CDTF">2012-12-19T22:19:00Z</dcterms:created>
  <dcterms:modified xsi:type="dcterms:W3CDTF">2013-01-10T21:11:00Z</dcterms:modified>
  <cp:category>www.sorubak.com</cp:category>
</cp:coreProperties>
</file>